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a929" w14:paraId="bd5a929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85023F">
        <w:t>30</w:t>
      </w:r>
      <w:r w:rsidR="00B53326" w:rsidRPr="00B53326">
        <w:t>/</w:t>
      </w:r>
      <w:r w:rsidR="0085023F">
        <w:t>2014</w:t>
      </w:r>
      <w:r w:rsidR="002A7FA0">
        <w:t>-</w:t>
      </w:r>
      <w:r w:rsidR="0085023F">
        <w:t>305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85023F" w:rsidRPr="00AE5073">
        <w:t>NIN ELEKTROCOMMERCE d.o.o. u stečaju, Zona male privrede područja Grabi, Poličnik, OIB: 79652872175</w:t>
      </w:r>
      <w:r w:rsidR="00B53326">
        <w:t xml:space="preserve">, </w:t>
      </w:r>
      <w:r w:rsidR="00B53326" w:rsidRPr="00244EC8">
        <w:t>zastupanom</w:t>
      </w:r>
      <w:r w:rsidR="00B53326" w:rsidRPr="009544DA">
        <w:t xml:space="preserve"> po stečajnom upravitelju </w:t>
      </w:r>
      <w:r w:rsidR="0085023F">
        <w:t>Anti Vukašini</w:t>
      </w:r>
      <w:r w:rsidRPr="00B53326">
        <w:t xml:space="preserve">, dana </w:t>
      </w:r>
      <w:r w:rsidR="001D362B">
        <w:t>13</w:t>
      </w:r>
      <w:r w:rsidR="00390FB0">
        <w:t xml:space="preserve">. </w:t>
      </w:r>
      <w:r w:rsidR="00D2434A">
        <w:t>lipnja</w:t>
      </w:r>
      <w:r w:rsidR="00A25A55">
        <w:t xml:space="preserve">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</w:t>
      </w:r>
      <w:r w:rsidR="001D362B">
        <w:t>13</w:t>
      </w:r>
      <w:r w:rsidR="00841B85">
        <w:t>.</w:t>
      </w:r>
      <w:r w:rsidR="00390FB0">
        <w:t xml:space="preserve"> </w:t>
      </w:r>
      <w:r w:rsidR="00D2434A">
        <w:t>lipnja</w:t>
      </w:r>
      <w:r w:rsidR="00A25A55">
        <w:t xml:space="preserve">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85023F">
        <w:rPr>
          <w:b/>
        </w:rPr>
        <w:t>3</w:t>
      </w:r>
      <w:r w:rsidR="00390FB0">
        <w:rPr>
          <w:b/>
        </w:rPr>
        <w:t xml:space="preserve">. </w:t>
      </w:r>
      <w:r w:rsidR="0085023F">
        <w:rPr>
          <w:b/>
        </w:rPr>
        <w:t>srpnja</w:t>
      </w:r>
      <w:r w:rsidR="00A25A55">
        <w:rPr>
          <w:b/>
        </w:rPr>
        <w:t xml:space="preserve"> 2018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85023F">
        <w:rPr>
          <w:b/>
        </w:rPr>
        <w:t>11</w:t>
      </w:r>
      <w:r w:rsidR="005313BF" w:rsidRPr="002C5A2F">
        <w:rPr>
          <w:b/>
        </w:rPr>
        <w:t>,</w:t>
      </w:r>
      <w:r w:rsidR="0085023F">
        <w:rPr>
          <w:b/>
        </w:rPr>
        <w:t>00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1D362B">
        <w:t>, te će se donijeti odluka o neunovčenim dijelovima stečajne mase.</w:t>
      </w:r>
      <w:r w:rsidR="00D9133E" w:rsidRPr="00B53326">
        <w:t xml:space="preserve">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B53326">
        <w:t>i</w:t>
      </w:r>
      <w:r w:rsidRPr="00B53326">
        <w:t xml:space="preserve"> upravitelj predloži</w:t>
      </w:r>
      <w:r w:rsidR="00B53326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0610B3">
        <w:t xml:space="preserve"> i 104/17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1D362B">
        <w:t>13</w:t>
      </w:r>
      <w:r w:rsidR="00390FB0">
        <w:t xml:space="preserve">. </w:t>
      </w:r>
      <w:r w:rsidR="00D2434A">
        <w:t>lipnja</w:t>
      </w:r>
      <w:r w:rsidR="002A7FA0">
        <w:t xml:space="preserve"> 201</w:t>
      </w:r>
      <w:r w:rsidR="00A25A55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213012" w:rsidP="001640DF" w:rsidR="007C497C" w:rsidRPr="00B53326">
      <w:r>
        <w:t>Za točnost otpravka – ovlašteni službenik</w:t>
      </w:r>
      <w:r w:rsidR="00A25A55">
        <w:tab/>
      </w:r>
      <w:r w:rsidR="00A25A55">
        <w:tab/>
      </w:r>
      <w:r w:rsidR="00A25A55">
        <w:tab/>
      </w:r>
      <w:r w:rsidR="00A25A55">
        <w:tab/>
      </w:r>
      <w:r w:rsidR="00962F74">
        <w:t>Sutkinja</w:t>
      </w:r>
    </w:p>
    <w:p w:rsidRDefault="00213012" w:rsidP="001640DF" w:rsidR="001E3911" w:rsidRPr="00B53326">
      <w:r>
        <w:t>Ante Rubelj</w:t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7C497C" w:rsidRPr="00B53326">
        <w:t>Ardena Bajlo</w:t>
      </w:r>
      <w:r>
        <w:t>, v.r.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t xml:space="preserve">Dostaviti: </w:t>
      </w:r>
    </w:p>
    <w:p w:rsidRDefault="008970EB" w:rsidP="008970EB" w:rsidR="008970EB" w:rsidRPr="00B53326">
      <w:pPr>
        <w:numPr>
          <w:ilvl w:val="0"/>
          <w:numId w:val="1"/>
        </w:numPr>
      </w:pPr>
      <w:r w:rsidRPr="00B53326">
        <w:t>stečajnom upravitelju</w:t>
      </w:r>
      <w:r w:rsidR="002A7FA0">
        <w:t xml:space="preserve"> - mailom</w:t>
      </w:r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610B3"/>
    <w:rsid w:val="00087FEF"/>
    <w:rsid w:val="00093211"/>
    <w:rsid w:val="000B1674"/>
    <w:rsid w:val="000B752A"/>
    <w:rsid w:val="001640DF"/>
    <w:rsid w:val="001A411E"/>
    <w:rsid w:val="001B6D1E"/>
    <w:rsid w:val="001C4CFD"/>
    <w:rsid w:val="001C5C58"/>
    <w:rsid w:val="001D362B"/>
    <w:rsid w:val="001E3911"/>
    <w:rsid w:val="001E7A13"/>
    <w:rsid w:val="00213012"/>
    <w:rsid w:val="00213EAF"/>
    <w:rsid w:val="002263D3"/>
    <w:rsid w:val="002947F7"/>
    <w:rsid w:val="002A7FA0"/>
    <w:rsid w:val="002C5A2F"/>
    <w:rsid w:val="0038022A"/>
    <w:rsid w:val="00390FB0"/>
    <w:rsid w:val="003961F8"/>
    <w:rsid w:val="003A015B"/>
    <w:rsid w:val="003C3496"/>
    <w:rsid w:val="00422492"/>
    <w:rsid w:val="00486C72"/>
    <w:rsid w:val="004927EC"/>
    <w:rsid w:val="00505039"/>
    <w:rsid w:val="00510ECA"/>
    <w:rsid w:val="005313BF"/>
    <w:rsid w:val="00581485"/>
    <w:rsid w:val="005A61BC"/>
    <w:rsid w:val="00726A9F"/>
    <w:rsid w:val="00767A15"/>
    <w:rsid w:val="007C497C"/>
    <w:rsid w:val="008140CC"/>
    <w:rsid w:val="00821D14"/>
    <w:rsid w:val="00836680"/>
    <w:rsid w:val="00841B85"/>
    <w:rsid w:val="0085023F"/>
    <w:rsid w:val="008970EB"/>
    <w:rsid w:val="00933105"/>
    <w:rsid w:val="00950D13"/>
    <w:rsid w:val="00962F74"/>
    <w:rsid w:val="009B6095"/>
    <w:rsid w:val="00A25A55"/>
    <w:rsid w:val="00A74FEB"/>
    <w:rsid w:val="00AE3B61"/>
    <w:rsid w:val="00B53326"/>
    <w:rsid w:val="00B9651E"/>
    <w:rsid w:val="00C23E2F"/>
    <w:rsid w:val="00CB0816"/>
    <w:rsid w:val="00CC2A91"/>
    <w:rsid w:val="00D2434A"/>
    <w:rsid w:val="00D9133E"/>
    <w:rsid w:val="00E239D3"/>
    <w:rsid w:val="00E412D0"/>
    <w:rsid w:val="00ED3EBE"/>
    <w:rsid w:val="00EE20DF"/>
    <w:rsid w:val="00EE75AA"/>
    <w:rsid w:val="00EF067B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3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0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0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0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0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3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0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0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0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0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1478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2018-06-13T07:28:00Z</dcterms:created>
  <dc:creator>Ardena Bajlo</dc:creator>
  <cp:lastModifiedBy>Ante Rubelj</cp:lastModifiedBy>
  <cp:lastPrinted>2017-07-05T07:58:00Z</cp:lastPrinted>
  <dcterms:modified xmlns:xsi="http://www.w3.org/2001/XMLSchema-instance" xsi:type="dcterms:W3CDTF">2018-06-13T12:26:00Z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(1St-30-14-završno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