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39a6" w14:paraId="1f039a6" w:rsidRDefault="005425B7" w:rsidP="005425B7" w:rsidR="005425B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5B7" w:rsidP="005425B7" w:rsidR="005425B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425B7" w:rsidP="005425B7" w:rsidR="005425B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425B7" w:rsidP="005425B7" w:rsidR="005425B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425B7" w:rsidP="005425B7" w:rsidR="005425B7"/>
    <w:p w:rsidRDefault="005425B7" w:rsidP="005425B7" w:rsidR="005425B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425B7" w:rsidP="005425B7" w:rsidR="005425B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425B7" w:rsidP="005425B7" w:rsidR="005425B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5425B7" w:rsidP="005425B7" w:rsidR="005425B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425B7" w:rsidP="005425B7" w:rsidR="005425B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3237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M. R. G. d. o. o. Pazin, Zarečje 39 C, OIB 03653831916,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5425B7" w:rsidP="005425B7" w:rsidR="005425B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425B7" w:rsidP="005425B7" w:rsidR="005425B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5425B7" w:rsidP="005425B7" w:rsidR="005425B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425B7" w:rsidP="005425B7" w:rsidR="005425B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M. R. G. d. o. o. Pazin, Zarečje 39 C, OIB 03653831916.</w:t>
      </w:r>
    </w:p>
    <w:p w:rsidRDefault="005425B7" w:rsidP="005425B7" w:rsidR="005425B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425B7" w:rsidP="005425B7" w:rsidR="005425B7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5425B7" w:rsidP="005425B7" w:rsidR="005425B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425B7" w:rsidP="005425B7" w:rsidR="005425B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M. R. G. d. o. o. Pazin.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1139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39.508,49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5425B7" w:rsidP="005425B7" w:rsidR="005425B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425B7" w:rsidP="005425B7" w:rsidR="005425B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5425B7" w:rsidP="005425B7" w:rsidR="005425B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425B7" w:rsidP="005425B7" w:rsidR="005425B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5425B7" w:rsidP="005425B7" w:rsidR="005425B7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5425B7" w:rsidP="005425B7" w:rsidR="005425B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5425B7" w:rsidP="005425B7" w:rsidR="005425B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425B7" w:rsidP="005425B7" w:rsidR="005425B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5425B7" w:rsidP="005425B7" w:rsidR="005425B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5425B7" w:rsidP="005425B7" w:rsidR="005425B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5425B7" w:rsidP="005425B7" w:rsidR="005425B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5425B7" w:rsidP="005425B7" w:rsidR="005425B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5425B7" w:rsidP="005425B7" w:rsidR="005425B7" w:rsidRPr="00D05CA9">
      <w:pPr>
        <w:tabs>
          <w:tab w:pos="4116" w:val="left"/>
        </w:tabs>
      </w:pPr>
    </w:p>
    <w:p w:rsidRDefault="005425B7" w:rsidP="005425B7" w:rsidR="005425B7" w:rsidRPr="00D05CA9">
      <w:pPr>
        <w:tabs>
          <w:tab w:pos="4116" w:val="left"/>
        </w:tabs>
      </w:pPr>
    </w:p>
    <w:p w:rsidRDefault="005425B7" w:rsidP="005425B7" w:rsidR="005425B7" w:rsidRPr="00D05CA9">
      <w:pPr>
        <w:tabs>
          <w:tab w:pos="4116" w:val="left"/>
        </w:tabs>
      </w:pPr>
    </w:p>
    <w:p w:rsidRDefault="005425B7" w:rsidP="005425B7" w:rsidR="005425B7" w:rsidRPr="00D05CA9">
      <w:pPr>
        <w:tabs>
          <w:tab w:pos="4116" w:val="left"/>
        </w:tabs>
      </w:pPr>
    </w:p>
    <w:p w:rsidRDefault="005425B7" w:rsidP="005425B7" w:rsidR="005425B7" w:rsidRPr="00D05CA9">
      <w:pPr>
        <w:tabs>
          <w:tab w:pos="4116" w:val="left"/>
        </w:tabs>
      </w:pPr>
    </w:p>
    <w:p w:rsidRDefault="005425B7" w:rsidP="005425B7" w:rsidR="005425B7" w:rsidRPr="00D05CA9">
      <w:pPr>
        <w:tabs>
          <w:tab w:pos="4116" w:val="left"/>
        </w:tabs>
      </w:pPr>
    </w:p>
    <w:p w:rsidRDefault="005425B7" w:rsidP="005425B7" w:rsidR="005425B7" w:rsidRPr="00D05CA9">
      <w:pPr>
        <w:tabs>
          <w:tab w:pos="4116" w:val="left"/>
        </w:tabs>
      </w:pPr>
    </w:p>
    <w:p w:rsidRDefault="005425B7" w:rsidP="005425B7" w:rsidR="005425B7" w:rsidRPr="00D05CA9">
      <w:pPr>
        <w:tabs>
          <w:tab w:pos="4116" w:val="left"/>
        </w:tabs>
      </w:pPr>
    </w:p>
    <w:p w:rsidRDefault="005425B7" w:rsidP="005425B7" w:rsidR="005425B7" w:rsidRPr="00D05CA9">
      <w:pPr>
        <w:tabs>
          <w:tab w:pos="4116" w:val="left"/>
        </w:tabs>
      </w:pPr>
    </w:p>
    <w:p w:rsidRDefault="005425B7" w:rsidP="005425B7" w:rsidR="005425B7" w:rsidRPr="00D05CA9"/>
    <w:p w:rsidRDefault="005425B7" w:rsidP="005425B7" w:rsidR="005425B7" w:rsidRPr="00D05CA9"/>
    <w:p w:rsidRDefault="005425B7" w:rsidP="005425B7" w:rsidR="005425B7" w:rsidRPr="00D05CA9"/>
    <w:p w:rsidRDefault="005425B7" w:rsidP="005425B7" w:rsidR="005425B7" w:rsidRPr="00D05CA9"/>
    <w:p w:rsidRDefault="005425B7" w:rsidP="005425B7" w:rsidR="005425B7" w:rsidRPr="00D05CA9"/>
    <w:p w:rsidRDefault="005425B7" w:rsidP="005425B7" w:rsidR="005425B7" w:rsidRPr="00D05CA9"/>
    <w:p w:rsidRDefault="005425B7" w:rsidP="005425B7" w:rsidR="005425B7" w:rsidRPr="00D05CA9"/>
    <w:p w:rsidRDefault="005425B7" w:rsidP="005425B7" w:rsidR="005425B7" w:rsidRPr="00D05CA9"/>
    <w:p w:rsidRDefault="005425B7" w:rsidP="005425B7" w:rsidR="005425B7" w:rsidRPr="00D05CA9"/>
    <w:p w:rsidRDefault="005425B7" w:rsidP="005425B7" w:rsidR="005425B7" w:rsidRPr="00D05CA9"/>
    <w:p w:rsidRDefault="005425B7" w:rsidP="005425B7" w:rsidR="005425B7" w:rsidRPr="00D05CA9"/>
    <w:p w:rsidRDefault="005425B7" w:rsidP="005425B7" w:rsidR="005425B7" w:rsidRPr="00D05CA9"/>
    <w:p w:rsidRDefault="005425B7" w:rsidP="005425B7" w:rsidR="005425B7" w:rsidRPr="00D05CA9"/>
    <w:p w:rsidRDefault="005425B7" w:rsidP="005425B7" w:rsidR="005425B7" w:rsidRPr="00D05CA9"/>
    <w:p w:rsidRDefault="005425B7" w:rsidP="005425B7" w:rsidR="005425B7" w:rsidRPr="00D05CA9"/>
    <w:p w:rsidRDefault="005425B7" w:rsidP="005425B7" w:rsidR="005425B7"/>
    <w:p w:rsidRDefault="005425B7" w:rsidP="005425B7" w:rsidR="005425B7"/>
    <w:p w:rsidRDefault="005425B7" w:rsidP="005425B7" w:rsidR="005425B7"/>
    <w:p w:rsidRDefault="005425B7" w:rsidP="005425B7" w:rsidR="005425B7"/>
    <w:p w:rsidRDefault="005425B7" w:rsidP="005425B7" w:rsidR="005425B7"/>
    <w:p w:rsidRDefault="005425B7" w:rsidP="005425B7" w:rsidR="005425B7"/>
    <w:p w:rsidRDefault="005425B7" w:rsidP="005425B7" w:rsidR="005425B7"/>
    <w:p w:rsidRDefault="005425B7" w:rsidP="005425B7" w:rsidR="005425B7"/>
    <w:p w:rsidRDefault="005425B7" w:rsidP="005425B7" w:rsidR="005425B7"/>
    <w:p w:rsidRDefault="005425B7" w:rsidP="005425B7" w:rsidR="005425B7"/>
    <w:p w:rsidRDefault="005425B7" w:rsidP="005425B7" w:rsidR="005425B7"/>
    <w:p w:rsidRDefault="005425B7" w:rsidP="005425B7" w:rsidR="005425B7"/>
    <w:p w:rsidRDefault="005425B7" w:rsidP="005425B7" w:rsidR="005425B7"/>
    <w:p w:rsidRDefault="005425B7" w:rsidP="005425B7" w:rsidR="005425B7"/>
    <w:p w:rsidRDefault="005425B7" w:rsidP="005425B7" w:rsidR="005425B7"/>
    <w:p w:rsidRDefault="005425B7" w:rsidP="005425B7" w:rsidR="005425B7"/>
    <w:p w:rsidRDefault="005425B7" w:rsidP="005425B7" w:rsidR="005425B7"/>
    <w:p w:rsidRDefault="005425B7" w:rsidP="005425B7" w:rsidR="005425B7"/>
    <w:p w:rsidRDefault="005425B7" w:rsidP="005425B7" w:rsidR="005425B7"/>
    <w:p w:rsidRDefault="005425B7" w:rsidP="005425B7" w:rsidR="005425B7"/>
    <w:p w:rsidRDefault="005425B7" w:rsidP="005425B7" w:rsidR="005425B7"/>
    <w:p w:rsidRDefault="00435B45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455" w:rsidP="005425B7" w:rsidR="00431455">
      <w:r>
        <w:separator/>
      </w:r>
    </w:p>
  </w:endnote>
  <w:endnote w:id="0" w:type="continuationSeparator">
    <w:p w:rsidRDefault="00431455" w:rsidP="005425B7" w:rsidR="00431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455" w:rsidP="005425B7" w:rsidR="00431455">
      <w:r>
        <w:separator/>
      </w:r>
    </w:p>
  </w:footnote>
  <w:footnote w:id="0" w:type="continuationSeparator">
    <w:p w:rsidRDefault="00431455" w:rsidP="005425B7" w:rsidR="00431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455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35B45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31</w:t>
    </w:r>
    <w:r w:rsidR="005425B7">
      <w:t>4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455" w:rsidP="00A81E97" w:rsidR="00A81E97">
    <w:pPr>
      <w:pStyle w:val="Zaglavlje"/>
      <w:jc w:val="right"/>
    </w:pPr>
    <w:r>
      <w:t>11 St-31</w:t>
    </w:r>
    <w:r w:rsidR="005425B7">
      <w:t>4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18D7"/>
    <w:rsid w:val="00431455"/>
    <w:rsid w:val="00435B45"/>
    <w:rsid w:val="005425B7"/>
    <w:rsid w:val="009A6044"/>
    <w:rsid w:val="00A518D7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5B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25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25B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5B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425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25B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35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B4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B4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B4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B4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5B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25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25B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5B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425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25B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35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B4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B4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B4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B4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St-314/2015</izvorni_sadrzaj>
    <derivirana_varijabla naziv="DomainObject.Predmet.OznakaBroj_1">St-314/2015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R. G. d.o.o. PAZIN</izvorni_sadrzaj>
    <derivirana_varijabla naziv="DomainObject.Predmet.ProtustrankaFormated_1">  M. R. G. d.o.o. PAZIN</derivirana_varijabla>
  </DomainObject.Predmet.ProtustrankaFormated>
  <DomainObject.Predmet.ProtustrankaFormatedOIB>
    <izvorni_sadrzaj>  M. R. G. d.o.o. PAZIN, OIB 03653831916</izvorni_sadrzaj>
    <derivirana_varijabla naziv="DomainObject.Predmet.ProtustrankaFormatedOIB_1">  M. R. G. d.o.o. PAZIN, OIB 03653831916</derivirana_varijabla>
  </DomainObject.Predmet.ProtustrankaFormatedOIB>
  <DomainObject.Predmet.ProtustrankaFormatedWithAdress>
    <izvorni_sadrzaj> M. R. G. d.o.o. PAZIN, Zarečje 39/C, 52000 Pazin</izvorni_sadrzaj>
    <derivirana_varijabla naziv="DomainObject.Predmet.ProtustrankaFormatedWithAdress_1"> M. R. G. d.o.o. PAZIN, Zarečje 39/C, 52000 Pazin</derivirana_varijabla>
  </DomainObject.Predmet.ProtustrankaFormatedWithAdress>
  <DomainObject.Predmet.ProtustrankaFormatedWithAdressOIB>
    <izvorni_sadrzaj> M. R. G. d.o.o. PAZIN, OIB 03653831916, Zarečje 39/C, 52000 Pazin</izvorni_sadrzaj>
    <derivirana_varijabla naziv="DomainObject.Predmet.ProtustrankaFormatedWithAdressOIB_1"> M. R. G. d.o.o. PAZIN, OIB 03653831916, Zarečje 39/C, 52000 Pazin</derivirana_varijabla>
  </DomainObject.Predmet.ProtustrankaFormatedWithAdressOIB>
  <DomainObject.Predmet.ProtustrankaWithAdress>
    <izvorni_sadrzaj>M. R. G. d.o.o. PAZIN Zarečje 39/C, 52000 Pazin</izvorni_sadrzaj>
    <derivirana_varijabla naziv="DomainObject.Predmet.ProtustrankaWithAdress_1">M. R. G. d.o.o. PAZIN Zarečje 39/C, 52000 Pazin</derivirana_varijabla>
  </DomainObject.Predmet.ProtustrankaWithAdress>
  <DomainObject.Predmet.ProtustrankaWithAdressOIB>
    <izvorni_sadrzaj>M. R. G. d.o.o. PAZIN, OIB 03653831916, Zarečje 39/C, 52000 Pazin</izvorni_sadrzaj>
    <derivirana_varijabla naziv="DomainObject.Predmet.ProtustrankaWithAdressOIB_1">M. R. G. d.o.o. PAZIN, OIB 03653831916, Zarečje 39/C, 52000 Pazin</derivirana_varijabla>
  </DomainObject.Predmet.ProtustrankaWithAdressOIB>
  <DomainObject.Predmet.ProtustrankaNazivFormated>
    <izvorni_sadrzaj>M. R. G. d.o.o. PAZIN</izvorni_sadrzaj>
    <derivirana_varijabla naziv="DomainObject.Predmet.ProtustrankaNazivFormated_1">M. R. G. d.o.o. PAZIN</derivirana_varijabla>
  </DomainObject.Predmet.ProtustrankaNazivFormated>
  <DomainObject.Predmet.ProtustrankaNazivFormatedOIB>
    <izvorni_sadrzaj>M. R. G. d.o.o. PAZIN, OIB 03653831916</izvorni_sadrzaj>
    <derivirana_varijabla naziv="DomainObject.Predmet.ProtustrankaNazivFormatedOIB_1">M. R. G. d.o.o. PAZIN, OIB 03653831916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39508.49</izvorni_sadrzaj>
    <derivirana_varijabla naziv="DomainObject.Predmet.TrenutnaVrijednost_1">39508.49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R. G. d.o.o. PAZIN</item>
    </izvorni_sadrzaj>
    <derivirana_varijabla naziv="DomainObject.Predmet.ProtuStrankaListFormated_1">
      <item>M. R. G. d.o.o. PAZIN</item>
    </derivirana_varijabla>
  </DomainObject.Predmet.ProtuStrankaListFormated>
  <DomainObject.Predmet.ProtuStrankaListFormatedOIB>
    <izvorni_sadrzaj>
      <item>M. R. G. d.o.o. PAZIN, OIB 03653831916</item>
    </izvorni_sadrzaj>
    <derivirana_varijabla naziv="DomainObject.Predmet.ProtuStrankaListFormatedOIB_1">
      <item>M. R. G. d.o.o. PAZIN, OIB 03653831916</item>
    </derivirana_varijabla>
  </DomainObject.Predmet.ProtuStrankaListFormatedOIB>
  <DomainObject.Predmet.ProtuStrankaListFormatedWithAdress>
    <izvorni_sadrzaj>
      <item>M. R. G. d.o.o. PAZIN, Zarečje 39/C, 52000 Pazin</item>
    </izvorni_sadrzaj>
    <derivirana_varijabla naziv="DomainObject.Predmet.ProtuStrankaListFormatedWithAdress_1">
      <item>M. R. G. d.o.o. PAZIN, Zarečje 39/C, 52000 Pazin</item>
    </derivirana_varijabla>
  </DomainObject.Predmet.ProtuStrankaListFormatedWithAdress>
  <DomainObject.Predmet.ProtuStrankaListFormatedWithAdressOIB>
    <izvorni_sadrzaj>
      <item>M. R. G. d.o.o. PAZIN, OIB 03653831916, Zarečje 39/C, 52000 Pazin</item>
    </izvorni_sadrzaj>
    <derivirana_varijabla naziv="DomainObject.Predmet.ProtuStrankaListFormatedWithAdressOIB_1">
      <item>M. R. G. d.o.o. PAZIN, OIB 03653831916, Zarečje 39/C, 52000 Pazin</item>
    </derivirana_varijabla>
  </DomainObject.Predmet.ProtuStrankaListFormatedWithAdressOIB>
  <DomainObject.Predmet.ProtuStrankaListNazivFormated>
    <izvorni_sadrzaj>
      <item>M. R. G. d.o.o. PAZIN</item>
    </izvorni_sadrzaj>
    <derivirana_varijabla naziv="DomainObject.Predmet.ProtuStrankaListNazivFormated_1">
      <item>M. R. G. d.o.o. PAZIN</item>
    </derivirana_varijabla>
  </DomainObject.Predmet.ProtuStrankaListNazivFormated>
  <DomainObject.Predmet.ProtuStrankaListNazivFormatedOIB>
    <izvorni_sadrzaj>
      <item>M. R. G. d.o.o. PAZIN, OIB 03653831916</item>
    </izvorni_sadrzaj>
    <derivirana_varijabla naziv="DomainObject.Predmet.ProtuStrankaListNazivFormatedOIB_1">
      <item>M. R. G. d.o.o. PAZIN, OIB 03653831916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R. G. d.o.o. PAZIN</izvorni_sadrzaj>
    <derivirana_varijabla naziv="DomainObject.Predmet.ProtustrankaIDrugi_1">M. R. G.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R. G. d.o.o. PAZIN, OIB 03653831916, Zarečje 39/C, 52000 Pazin</izvorni_sadrzaj>
    <derivirana_varijabla naziv="DomainObject.Predmet.ProtustrankaIDrugiAdressOIB_1">M. R. G. d.o.o. PAZIN, OIB 03653831916, Zarečje 39/C,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R. G. d.o.o. PAZIN</item>
    </izvorni_sadrzaj>
    <derivirana_varijabla naziv="DomainObject.Predmet.SudioniciListNaziv_1">
      <item>FINANCIJSKA AGENCIJA, RC RIJEKA, PODRUŽNICA PULA, PULA</item>
      <item>M. R. G.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 R. G. d.o.o. PAZIN, OIB 03653831916, Zarečje 39/C,52000 Pazin</item>
    </izvorni_sadrzaj>
    <derivirana_varijabla naziv="DomainObject.Predmet.SudioniciListAdressOIB_1">
      <item>FINANCIJSKA AGENCIJA, RC RIJEKA, PODRUŽNICA PULA, PULA, OIB 85821130368, Giardini 5,52100 Pula</item>
      <item>M. R. G. d.o.o. PAZIN, OIB 03653831916, Zarečje 39/C,52000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03653831916</item>
    </izvorni_sadrzaj>
    <derivirana_varijabla naziv="DomainObject.Predmet.SudioniciListNazivOIB_1">
      <item>, OIB 85821130368</item>
      <item>, OIB 03653831916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373</properties:Words>
  <properties:Characters>1965</properties:Characters>
  <properties:Lines>95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2015-11-23T11:11:00Z</dcterms:created>
  <dc:creator>Mihaela Kaligari</dc:creator>
  <dc:description/>
  <cp:keywords/>
  <cp:lastModifiedBy>Ana Jeromela</cp:lastModifiedBy>
  <cp:lastPrinted>2015-11-30T08:15:00Z</cp:lastPrinted>
  <dcterms:modified xmlns:xsi="http://www.w3.org/2001/XMLSchema-instance" xsi:type="dcterms:W3CDTF">2015-11-30T08:15:00Z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