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e68f" w14:paraId="4dde68f" w:rsidRDefault="00A2353C" w:rsidP="00A2353C" w:rsidR="00A2353C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2353C" w:rsidP="00A2353C" w:rsidR="00A2353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2353C" w:rsidP="00A2353C" w:rsidR="00A2353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2353C" w:rsidP="00A2353C" w:rsidR="00A2353C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</w:t>
      </w:r>
      <w:r>
        <w:rPr>
          <w:rFonts w:eastAsia="Times New Roman"/>
          <w:snapToGrid w:val="false"/>
        </w:rPr>
        <w:t>B. Radić 2</w:t>
      </w:r>
      <w:r>
        <w:rPr>
          <w:rFonts w:eastAsia="Times New Roman"/>
          <w:snapToGrid w:val="false"/>
        </w:rPr>
        <w:t>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2353C" w:rsidP="00A2353C" w:rsidR="00A2353C">
      <w:pPr>
        <w:pStyle w:val="Zaglavlje"/>
        <w:spacing w:after="0"/>
      </w:pPr>
    </w:p>
    <w:p w:rsidRDefault="00A2353C" w:rsidP="00A2353C" w:rsidR="00A2353C">
      <w:pPr>
        <w:pStyle w:val="Zaglavlje"/>
        <w:spacing w:after="0"/>
        <w:jc w:val="center"/>
      </w:pPr>
      <w:r>
        <w:t>R E P U B L I K A    H R V A T S K A</w:t>
      </w:r>
    </w:p>
    <w:p w:rsidRDefault="00A2353C" w:rsidP="00A2353C" w:rsidR="00A2353C">
      <w:pPr>
        <w:pStyle w:val="Zaglavlje"/>
        <w:spacing w:after="0"/>
        <w:jc w:val="center"/>
      </w:pPr>
    </w:p>
    <w:p w:rsidRDefault="00A2353C" w:rsidP="00A2353C" w:rsidR="00A2353C">
      <w:pPr>
        <w:pStyle w:val="Zaglavlje"/>
        <w:spacing w:after="0"/>
        <w:jc w:val="center"/>
      </w:pPr>
      <w:r>
        <w:t>R J E Š E N J E</w:t>
      </w:r>
    </w:p>
    <w:p w:rsidRDefault="00A2353C" w:rsidP="00A2353C" w:rsidR="00A2353C">
      <w:pPr>
        <w:pStyle w:val="Zaglavlje"/>
        <w:spacing w:after="0"/>
      </w:pPr>
    </w:p>
    <w:p w:rsidRDefault="00A2353C" w:rsidP="00A2353C" w:rsidR="00A2353C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SIZIM d.o.o., OIB: 78194817020 sa sjedištem u Veliki Otok 138b, 48317 </w:t>
      </w:r>
      <w:proofErr w:type="spellStart"/>
      <w:r>
        <w:t>Legrad</w:t>
      </w:r>
      <w:proofErr w:type="spellEnd"/>
      <w:r>
        <w:t>, dana 8. ožujka 2017</w:t>
      </w:r>
      <w:r>
        <w:t>. godine</w:t>
      </w:r>
      <w:r>
        <w:t>,</w:t>
      </w:r>
    </w:p>
    <w:p w:rsidRDefault="00A2353C" w:rsidP="00A2353C" w:rsidR="00A2353C">
      <w:pPr>
        <w:spacing w:after="0"/>
      </w:pPr>
    </w:p>
    <w:p w:rsidRDefault="00A2353C" w:rsidP="00A2353C" w:rsidR="00A2353C">
      <w:pPr>
        <w:spacing w:after="0"/>
        <w:jc w:val="center"/>
      </w:pPr>
      <w:r>
        <w:t>r i j e š i o  j e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  <w:r>
        <w:tab/>
        <w:t xml:space="preserve">I. Pokreće se prethodni postupak radi utvrđivanja uvjeta za otvaranje stečajnog postupka nad dužnikom SIZIM d.o.o., OIB: 78194817020 sa sjedištem u Veliki Otok 138b, 48317 </w:t>
      </w:r>
      <w:proofErr w:type="spellStart"/>
      <w:r>
        <w:t>Legrad</w:t>
      </w:r>
      <w:proofErr w:type="spellEnd"/>
      <w:r>
        <w:t>.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A2353C" w:rsidP="00A2353C" w:rsidR="00A2353C">
      <w:pPr>
        <w:spacing w:after="0"/>
        <w:jc w:val="both"/>
        <w:rPr>
          <w:color w:val="FF0000"/>
        </w:rPr>
      </w:pPr>
    </w:p>
    <w:p w:rsidRDefault="00A2353C" w:rsidP="00A2353C" w:rsidR="00A2353C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5. svibnja 2017. u 09,4</w:t>
      </w:r>
      <w:r>
        <w:rPr>
          <w:b/>
          <w:u w:val="single"/>
        </w:rPr>
        <w:t>0 sati</w:t>
      </w:r>
    </w:p>
    <w:p w:rsidRDefault="00A2353C" w:rsidP="00A2353C" w:rsidR="00A2353C">
      <w:pPr>
        <w:spacing w:after="0"/>
        <w:jc w:val="center"/>
        <w:rPr>
          <w:b/>
          <w:color w:themeColor="text1" w:val="000000"/>
          <w:u w:val="single"/>
        </w:rPr>
      </w:pPr>
    </w:p>
    <w:p w:rsidRDefault="00A2353C" w:rsidP="00A2353C" w:rsidR="00A2353C">
      <w:pPr>
        <w:spacing w:after="0"/>
        <w:jc w:val="center"/>
        <w:rPr>
          <w:b/>
          <w:color w:val="FF0000"/>
          <w:u w:val="single"/>
        </w:rPr>
      </w:pPr>
    </w:p>
    <w:p w:rsidRDefault="00A2353C" w:rsidP="00A2353C" w:rsidR="00A2353C">
      <w:pPr>
        <w:spacing w:after="0"/>
        <w:jc w:val="both"/>
      </w:pPr>
      <w:r>
        <w:t>kod Trgovačkog suda u Varaždi</w:t>
      </w:r>
      <w:r>
        <w:t>nu, Braće Radić 2, soba broj 223</w:t>
      </w:r>
      <w:r>
        <w:t>/II kat, a na koje se dostavom ovoga rješenja pozivaju: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A2353C" w:rsidP="00A2353C" w:rsidR="00A2353C">
      <w:pPr>
        <w:spacing w:after="0"/>
        <w:jc w:val="both"/>
      </w:pPr>
      <w:r>
        <w:t xml:space="preserve">- direktor dužnika </w:t>
      </w:r>
      <w:r>
        <w:t xml:space="preserve">Ivan </w:t>
      </w:r>
      <w:proofErr w:type="spellStart"/>
      <w:r>
        <w:t>Markan</w:t>
      </w:r>
      <w:proofErr w:type="spellEnd"/>
      <w:r>
        <w:t>, OIB: 35057660553, Starogradska 22/A, Koprivnica</w:t>
      </w:r>
    </w:p>
    <w:p w:rsidRDefault="00A2353C" w:rsidP="00A2353C" w:rsidR="00A2353C">
      <w:pPr>
        <w:spacing w:after="0"/>
        <w:jc w:val="both"/>
      </w:pPr>
      <w:r>
        <w:t>- Županijsko državno odvjetništvo, Građansko-upravni odjel.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center"/>
      </w:pPr>
    </w:p>
    <w:p w:rsidRDefault="00A2353C" w:rsidP="00A2353C" w:rsidR="00A2353C">
      <w:pPr>
        <w:spacing w:after="0"/>
        <w:jc w:val="center"/>
      </w:pPr>
    </w:p>
    <w:p w:rsidRDefault="00A2353C" w:rsidP="00A2353C" w:rsidR="00A2353C">
      <w:pPr>
        <w:spacing w:after="0"/>
        <w:jc w:val="center"/>
      </w:pPr>
      <w:r>
        <w:t>Obrazloženje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  <w:r>
        <w:tab/>
        <w:t>Predlagatelj je</w:t>
      </w:r>
      <w:r>
        <w:t xml:space="preserve"> 6. ožujka 2017.</w:t>
      </w:r>
      <w:r>
        <w:t xml:space="preserve"> podnio ovome sudu prijedlog za otvaranje stečajnog postupka nad dužnikom, navodeći da dužnik na dan </w:t>
      </w:r>
      <w:r>
        <w:t xml:space="preserve">2. ožujka 2017. </w:t>
      </w:r>
      <w:r>
        <w:t xml:space="preserve">ima evidentirane neizvršene osnove za plaćanje u ukupnom iznosu od </w:t>
      </w:r>
      <w:r>
        <w:t xml:space="preserve">4.893.776,94 </w:t>
      </w:r>
      <w:r>
        <w:t>kn.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center"/>
      </w:pPr>
      <w:r>
        <w:t>U Varaždinu, 8. ožujka 2017</w:t>
      </w:r>
      <w:r>
        <w:t>.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</w:p>
    <w:p w:rsidRDefault="000E6D2D" w:rsidP="00A2353C" w:rsidR="000E6D2D">
      <w:pPr>
        <w:spacing w:after="0"/>
        <w:jc w:val="both"/>
      </w:pPr>
    </w:p>
    <w:p w:rsidRDefault="000E6D2D" w:rsidP="00A2353C" w:rsidR="00A235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353C">
        <w:t>SUDAC</w:t>
      </w:r>
    </w:p>
    <w:p w:rsidRDefault="00A2353C" w:rsidP="00A2353C" w:rsidR="00A2353C">
      <w:pPr>
        <w:spacing w:after="0"/>
        <w:jc w:val="both"/>
      </w:pPr>
    </w:p>
    <w:p w:rsidRDefault="000E6D2D" w:rsidP="00A2353C" w:rsidR="00A235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353C">
        <w:t xml:space="preserve">Melita </w:t>
      </w:r>
      <w:proofErr w:type="spellStart"/>
      <w:r w:rsidR="00A2353C">
        <w:t>Poljanec</w:t>
      </w:r>
      <w:proofErr w:type="spellEnd"/>
      <w:r w:rsidR="00A2353C">
        <w:t xml:space="preserve"> Bubaš</w:t>
      </w:r>
      <w:r>
        <w:t>, v.r.</w:t>
      </w:r>
    </w:p>
    <w:p w:rsidRDefault="000E6D2D" w:rsidP="00A2353C" w:rsidR="000E6D2D">
      <w:pPr>
        <w:spacing w:after="0"/>
        <w:jc w:val="both"/>
      </w:pPr>
    </w:p>
    <w:p w:rsidRDefault="000E6D2D" w:rsidP="00A2353C" w:rsidR="000E6D2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  <w:r>
        <w:t>UPUTA O PRAVNOM LIJEKU :</w:t>
      </w:r>
    </w:p>
    <w:p w:rsidRDefault="00A2353C" w:rsidP="00A2353C" w:rsidR="00A2353C">
      <w:pPr>
        <w:spacing w:after="0"/>
        <w:jc w:val="both"/>
      </w:pPr>
      <w:r>
        <w:t>Protiv ovoga rješenja posebna žalba nije dopuštena (čl. 115. st. 1. SZ-a).</w:t>
      </w:r>
    </w:p>
    <w:p w:rsidRDefault="00A2353C" w:rsidP="00A2353C" w:rsidR="00A2353C">
      <w:pPr>
        <w:spacing w:after="0"/>
        <w:jc w:val="both"/>
      </w:pPr>
    </w:p>
    <w:p w:rsidRDefault="00A2353C" w:rsidP="00A2353C" w:rsidR="00A2353C">
      <w:pPr>
        <w:spacing w:after="0"/>
        <w:jc w:val="both"/>
      </w:pPr>
      <w:r>
        <w:t>DNA:</w:t>
      </w:r>
    </w:p>
    <w:p w:rsidRDefault="00A2353C" w:rsidP="00A2353C" w:rsidR="00A2353C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A2353C" w:rsidP="00A2353C" w:rsidR="00A2353C">
      <w:pPr>
        <w:spacing w:after="0"/>
        <w:jc w:val="both"/>
      </w:pPr>
      <w:r>
        <w:t xml:space="preserve">- direktor dužnika Ivan </w:t>
      </w:r>
      <w:proofErr w:type="spellStart"/>
      <w:r>
        <w:t>Markan</w:t>
      </w:r>
      <w:proofErr w:type="spellEnd"/>
      <w:r>
        <w:t>, Starogradska 22/A, Koprivnica</w:t>
      </w:r>
    </w:p>
    <w:p w:rsidRDefault="00A2353C" w:rsidP="00A2353C" w:rsidR="00A2353C">
      <w:pPr>
        <w:spacing w:after="0"/>
        <w:jc w:val="both"/>
      </w:pPr>
      <w:r>
        <w:t>- Županijsko državno odvjetništvo, Građansko-upravni odjel.</w:t>
      </w:r>
    </w:p>
    <w:p w:rsidRDefault="00A2353C" w:rsidP="00A2353C" w:rsidR="00A2353C">
      <w:pPr>
        <w:spacing w:after="0"/>
        <w:jc w:val="both"/>
      </w:pPr>
      <w:r>
        <w:t xml:space="preserve">- stečajna e-Oglasna ploča </w:t>
      </w:r>
    </w:p>
    <w:p w:rsidRDefault="00937FF9" w:rsidP="00A2353C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BF7" w:rsidP="00537B78" w:rsidR="00F05BF7">
      <w:r>
        <w:separator/>
      </w:r>
    </w:p>
  </w:endnote>
  <w:endnote w:id="0" w:type="continuationSeparator">
    <w:p w:rsidRDefault="00F05BF7" w:rsidP="00537B78" w:rsidR="00F05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BF7" w:rsidP="00537B78" w:rsidR="00F05BF7">
      <w:r>
        <w:separator/>
      </w:r>
    </w:p>
  </w:footnote>
  <w:footnote w:id="0" w:type="continuationSeparator">
    <w:p w:rsidRDefault="00F05BF7" w:rsidP="00537B78" w:rsidR="00F05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53C" w:rsidR="008333A9">
    <w:pPr>
      <w:pStyle w:val="Zaglavlje"/>
    </w:pPr>
    <w:r>
      <w:rPr>
        <w:rStyle w:val="PozadinaSvijetloCrvena"/>
        <w:shd w:fill="auto" w:color="auto" w:val="clear"/>
      </w:rPr>
      <w:t>Poslovni broj: 2 St-119/2017-3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D2D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53C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BF7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7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St-119/2017-3</izvorni_sadrzaj>
    <derivirana_varijabla naziv="DomainObject.Oznaka_1">St-119/2017-3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SIZIM d.o.o. za proizvodnju, trgovinu i usluge</izvorni_sadrzaj>
    <derivirana_varijabla naziv="DomainObject.Predmet.ProtustrankaFormated_1">  SIZIM d.o.o. za proizvodnju, trgovinu i usluge</derivirana_varijabla>
  </DomainObject.Predmet.ProtustrankaFormated>
  <DomainObject.Predmet.ProtustrankaFormatedOIB>
    <izvorni_sadrzaj>  SIZIM d.o.o. za proizvodnju, trgovinu i usluge, OIB 78194817020</izvorni_sadrzaj>
    <derivirana_varijabla naziv="DomainObject.Predmet.ProtustrankaFormatedOIB_1">  SIZIM d.o.o. za proizvodnju, trgovinu i usluge, OIB 78194817020</derivirana_varijabla>
  </DomainObject.Predmet.ProtustrankaFormatedOIB>
  <DomainObject.Predmet.ProtustrankaFormatedWithAdress>
    <izvorni_sadrzaj> SIZIM d.o.o. za proizvodnju, trgovinu i usluge, Veliki Otok 138/b, 48316 Veliki Otok</izvorni_sadrzaj>
    <derivirana_varijabla naziv="DomainObject.Predmet.ProtustrankaFormatedWithAdress_1"> SIZIM d.o.o. za proizvodnju, trgovinu i usluge, Veliki Otok 138/b, 48316 Veliki Otok</derivirana_varijabla>
  </DomainObject.Predmet.ProtustrankaFormatedWithAdress>
  <DomainObject.Predmet.ProtustrankaFormatedWithAdressOIB>
    <izvorni_sadrzaj> SIZIM d.o.o. za proizvodnju, trgovinu i usluge, OIB 78194817020, Veliki Otok 138/b, 48316 Veliki Otok</izvorni_sadrzaj>
    <derivirana_varijabla naziv="DomainObject.Predmet.ProtustrankaFormatedWithAdressOIB_1"> SIZIM d.o.o. za proizvodnju, trgovinu i usluge, OIB 78194817020, Veliki Otok 138/b, 48316 Veliki Otok</derivirana_varijabla>
  </DomainObject.Predmet.ProtustrankaFormatedWithAdressOIB>
  <DomainObject.Predmet.ProtustrankaWithAdress>
    <izvorni_sadrzaj>SIZIM d.o.o. za proizvodnju, trgovinu i usluge Veliki Otok 138/b, 48316 Veliki Otok</izvorni_sadrzaj>
    <derivirana_varijabla naziv="DomainObject.Predmet.ProtustrankaWithAdress_1">SIZIM d.o.o. za proizvodnju, trgovinu i usluge Veliki Otok 138/b, 48316 Veliki Otok</derivirana_varijabla>
  </DomainObject.Predmet.ProtustrankaWithAdress>
  <DomainObject.Predmet.ProtustrankaWithAdressOIB>
    <izvorni_sadrzaj>SIZIM d.o.o. za proizvodnju, trgovinu i usluge, OIB 78194817020, Veliki Otok 138/b, 48316 Veliki Otok</izvorni_sadrzaj>
    <derivirana_varijabla naziv="DomainObject.Predmet.ProtustrankaWithAdressOIB_1">SIZIM d.o.o. za proizvodnju, trgovinu i usluge, OIB 78194817020, Veliki Otok 138/b, 48316 Veliki Otok</derivirana_varijabla>
  </DomainObject.Predmet.ProtustrankaWithAdressOIB>
  <DomainObject.Predmet.ProtustrankaNazivFormated>
    <izvorni_sadrzaj>SIZIM d.o.o. za proizvodnju, trgovinu i usluge</izvorni_sadrzaj>
    <derivirana_varijabla naziv="DomainObject.Predmet.ProtustrankaNazivFormated_1">SIZIM d.o.o. za proizvodnju, trgovinu i usluge</derivirana_varijabla>
  </DomainObject.Predmet.ProtustrankaNazivFormated>
  <DomainObject.Predmet.ProtustrankaNazivFormatedOIB>
    <izvorni_sadrzaj>SIZIM d.o.o. za proizvodnju, trgovinu i usluge, OIB 78194817020</izvorni_sadrzaj>
    <derivirana_varijabla naziv="DomainObject.Predmet.ProtustrankaNazivFormatedOIB_1">SIZIM d.o.o. za proizvodnju, trgovinu i usluge, OIB 78194817020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4893776.94</izvorni_sadrzaj>
    <derivirana_varijabla naziv="DomainObject.Predmet.TrenutnaVrijednost_1">4893776.94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SIZIM d.o.o. za proizvodnju, trgovinu i usluge</item>
    </izvorni_sadrzaj>
    <derivirana_varijabla naziv="DomainObject.Predmet.ProtuStrankaListFormated_1">
      <item>SIZIM d.o.o. za proizvodnju, trgovinu i usluge</item>
    </derivirana_varijabla>
  </DomainObject.Predmet.ProtuStrankaListFormated>
  <DomainObject.Predmet.ProtuStrankaListFormatedOIB>
    <izvorni_sadrzaj>
      <item>SIZIM d.o.o. za proizvodnju, trgovinu i usluge, OIB 78194817020</item>
    </izvorni_sadrzaj>
    <derivirana_varijabla naziv="DomainObject.Predmet.ProtuStrankaListFormatedOIB_1">
      <item>SIZIM d.o.o. za proizvodnju, trgovinu i usluge, OIB 78194817020</item>
    </derivirana_varijabla>
  </DomainObject.Predmet.ProtuStrankaListFormatedOIB>
  <DomainObject.Predmet.ProtuStrankaListFormatedWithAdress>
    <izvorni_sadrzaj>
      <item>SIZIM d.o.o. za proizvodnju, trgovinu i usluge, Veliki Otok 138/b, 48316 Veliki Otok</item>
    </izvorni_sadrzaj>
    <derivirana_varijabla naziv="DomainObject.Predmet.ProtuStrankaListFormatedWithAdress_1">
      <item>SIZIM d.o.o. za proizvodnju, trgovinu i usluge, Veliki Otok 138/b, 48316 Veliki Otok</item>
    </derivirana_varijabla>
  </DomainObject.Predmet.ProtuStrankaListFormatedWithAdress>
  <DomainObject.Predmet.ProtuStrankaListFormatedWithAdressOIB>
    <izvorni_sadrzaj>
      <item>SIZIM d.o.o. za proizvodnju, trgovinu i usluge, OIB 78194817020, Veliki Otok 138/b, 48316 Veliki Otok</item>
    </izvorni_sadrzaj>
    <derivirana_varijabla naziv="DomainObject.Predmet.ProtuStrankaListFormatedWithAdressOIB_1">
      <item>SIZIM d.o.o. za proizvodnju, trgovinu i usluge, OIB 78194817020, Veliki Otok 138/b, 48316 Veliki Otok</item>
    </derivirana_varijabla>
  </DomainObject.Predmet.ProtuStrankaListFormatedWithAdressOIB>
  <DomainObject.Predmet.ProtuStrankaListNazivFormated>
    <izvorni_sadrzaj>
      <item>SIZIM d.o.o. za proizvodnju, trgovinu i usluge</item>
    </izvorni_sadrzaj>
    <derivirana_varijabla naziv="DomainObject.Predmet.ProtuStrankaListNazivFormated_1">
      <item>SIZIM d.o.o. za proizvodnju, trgovinu i usluge</item>
    </derivirana_varijabla>
  </DomainObject.Predmet.ProtuStrankaListNazivFormated>
  <DomainObject.Predmet.ProtuStrankaListNazivFormatedOIB>
    <izvorni_sadrzaj>
      <item>SIZIM d.o.o. za proizvodnju, trgovinu i usluge, OIB 78194817020</item>
    </izvorni_sadrzaj>
    <derivirana_varijabla naziv="DomainObject.Predmet.ProtuStrankaListNazivFormatedOIB_1">
      <item>SIZIM d.o.o. za proizvodnju, trgovinu i usluge, OIB 78194817020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St-119/2017-3</izvorni_sadrzaj>
    <derivirana_varijabla naziv="DomainObject.PoslovniBrojDokumenta_1">St-119/2017-3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SIZIM d.o.o. za proizvodnju, trgovinu i usluge</izvorni_sadrzaj>
    <derivirana_varijabla naziv="DomainObject.Predmet.ProtustrankaIDrugi_1">SIZIM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SIZIM d.o.o. za proizvodnju, trgovinu i usluge, OIB 78194817020, Veliki Otok 138/b, 48316 Veliki Otok</izvorni_sadrzaj>
    <derivirana_varijabla naziv="DomainObject.Predmet.ProtustrankaIDrugiAdressOIB_1">SIZIM d.o.o. za proizvodnju, trgovinu i usluge, OIB 78194817020, Veliki Otok 138/b, 48316 Veliki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SIZIM d.o.o. za proizvodnju, trgovinu i usluge</item>
      <item>Sudski registar</item>
      <item>e-oglasna ploča</item>
    </izvorni_sadrzaj>
    <derivirana_varijabla naziv="DomainObject.Predmet.SudioniciListNaziv_1">
      <item>Financijska agencija</item>
      <item>SIZIM d.o.o.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SIZIM d.o.o. za proizvodnju, trgovinu i usluge, OIB 78194817020, Veliki Otok 138/b,48316 Veliki Otok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SIZIM d.o.o. za proizvodnju, trgovinu i usluge, OIB 78194817020, Veliki Otok 138/b,48316 Veliki Otok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B5AA3-4C25-4C1A-8F3F-4657A31B2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2412</properties:Characters>
  <properties:Lines>85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2017-03-08T08:07:00Z</cp:lastPrinted>
  <dcterms:modified xmlns:xsi="http://www.w3.org/2001/XMLSchema-instance" xsi:type="dcterms:W3CDTF">2017-03-08T08:07:00Z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