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f200" w14:paraId="c80f200" w:rsidRDefault="00281502" w:rsidP="00483F5B" w:rsidR="00281502">
      <w:pPr>
        <w:jc w:val="right"/>
        <w15:collapsed w:val="false"/>
      </w:pPr>
      <w:bookmarkStart w:name="_GoBack" w:id="0"/>
      <w:bookmarkEnd w:id="0"/>
    </w:p>
    <w:p w:rsidRDefault="00483F5B" w:rsidR="00483F5B" w:rsidRPr="00EC361A"/>
    <w:p w:rsidRDefault="00511649" w:rsidR="00511649" w:rsidRPr="002F070A"/>
    <w:p w:rsidRDefault="00281502" w:rsidR="002F070A" w:rsidRPr="004D05A0">
      <w:pPr>
        <w:rPr>
          <w:b/>
        </w:rPr>
      </w:pPr>
      <w:r w:rsidRPr="004D05A0">
        <w:rPr>
          <w:b/>
        </w:rPr>
        <w:t>REPUBLIKA HRVATSKA</w:t>
      </w:r>
      <w:r w:rsidRPr="004D05A0">
        <w:rPr>
          <w:b/>
        </w:rPr>
        <w:tab/>
      </w:r>
      <w:r w:rsidRPr="004D05A0">
        <w:rPr>
          <w:b/>
        </w:rPr>
        <w:tab/>
      </w:r>
      <w:r w:rsidRPr="004D05A0">
        <w:rPr>
          <w:b/>
        </w:rPr>
        <w:tab/>
      </w:r>
      <w:r w:rsidR="002F070A" w:rsidRPr="004D05A0">
        <w:rPr>
          <w:b/>
        </w:rPr>
        <w:t xml:space="preserve">                 </w:t>
      </w:r>
      <w:r w:rsidR="00511649" w:rsidRPr="004D05A0">
        <w:rPr>
          <w:b/>
        </w:rPr>
        <w:tab/>
        <w:t xml:space="preserve">      </w:t>
      </w:r>
    </w:p>
    <w:p w:rsidRDefault="00281502" w:rsidR="00281502" w:rsidRPr="002F070A">
      <w:r w:rsidRPr="004D05A0">
        <w:rPr>
          <w:b/>
        </w:rPr>
        <w:t>TRGOVAČKI SUD U ZADRU</w:t>
      </w:r>
    </w:p>
    <w:p w:rsidRDefault="00D27926" w:rsidR="00281502">
      <w:r>
        <w:t>Dr. Franje Tuđmana 35</w:t>
      </w:r>
    </w:p>
    <w:p w:rsidRDefault="00D27926" w:rsidR="00D27926"/>
    <w:p w:rsidRDefault="00FF3392" w:rsidP="00FF3392" w:rsidR="00FF3392" w:rsidRPr="004D05A0">
      <w:pPr>
        <w:jc w:val="center"/>
        <w:rPr>
          <w:b/>
        </w:rPr>
      </w:pPr>
      <w:r w:rsidRPr="004D05A0">
        <w:rPr>
          <w:b/>
        </w:rPr>
        <w:t>R E P U B L I K A   H R V A T S K A</w:t>
      </w:r>
    </w:p>
    <w:p w:rsidRDefault="00281502" w:rsidR="00281502" w:rsidRPr="004D05A0">
      <w:pPr>
        <w:rPr>
          <w:b/>
        </w:rPr>
      </w:pPr>
    </w:p>
    <w:p w:rsidRDefault="00E44291" w:rsidP="00E44291" w:rsidR="00281502" w:rsidRPr="004D05A0">
      <w:pPr>
        <w:jc w:val="center"/>
        <w:rPr>
          <w:b/>
        </w:rPr>
      </w:pPr>
      <w:r w:rsidRPr="004D05A0">
        <w:rPr>
          <w:b/>
        </w:rPr>
        <w:t xml:space="preserve"> Z A  K LJ U Č A K </w:t>
      </w:r>
    </w:p>
    <w:p w:rsidRDefault="00281502" w:rsidR="00D27926">
      <w:r w:rsidRPr="00EC361A">
        <w:tab/>
      </w:r>
    </w:p>
    <w:p w:rsidRDefault="00626591" w:rsidP="00626591" w:rsidR="00626591">
      <w:pPr>
        <w:jc w:val="both"/>
      </w:pPr>
    </w:p>
    <w:p w:rsidRDefault="00DA6398" w:rsidP="002976D0" w:rsidR="00281502" w:rsidRPr="00EC361A">
      <w:pPr>
        <w:ind w:firstLine="708"/>
        <w:jc w:val="both"/>
      </w:pPr>
      <w:r>
        <w:t xml:space="preserve">Trgovački sud u Zadru, po sutkinji Ana Markač, u stečajnom postupku nad stečajnim dužnikom </w:t>
      </w:r>
      <w:r w:rsidR="00626591" w:rsidRPr="00AF58C3">
        <w:t xml:space="preserve">GORTAN-ZADAR d.o.o. u stečaju, Zadar, Andrije Hebranga 3, OIB: 72185476666, </w:t>
      </w:r>
      <w:r w:rsidR="00626591">
        <w:t xml:space="preserve">kojeg zastupa </w:t>
      </w:r>
      <w:r w:rsidR="00626591" w:rsidRPr="00AF58C3">
        <w:t>stečajn</w:t>
      </w:r>
      <w:r w:rsidR="00626591">
        <w:t>a</w:t>
      </w:r>
      <w:r w:rsidR="00626591" w:rsidRPr="00AF58C3">
        <w:t xml:space="preserve"> upraviteljic</w:t>
      </w:r>
      <w:r w:rsidR="00626591">
        <w:t>a</w:t>
      </w:r>
      <w:r w:rsidR="00626591" w:rsidRPr="00AF58C3">
        <w:t xml:space="preserve"> Iv</w:t>
      </w:r>
      <w:r w:rsidR="00626591">
        <w:t>a</w:t>
      </w:r>
      <w:r w:rsidR="00626591" w:rsidRPr="00AF58C3">
        <w:t xml:space="preserve"> Petanjek iz Zagreba, dana </w:t>
      </w:r>
      <w:r w:rsidR="006A0DCB">
        <w:t>10. listopada</w:t>
      </w:r>
      <w:r w:rsidR="00626591">
        <w:t xml:space="preserve"> </w:t>
      </w:r>
      <w:r>
        <w:t xml:space="preserve">2017.,  </w:t>
      </w:r>
    </w:p>
    <w:p w:rsidRDefault="00E44291" w:rsidP="00281502" w:rsidR="00281502" w:rsidRPr="00EC361A">
      <w:pPr>
        <w:jc w:val="center"/>
      </w:pPr>
      <w:r w:rsidRPr="00EC361A">
        <w:t xml:space="preserve">z a k </w:t>
      </w:r>
      <w:proofErr w:type="spellStart"/>
      <w:r w:rsidRPr="00EC361A">
        <w:t>lj</w:t>
      </w:r>
      <w:proofErr w:type="spellEnd"/>
      <w:r w:rsidRPr="00EC361A">
        <w:t xml:space="preserve"> u č i o  j e </w:t>
      </w:r>
    </w:p>
    <w:p w:rsidRDefault="00281502" w:rsidP="00281502" w:rsidR="00281502" w:rsidRPr="00EC361A">
      <w:pPr>
        <w:rPr>
          <w:b/>
          <w:sz w:val="28"/>
          <w:szCs w:val="28"/>
        </w:rPr>
      </w:pPr>
    </w:p>
    <w:p w:rsidRDefault="00483F5B" w:rsidP="00483F5B" w:rsidR="00754D5E">
      <w:pPr>
        <w:jc w:val="both"/>
      </w:pPr>
      <w:r>
        <w:t>I.</w:t>
      </w:r>
      <w:r>
        <w:tab/>
      </w:r>
      <w:r w:rsidR="003C5261" w:rsidRPr="00EC361A">
        <w:t>Nalaže se</w:t>
      </w:r>
      <w:r w:rsidR="0062560D">
        <w:t xml:space="preserve"> </w:t>
      </w:r>
      <w:r>
        <w:t>s</w:t>
      </w:r>
      <w:r w:rsidR="003C5261" w:rsidRPr="00EC361A">
        <w:t>tečajno</w:t>
      </w:r>
      <w:r w:rsidR="00DA6398">
        <w:t>j upraviteljici</w:t>
      </w:r>
      <w:r w:rsidR="003C5261" w:rsidRPr="00EC361A">
        <w:t xml:space="preserve"> </w:t>
      </w:r>
      <w:r w:rsidR="00626591">
        <w:t xml:space="preserve">Ivi Petanjek </w:t>
      </w:r>
      <w:r w:rsidR="003C5261" w:rsidRPr="00EC361A">
        <w:t xml:space="preserve">da </w:t>
      </w:r>
      <w:r w:rsidR="003D0EAA">
        <w:t xml:space="preserve">sukladno odredbi čl. 89. st. 2. Stečajnog zakona (Narodne novine broj 71/15) u roku </w:t>
      </w:r>
      <w:r w:rsidR="006A0DCB">
        <w:t>3</w:t>
      </w:r>
      <w:r w:rsidR="00583EB8">
        <w:t xml:space="preserve"> </w:t>
      </w:r>
      <w:r>
        <w:t>(</w:t>
      </w:r>
      <w:r w:rsidR="006A0DCB">
        <w:t>tri</w:t>
      </w:r>
      <w:r>
        <w:t xml:space="preserve">) </w:t>
      </w:r>
      <w:r w:rsidR="00583EB8">
        <w:t xml:space="preserve">dana </w:t>
      </w:r>
      <w:r w:rsidR="00754D5E">
        <w:t xml:space="preserve">od dana primitka prijepisa ovog zaključka, </w:t>
      </w:r>
      <w:r w:rsidR="003C5261" w:rsidRPr="00EC361A">
        <w:t xml:space="preserve">podnese pisano izviješće </w:t>
      </w:r>
      <w:r>
        <w:t xml:space="preserve">o tijeku stečajnog postupka i stanju stečajne mase nad </w:t>
      </w:r>
      <w:r w:rsidR="0062560D">
        <w:t xml:space="preserve">stečajnim dužnikom </w:t>
      </w:r>
      <w:r w:rsidR="00626591" w:rsidRPr="00AF58C3">
        <w:t>GORTAN-ZADAR d.o.o. u stečaju, Zadar, Andri</w:t>
      </w:r>
      <w:r w:rsidR="002976D0">
        <w:t>je Hebranga 3, OIB:</w:t>
      </w:r>
      <w:r w:rsidR="00626591">
        <w:t>72185476666.</w:t>
      </w:r>
    </w:p>
    <w:p w:rsidRDefault="00626591" w:rsidP="00483F5B" w:rsidR="00626591">
      <w:pPr>
        <w:jc w:val="both"/>
      </w:pPr>
    </w:p>
    <w:p w:rsidRDefault="00483F5B" w:rsidP="00483F5B" w:rsidR="0062560D" w:rsidRPr="00FB4684">
      <w:pPr>
        <w:jc w:val="both"/>
      </w:pPr>
      <w:r>
        <w:t>II.</w:t>
      </w:r>
      <w:r>
        <w:tab/>
      </w:r>
      <w:r w:rsidR="00DA6398">
        <w:t>Ukoliko stečajna</w:t>
      </w:r>
      <w:r w:rsidR="0062560D">
        <w:t xml:space="preserve"> upravitelj</w:t>
      </w:r>
      <w:r w:rsidR="00DA6398">
        <w:t>ica</w:t>
      </w:r>
      <w:r w:rsidR="0062560D">
        <w:t xml:space="preserve"> ne postupi po nalogu i</w:t>
      </w:r>
      <w:r w:rsidR="00DA6398">
        <w:t>z točke I. ovog zaključka istoj</w:t>
      </w:r>
      <w:r w:rsidR="0062560D">
        <w:t xml:space="preserve"> </w:t>
      </w:r>
      <w:r w:rsidR="002976D0">
        <w:t xml:space="preserve">se će se izreći </w:t>
      </w:r>
      <w:r w:rsidR="0062560D">
        <w:t>novčana kazna u iznosu od 2.000,00 kuna.</w:t>
      </w:r>
    </w:p>
    <w:p w:rsidRDefault="003C5261" w:rsidP="004D05A0" w:rsidR="003C5261" w:rsidRPr="00EC361A"/>
    <w:p w:rsidRDefault="003C5261" w:rsidP="003C5261" w:rsidR="003C5261" w:rsidRPr="00EC361A">
      <w:pPr>
        <w:jc w:val="center"/>
      </w:pPr>
      <w:r w:rsidRPr="00EC361A">
        <w:t>U Zadru</w:t>
      </w:r>
      <w:r w:rsidR="00754D5E">
        <w:t xml:space="preserve"> </w:t>
      </w:r>
      <w:r w:rsidR="006A0DCB">
        <w:t>10. listopada</w:t>
      </w:r>
      <w:r w:rsidR="00626591">
        <w:t xml:space="preserve"> 2017. </w:t>
      </w:r>
    </w:p>
    <w:p w:rsidRDefault="003C5261" w:rsidP="003C5261" w:rsidR="003C5261">
      <w:pPr>
        <w:ind w:firstLine="708" w:left="5664"/>
      </w:pPr>
    </w:p>
    <w:p w:rsidRDefault="008D4AC4" w:rsidP="008D4AC4" w:rsidR="008D4AC4"/>
    <w:p w:rsidRDefault="009F40E1" w:rsidP="00736941" w:rsidR="00192640">
      <w:pPr>
        <w:jc w:val="right"/>
      </w:pPr>
      <w:r>
        <w:tab/>
      </w:r>
      <w:r>
        <w:tab/>
      </w:r>
      <w:r>
        <w:tab/>
      </w:r>
      <w:r>
        <w:tab/>
      </w:r>
      <w:r>
        <w:tab/>
      </w:r>
      <w:r>
        <w:tab/>
        <w:t xml:space="preserve">       </w:t>
      </w:r>
      <w:r w:rsidR="00192640" w:rsidRPr="002C500F">
        <w:t>S</w:t>
      </w:r>
      <w:r w:rsidR="00754D5E">
        <w:t>utkinja</w:t>
      </w:r>
    </w:p>
    <w:p w:rsidRDefault="009F40E1" w:rsidP="00736941" w:rsidR="00192640" w:rsidRPr="00F60CD9">
      <w:pPr>
        <w:jc w:val="right"/>
      </w:pPr>
      <w:r>
        <w:tab/>
      </w:r>
      <w:r>
        <w:tab/>
      </w:r>
      <w:r>
        <w:tab/>
      </w:r>
      <w:r>
        <w:tab/>
      </w:r>
      <w:r>
        <w:tab/>
      </w:r>
      <w:r>
        <w:tab/>
        <w:t xml:space="preserve">     </w:t>
      </w:r>
      <w:r w:rsidR="00A723FC">
        <w:t>A</w:t>
      </w:r>
      <w:r w:rsidR="00754D5E">
        <w:t>na Markač</w:t>
      </w:r>
    </w:p>
    <w:p w:rsidRDefault="00192640" w:rsidP="003D0EAA" w:rsidR="00192640">
      <w:pPr>
        <w:jc w:val="right"/>
      </w:pPr>
    </w:p>
    <w:p w:rsidRDefault="002F070A" w:rsidP="00771CDD" w:rsidR="002F070A" w:rsidRPr="00EC361A">
      <w:pPr>
        <w:ind w:left="5664"/>
      </w:pPr>
    </w:p>
    <w:p w:rsidRDefault="002F070A" w:rsidP="003D0EAA" w:rsidR="003C5261" w:rsidRPr="00EC361A">
      <w:pPr>
        <w:ind w:left="5664"/>
      </w:pPr>
      <w:r w:rsidRPr="00EC361A">
        <w:t xml:space="preserve"> </w:t>
      </w:r>
      <w:r w:rsidR="00927E84" w:rsidRPr="00EC361A">
        <w:t xml:space="preserve"> </w:t>
      </w:r>
      <w:r w:rsidR="003C5261" w:rsidRPr="00EC361A">
        <w:t xml:space="preserve">      </w:t>
      </w:r>
    </w:p>
    <w:p w:rsidRDefault="003C5261" w:rsidP="003C5261" w:rsidR="003C5261" w:rsidRPr="00EC361A">
      <w:r w:rsidRPr="00EC361A">
        <w:t xml:space="preserve">POUKA O PRAVNOM LIJEKU: </w:t>
      </w:r>
    </w:p>
    <w:p w:rsidRDefault="003C5261" w:rsidP="003C5261" w:rsidR="003C5261" w:rsidRPr="00EC361A">
      <w:r w:rsidRPr="00EC361A">
        <w:t>Protiv ovog zaključka nije dopuštena žalba.</w:t>
      </w:r>
      <w:r w:rsidR="006A39D3">
        <w:t xml:space="preserve"> </w:t>
      </w:r>
      <w:r w:rsidRPr="00EC361A">
        <w:t xml:space="preserve">(čl. </w:t>
      </w:r>
      <w:r w:rsidR="004632E8">
        <w:t>19</w:t>
      </w:r>
      <w:r w:rsidRPr="00EC361A">
        <w:t xml:space="preserve">. st. </w:t>
      </w:r>
      <w:r w:rsidR="004632E8">
        <w:t>7</w:t>
      </w:r>
      <w:r w:rsidRPr="00EC361A">
        <w:t>. Stečajnog zakona)</w:t>
      </w:r>
    </w:p>
    <w:p w:rsidRDefault="00927E84" w:rsidP="00927E84" w:rsidR="00927E84" w:rsidRPr="00EC361A"/>
    <w:p w:rsidRDefault="00C543F0" w:rsidP="00C543F0" w:rsidR="00C543F0" w:rsidRPr="00EC361A">
      <w:r w:rsidRPr="00EC361A">
        <w:t>DNA:</w:t>
      </w:r>
    </w:p>
    <w:p w:rsidRDefault="00C543F0" w:rsidP="00C543F0" w:rsidR="00626591">
      <w:pPr>
        <w:numPr>
          <w:ilvl w:val="0"/>
          <w:numId w:val="2"/>
        </w:numPr>
      </w:pPr>
      <w:r w:rsidRPr="00EC361A">
        <w:t>steča</w:t>
      </w:r>
      <w:r w:rsidR="00DA6398">
        <w:t>jnoj upraviteljici</w:t>
      </w:r>
      <w:r w:rsidRPr="00EC361A">
        <w:t xml:space="preserve"> </w:t>
      </w:r>
      <w:r w:rsidR="00626591">
        <w:t>Ivi Petanjek iz Zagreba</w:t>
      </w:r>
    </w:p>
    <w:p w:rsidRDefault="006A0DCB" w:rsidP="00C543F0" w:rsidR="006A0DCB">
      <w:pPr>
        <w:numPr>
          <w:ilvl w:val="0"/>
          <w:numId w:val="2"/>
        </w:numPr>
      </w:pPr>
      <w:r>
        <w:t>e-Oglasna ploča</w:t>
      </w:r>
    </w:p>
    <w:p w:rsidRDefault="00C543F0" w:rsidP="00C543F0" w:rsidR="00C543F0" w:rsidRPr="00EC361A">
      <w:pPr>
        <w:numPr>
          <w:ilvl w:val="0"/>
          <w:numId w:val="2"/>
        </w:numPr>
      </w:pPr>
      <w:r w:rsidRPr="00EC361A">
        <w:t>u spis</w:t>
      </w:r>
    </w:p>
    <w:p w:rsidRDefault="00C543F0" w:rsidP="00C543F0" w:rsidR="00C543F0" w:rsidRPr="00EC361A"/>
    <w:p w:rsidRDefault="00C543F0" w:rsidP="00C543F0" w:rsidR="00C543F0" w:rsidRPr="00EC361A"/>
    <w:p w:rsidRDefault="003C5261" w:rsidP="003C5261" w:rsidR="003C5261" w:rsidRPr="00EC361A"/>
    <w:sectPr w:rsidR="003C5261" w:rsidRPr="00EC361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F5B" w:rsidP="00483F5B" w:rsidR="00483F5B">
      <w:r>
        <w:separator/>
      </w:r>
    </w:p>
  </w:endnote>
  <w:endnote w:id="0" w:type="continuationSeparator">
    <w:p w:rsidRDefault="00483F5B" w:rsidP="00483F5B" w:rsidR="00483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F5B" w:rsidP="00483F5B" w:rsidR="00483F5B">
      <w:r>
        <w:separator/>
      </w:r>
    </w:p>
  </w:footnote>
  <w:footnote w:id="0" w:type="continuationSeparator">
    <w:p w:rsidRDefault="00483F5B" w:rsidP="00483F5B" w:rsidR="00483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3F5B" w:rsidP="00483F5B" w:rsidR="00483F5B">
    <w:pPr>
      <w:pStyle w:val="Zaglavlje"/>
      <w:jc w:val="right"/>
    </w:pPr>
    <w:r>
      <w:t>Poslovni broj: 2 St-</w:t>
    </w:r>
    <w:r w:rsidR="006A0DCB">
      <w:t>794/16-97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DB7D7B"/>
    <w:multiLevelType w:val="hybridMultilevel"/>
    <w:tmpl w:val="B2E0ABFC"/>
    <w:lvl w:tplc="AFF8306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EB5"/>
    <w:rsid w:val="000C546A"/>
    <w:rsid w:val="00192640"/>
    <w:rsid w:val="00260E0C"/>
    <w:rsid w:val="00281502"/>
    <w:rsid w:val="002976D0"/>
    <w:rsid w:val="002D0398"/>
    <w:rsid w:val="002F070A"/>
    <w:rsid w:val="003831F3"/>
    <w:rsid w:val="003C5261"/>
    <w:rsid w:val="003D0EAA"/>
    <w:rsid w:val="003D6C9A"/>
    <w:rsid w:val="004632E8"/>
    <w:rsid w:val="00483F5B"/>
    <w:rsid w:val="004D05A0"/>
    <w:rsid w:val="00511649"/>
    <w:rsid w:val="00527C13"/>
    <w:rsid w:val="00583EB8"/>
    <w:rsid w:val="00607AF8"/>
    <w:rsid w:val="0062560D"/>
    <w:rsid w:val="00626591"/>
    <w:rsid w:val="0065297E"/>
    <w:rsid w:val="006A0DCB"/>
    <w:rsid w:val="006A39D3"/>
    <w:rsid w:val="00736941"/>
    <w:rsid w:val="00754D5E"/>
    <w:rsid w:val="00771CDD"/>
    <w:rsid w:val="007B63C5"/>
    <w:rsid w:val="007D5136"/>
    <w:rsid w:val="008433CE"/>
    <w:rsid w:val="008D4AC4"/>
    <w:rsid w:val="00927E84"/>
    <w:rsid w:val="00974B89"/>
    <w:rsid w:val="009F40E1"/>
    <w:rsid w:val="00A241EB"/>
    <w:rsid w:val="00A723FC"/>
    <w:rsid w:val="00AC6D10"/>
    <w:rsid w:val="00B355AE"/>
    <w:rsid w:val="00C543F0"/>
    <w:rsid w:val="00C60D85"/>
    <w:rsid w:val="00C6383B"/>
    <w:rsid w:val="00CA7947"/>
    <w:rsid w:val="00CB0A10"/>
    <w:rsid w:val="00D27926"/>
    <w:rsid w:val="00D734F1"/>
    <w:rsid w:val="00DA6398"/>
    <w:rsid w:val="00E44291"/>
    <w:rsid w:val="00E464AB"/>
    <w:rsid w:val="00E8758E"/>
    <w:rsid w:val="00E902E2"/>
    <w:rsid w:val="00EA43C7"/>
    <w:rsid w:val="00EA61FC"/>
    <w:rsid w:val="00EC361A"/>
    <w:rsid w:val="00EF3728"/>
    <w:rsid w:val="00EF6422"/>
    <w:rsid w:val="00F824FD"/>
    <w:rsid w:val="00FB4684"/>
    <w:rsid w:val="00FD70FD"/>
    <w:rsid w:val="00FF3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483F5B"/>
    <w:pPr>
      <w:tabs>
        <w:tab w:pos="4536" w:val="center"/>
        <w:tab w:pos="9072" w:val="right"/>
      </w:tabs>
    </w:pPr>
  </w:style>
  <w:style w:customStyle="true"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true"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736941"/>
    <w:rPr>
      <w:color w:val="808080"/>
      <w:bdr w:space="0" w:sz="0" w:color="auto" w:val="none"/>
      <w:shd w:fill="auto" w:color="auto" w:val="clear"/>
    </w:rPr>
  </w:style>
  <w:style w:customStyle="true" w:styleId="eSPISCCParagraphDefaultFont" w:type="character">
    <w:name w:val="eSPIS_CC_Paragraph Default Font"/>
    <w:basedOn w:val="Zadanifontodlomka"/>
    <w:rsid w:val="007369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941"/>
    <w:rPr>
      <w:bdr w:space="0" w:sz="0" w:color="auto" w:val="none"/>
      <w:shd w:fill="FFFFCC" w:color="auto" w:val="clear"/>
      <w:lang w:val="hr-HR"/>
    </w:rPr>
  </w:style>
  <w:style w:customStyle="true" w:styleId="PozadinaSvijetloCrvena" w:type="character">
    <w:name w:val="Pozadina_SvijetloCrvena"/>
    <w:basedOn w:val="eSPISCCParagraphDefaultFont"/>
    <w:rsid w:val="007369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9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483F5B"/>
    <w:pPr>
      <w:tabs>
        <w:tab w:pos="4536" w:val="center"/>
        <w:tab w:pos="9072" w:val="right"/>
      </w:tabs>
    </w:pPr>
  </w:style>
  <w:style w:customStyle="1" w:styleId="ZaglavljeChar" w:type="character">
    <w:name w:val="Zaglavlje Char"/>
    <w:basedOn w:val="Zadanifontodlomka"/>
    <w:link w:val="Zaglavlje"/>
    <w:rsid w:val="00483F5B"/>
    <w:rPr>
      <w:sz w:val="24"/>
      <w:szCs w:val="24"/>
    </w:rPr>
  </w:style>
  <w:style w:styleId="Podnoje" w:type="paragraph">
    <w:name w:val="footer"/>
    <w:basedOn w:val="Normal"/>
    <w:link w:val="PodnojeChar"/>
    <w:rsid w:val="00483F5B"/>
    <w:pPr>
      <w:tabs>
        <w:tab w:pos="4536" w:val="center"/>
        <w:tab w:pos="9072" w:val="right"/>
      </w:tabs>
    </w:pPr>
  </w:style>
  <w:style w:customStyle="1" w:styleId="PodnojeChar" w:type="character">
    <w:name w:val="Podnožje Char"/>
    <w:basedOn w:val="Zadanifontodlomka"/>
    <w:link w:val="Podnoje"/>
    <w:rsid w:val="00483F5B"/>
    <w:rPr>
      <w:sz w:val="24"/>
      <w:szCs w:val="24"/>
    </w:rPr>
  </w:style>
  <w:style w:styleId="Odlomakpopisa" w:type="paragraph">
    <w:name w:val="List Paragraph"/>
    <w:basedOn w:val="Normal"/>
    <w:uiPriority w:val="34"/>
    <w:qFormat/>
    <w:rsid w:val="00483F5B"/>
    <w:pPr>
      <w:ind w:left="720"/>
      <w:contextualSpacing/>
    </w:pPr>
  </w:style>
  <w:style w:styleId="Tekstrezerviranogmjesta" w:type="character">
    <w:name w:val="Placeholder Text"/>
    <w:basedOn w:val="Zadanifontodlomka"/>
    <w:uiPriority w:val="99"/>
    <w:semiHidden/>
    <w:rsid w:val="00736941"/>
    <w:rPr>
      <w:color w:val="808080"/>
      <w:bdr w:color="auto" w:space="0" w:sz="0" w:val="none"/>
      <w:shd w:color="auto" w:fill="auto" w:val="clear"/>
    </w:rPr>
  </w:style>
  <w:style w:customStyle="1" w:styleId="eSPISCCParagraphDefaultFont" w:type="character">
    <w:name w:val="eSPIS_CC_Paragraph Default Font"/>
    <w:basedOn w:val="Zadanifontodlomka"/>
    <w:rsid w:val="007369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941"/>
    <w:rPr>
      <w:bdr w:color="auto" w:space="0" w:sz="0" w:val="none"/>
      <w:shd w:color="auto" w:fill="FFFFCC" w:val="clear"/>
      <w:lang w:val="hr-HR"/>
    </w:rPr>
  </w:style>
  <w:style w:customStyle="1" w:styleId="PozadinaSvijetloCrvena" w:type="character">
    <w:name w:val="Pozadina_SvijetloCrvena"/>
    <w:basedOn w:val="eSPISCCParagraphDefaultFont"/>
    <w:rsid w:val="007369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9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77618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DAFC6A-4314-4592-8FFC-CA98A5D891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198</properties:Words>
  <properties:Characters>937</properties:Characters>
  <properties:Lines>44</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2017-06-21T12:10:00Z</dcterms:created>
  <dc:creator>Administrator</dc:creator>
  <cp:lastModifiedBy>Marijana Žuža</cp:lastModifiedBy>
  <cp:lastPrinted>2017-06-21T12:13:00Z</cp:lastPrinted>
  <dcterms:modified xmlns:xsi="http://www.w3.org/2001/XMLSchema-instance" xsi:type="dcterms:W3CDTF">2017-10-12T06:25:00Z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