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f4d8" w14:paraId="d84f4d8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A75EDF">
        <w:t>80/17-6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Zagreb Podružnica Zagreb, Trg svibanjskih žrtava 1995. 1, za provedbu  skraćenog stečajnog postupka nad dužnikom </w:t>
      </w:r>
      <w:r w:rsidR="00A75EDF">
        <w:t xml:space="preserve">TERRA MIXTURA društvo s ograničenom odgovornošću za građenje i usluge, </w:t>
      </w:r>
      <w:proofErr w:type="spellStart"/>
      <w:r w:rsidR="00A75EDF">
        <w:t>Smerovišće</w:t>
      </w:r>
      <w:proofErr w:type="spellEnd"/>
      <w:r w:rsidR="00A75EDF">
        <w:t xml:space="preserve">, </w:t>
      </w:r>
      <w:proofErr w:type="spellStart"/>
      <w:r w:rsidR="00A75EDF">
        <w:t>Smerovišće</w:t>
      </w:r>
      <w:proofErr w:type="spellEnd"/>
      <w:r w:rsidR="00A75EDF">
        <w:t xml:space="preserve"> 19/B, MBS: 080612428, OIB: 10704527005</w:t>
      </w:r>
      <w:r w:rsidR="00296F86">
        <w:t xml:space="preserve">, </w:t>
      </w:r>
      <w:r w:rsidR="00A75EDF">
        <w:t xml:space="preserve"> dana 7</w:t>
      </w:r>
      <w:r>
        <w:t xml:space="preserve">. </w:t>
      </w:r>
      <w:r w:rsidR="00296F86">
        <w:t>travnja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57324F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stečajni postupak nad dužnikom </w:t>
      </w:r>
      <w:r w:rsidR="00A75EDF">
        <w:t xml:space="preserve">TERRA MIXTURA društvo s ograničenom odgovornošću za građenje i usluge, </w:t>
      </w:r>
      <w:proofErr w:type="spellStart"/>
      <w:r w:rsidR="00A75EDF">
        <w:t>Smerovišće</w:t>
      </w:r>
      <w:proofErr w:type="spellEnd"/>
      <w:r w:rsidR="00A75EDF">
        <w:t xml:space="preserve">, </w:t>
      </w:r>
      <w:proofErr w:type="spellStart"/>
      <w:r w:rsidR="00A75EDF">
        <w:t>Smerovišće</w:t>
      </w:r>
      <w:proofErr w:type="spellEnd"/>
      <w:r w:rsidR="00A75EDF">
        <w:t xml:space="preserve"> 19/B, MBS: 080612428, OIB: 10704527005.</w:t>
      </w:r>
    </w:p>
    <w:p w:rsidRDefault="0057324F" w:rsidP="00A75EDF" w:rsidR="00A75EDF">
      <w:pPr>
        <w:pStyle w:val="Odlomakpopisa"/>
        <w:numPr>
          <w:ilvl w:val="0"/>
          <w:numId w:val="6"/>
        </w:numPr>
        <w:jc w:val="both"/>
      </w:pPr>
      <w:r>
        <w:t xml:space="preserve">Za stečajnog upravitelja imenuje se </w:t>
      </w:r>
      <w:r w:rsidR="00A75EDF">
        <w:t>Nada Reljić, Slavonski Brod, Naselje A. Hebranga 7/9, OIB: 63776354688</w:t>
      </w:r>
    </w:p>
    <w:p w:rsidRDefault="0057324F" w:rsidP="00A75EDF" w:rsidR="00A75EDF" w:rsidRPr="0057324F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stečajni postupak nad dužnikom </w:t>
      </w:r>
      <w:r w:rsidR="00A75EDF">
        <w:t xml:space="preserve">TERRA MIXTURA društvo s ograničenom odgovornošću za građenje i usluge, </w:t>
      </w:r>
      <w:proofErr w:type="spellStart"/>
      <w:r w:rsidR="00A75EDF">
        <w:t>Smerovišće</w:t>
      </w:r>
      <w:proofErr w:type="spellEnd"/>
      <w:r w:rsidR="00A75EDF">
        <w:t xml:space="preserve">, </w:t>
      </w:r>
      <w:proofErr w:type="spellStart"/>
      <w:r w:rsidR="00A75EDF">
        <w:t>Smerovišće</w:t>
      </w:r>
      <w:proofErr w:type="spellEnd"/>
      <w:r w:rsidR="00A75EDF">
        <w:t xml:space="preserve"> 19/B, MBS: 080612428, OIB: 10704527005.</w:t>
      </w:r>
    </w:p>
    <w:p w:rsidRDefault="00A138E2" w:rsidP="00A138E2" w:rsidR="00AA4267" w:rsidRPr="00A75EDF">
      <w:pPr>
        <w:pStyle w:val="Odlomakpopisa"/>
        <w:numPr>
          <w:ilvl w:val="0"/>
          <w:numId w:val="6"/>
        </w:numPr>
        <w:jc w:val="both"/>
        <w:rPr>
          <w:bCs/>
        </w:rPr>
      </w:pPr>
      <w:r>
        <w:t xml:space="preserve"> </w:t>
      </w:r>
      <w:r w:rsidR="00AA4267"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A75EDF" w:rsidR="00A75EDF" w:rsidRPr="0057324F">
      <w:pPr>
        <w:pStyle w:val="Tijeloteksta"/>
        <w:ind w:firstLine="708"/>
        <w:rPr>
          <w:bCs/>
        </w:rPr>
      </w:pPr>
      <w:r>
        <w:rPr>
          <w:bCs/>
        </w:rPr>
        <w:t xml:space="preserve">FINA Regionalni centar Zagreb dana </w:t>
      </w:r>
      <w:r w:rsidR="00A75EDF">
        <w:rPr>
          <w:bCs/>
        </w:rPr>
        <w:t>17</w:t>
      </w:r>
      <w:r w:rsidR="00A138E2">
        <w:rPr>
          <w:bCs/>
        </w:rPr>
        <w:t>.</w:t>
      </w:r>
      <w:r>
        <w:rPr>
          <w:bCs/>
        </w:rPr>
        <w:t xml:space="preserve"> </w:t>
      </w:r>
      <w:r w:rsidR="00A75EDF">
        <w:rPr>
          <w:bCs/>
        </w:rPr>
        <w:t>rujna 2015</w:t>
      </w:r>
      <w:r>
        <w:rPr>
          <w:bCs/>
        </w:rPr>
        <w:t xml:space="preserve">. godine dostavila je Trgovačkom sudu u Zagrebu zahtjev za provedbu skraćenog stečajnog postupka nad dužnikom </w:t>
      </w:r>
      <w:r w:rsidR="00A75EDF">
        <w:t xml:space="preserve">TERRA MIXTURA društvo s ograničenom odgovornošću za građenje i usluge, </w:t>
      </w:r>
      <w:proofErr w:type="spellStart"/>
      <w:r w:rsidR="00A75EDF">
        <w:t>Smerovišće</w:t>
      </w:r>
      <w:proofErr w:type="spellEnd"/>
      <w:r w:rsidR="00A75EDF">
        <w:t xml:space="preserve">, </w:t>
      </w:r>
      <w:proofErr w:type="spellStart"/>
      <w:r w:rsidR="00A75EDF">
        <w:t>Smerovišće</w:t>
      </w:r>
      <w:proofErr w:type="spellEnd"/>
      <w:r w:rsidR="00A75EDF">
        <w:t xml:space="preserve"> 19/B, MBS: 080612428, OIB: 10704527005.</w:t>
      </w:r>
    </w:p>
    <w:p w:rsidRDefault="00A138E2" w:rsidP="00A138E2" w:rsidR="00A138E2">
      <w:pPr>
        <w:pStyle w:val="Tijeloteksta"/>
        <w:ind w:firstLine="708"/>
      </w:pPr>
    </w:p>
    <w:p w:rsidRDefault="00172559" w:rsidP="00C85BE9" w:rsidR="00172559">
      <w:pPr>
        <w:pStyle w:val="Tijeloteksta"/>
        <w:ind w:firstLine="708"/>
      </w:pPr>
      <w:r>
        <w:t>Temeljem rješenja Visokog trgovačkog suda RH u Zagrebu Broj  31 Su-58/17-2 od 11. siječnja 2017. godine određen je Trgovački sud u Osijeku kao drugi i stvarno nadležni 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7C5660" w:rsidP="007C5660" w:rsidR="007C5660">
      <w:pPr>
        <w:pStyle w:val="Tijeloteksta"/>
        <w:jc w:val="center"/>
      </w:pPr>
      <w:r>
        <w:lastRenderedPageBreak/>
        <w:t>2</w:t>
      </w:r>
    </w:p>
    <w:p w:rsidRDefault="007C5660" w:rsidP="007C5660" w:rsidR="007C5660">
      <w:pPr>
        <w:pStyle w:val="Tijeloteksta"/>
        <w:ind w:left="708"/>
        <w:jc w:val="right"/>
      </w:pPr>
      <w:r>
        <w:t>13 St-</w:t>
      </w:r>
      <w:r w:rsidR="00A75EDF">
        <w:t>80</w:t>
      </w:r>
      <w:r w:rsidR="00A138E2">
        <w:t>/17-6</w:t>
      </w:r>
    </w:p>
    <w:p w:rsidRDefault="00C85BE9" w:rsidP="00172559" w:rsidR="00C85BE9">
      <w:pPr>
        <w:pStyle w:val="Tijeloteksta"/>
        <w:ind w:firstLine="360"/>
      </w:pPr>
    </w:p>
    <w:p w:rsidRDefault="00C85BE9" w:rsidP="00C85BE9" w:rsidR="00102927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A138E2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A138E2">
        <w:t xml:space="preserve">rgovački sud u </w:t>
      </w:r>
      <w:r w:rsidR="00A75EDF">
        <w:t>Zagrebu je dana 11</w:t>
      </w:r>
      <w:r>
        <w:t xml:space="preserve">. </w:t>
      </w:r>
      <w:r w:rsidR="00A75EDF">
        <w:t>studenog 2015</w:t>
      </w:r>
      <w:r>
        <w:t>., objavio oglas na mrežnoj stranici e-oglasna ploča sudova pod poslovnim brojem St-</w:t>
      </w:r>
      <w:r w:rsidR="00A75EDF">
        <w:t>1329/15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DB5D16" w:rsidP="000412A0" w:rsidR="00A247C1">
      <w:pPr>
        <w:pStyle w:val="Tijeloteksta"/>
        <w:ind w:left="360"/>
        <w:jc w:val="center"/>
      </w:pPr>
      <w:r>
        <w:t>U Osijeku  7</w:t>
      </w:r>
      <w:r w:rsidR="0057324F">
        <w:t xml:space="preserve">. </w:t>
      </w:r>
      <w:r w:rsidR="007C5660">
        <w:t>travnja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EE6666" w:rsidP="000412A0" w:rsidR="009D2F35">
      <w:pPr>
        <w:pStyle w:val="Tijeloteksta"/>
        <w:jc w:val="left"/>
      </w:pPr>
      <w:r>
        <w:t xml:space="preserve">Zapisničar: </w:t>
      </w:r>
    </w:p>
    <w:p w:rsidRDefault="00EE6666" w:rsidP="00EE6666" w:rsidR="00A247C1">
      <w:pPr>
        <w:pStyle w:val="Tijeloteksta"/>
        <w:jc w:val="left"/>
      </w:pPr>
      <w:r>
        <w:t xml:space="preserve">Gordana Harc  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C33593">
        <w:tab/>
      </w:r>
      <w:r w:rsidR="00A247C1"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760DFE" w:rsidP="00996504" w:rsidR="00760DFE">
      <w:pPr>
        <w:pStyle w:val="Tijeloteksta"/>
        <w:jc w:val="left"/>
      </w:pPr>
    </w:p>
    <w:p w:rsidRDefault="00760DFE" w:rsidP="00996504" w:rsidR="00760DFE">
      <w:pPr>
        <w:pStyle w:val="Tijeloteksta"/>
        <w:jc w:val="left"/>
      </w:pPr>
    </w:p>
    <w:p w:rsidRDefault="00760DFE" w:rsidP="00996504" w:rsidR="00760DFE">
      <w:pPr>
        <w:pStyle w:val="Tijeloteksta"/>
        <w:jc w:val="left"/>
      </w:pPr>
      <w:r>
        <w:tab/>
      </w:r>
      <w:r>
        <w:tab/>
      </w:r>
    </w:p>
    <w:p w:rsidRDefault="00EE6666" w:rsidP="00EE6666" w:rsidR="00EE6666">
      <w:pPr>
        <w:pStyle w:val="Tijeloteksta"/>
        <w:jc w:val="left"/>
      </w:pPr>
    </w:p>
    <w:p w:rsidRDefault="00EE6666" w:rsidP="00EE6666" w:rsidR="00EE6666">
      <w:pPr>
        <w:pStyle w:val="Tijeloteksta"/>
        <w:jc w:val="left"/>
      </w:pPr>
      <w:r>
        <w:t>DNA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>predlagatelj - FINA Regionalni centar Zagreb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>registar– odmah – elektronskim putem (Trgovački sud Zagreb)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DB5D16" w:rsidP="00EE6666" w:rsidR="00EE6666">
      <w:pPr>
        <w:pStyle w:val="Tijeloteksta"/>
        <w:numPr>
          <w:ilvl w:val="0"/>
          <w:numId w:val="3"/>
        </w:numPr>
        <w:jc w:val="left"/>
      </w:pPr>
      <w:r>
        <w:t>kal. 9</w:t>
      </w:r>
      <w:r w:rsidR="00EE6666">
        <w:t>/5</w:t>
      </w:r>
    </w:p>
    <w:p w:rsidRDefault="00760DFE" w:rsidP="00EE6666" w:rsidR="00EE6666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E6666" w:rsidP="00EE6666" w:rsidR="00EE6666">
      <w:pPr>
        <w:pStyle w:val="Tijeloteksta"/>
        <w:jc w:val="left"/>
      </w:pPr>
    </w:p>
    <w:p w:rsidRDefault="00EE6666" w:rsidP="00EE6666" w:rsidR="00EE6666">
      <w:pPr>
        <w:pStyle w:val="Tijeloteksta"/>
        <w:jc w:val="left"/>
      </w:pPr>
    </w:p>
    <w:p w:rsidRDefault="00996504" w:rsidP="00EE6666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D25770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BA6CB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6F86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32CA"/>
    <w:rsid w:val="003879D1"/>
    <w:rsid w:val="003924AF"/>
    <w:rsid w:val="003924EA"/>
    <w:rsid w:val="003A56C0"/>
    <w:rsid w:val="003A610E"/>
    <w:rsid w:val="003B4620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0DFE"/>
    <w:rsid w:val="00766D29"/>
    <w:rsid w:val="0077329E"/>
    <w:rsid w:val="0078009A"/>
    <w:rsid w:val="00781901"/>
    <w:rsid w:val="00796AED"/>
    <w:rsid w:val="007A31D3"/>
    <w:rsid w:val="007A4540"/>
    <w:rsid w:val="007C5660"/>
    <w:rsid w:val="007E7376"/>
    <w:rsid w:val="008069AE"/>
    <w:rsid w:val="00817C66"/>
    <w:rsid w:val="00845962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138E2"/>
    <w:rsid w:val="00A247C1"/>
    <w:rsid w:val="00A405B5"/>
    <w:rsid w:val="00A42669"/>
    <w:rsid w:val="00A46436"/>
    <w:rsid w:val="00A57AB7"/>
    <w:rsid w:val="00A75EDF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B5D16"/>
    <w:rsid w:val="00DE5F69"/>
    <w:rsid w:val="00DF2EA9"/>
    <w:rsid w:val="00E06819"/>
    <w:rsid w:val="00E23AF8"/>
    <w:rsid w:val="00E60C19"/>
    <w:rsid w:val="00E75E8E"/>
    <w:rsid w:val="00E96356"/>
    <w:rsid w:val="00EA028A"/>
    <w:rsid w:val="00EC0019"/>
    <w:rsid w:val="00ED4C16"/>
    <w:rsid w:val="00EE6666"/>
    <w:rsid w:val="00F040DB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38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4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6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6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6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38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4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6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6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6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TERRA MIXTURA d.o.o.</izvorni_sadrzaj>
    <derivirana_varijabla naziv="DomainObject.Predmet.ProtustrankaFormated_1">  TERRA MIXTURA d.o.o.</derivirana_varijabla>
  </DomainObject.Predmet.ProtustrankaFormated>
  <DomainObject.Predmet.ProtustrankaFormatedOIB>
    <izvorni_sadrzaj>  TERRA MIXTURA d.o.o., OIB 10704527005</izvorni_sadrzaj>
    <derivirana_varijabla naziv="DomainObject.Predmet.ProtustrankaFormatedOIB_1">  TERRA MIXTURA d.o.o., OIB 10704527005</derivirana_varijabla>
  </DomainObject.Predmet.ProtustrankaFormatedOIB>
  <DomainObject.Predmet.ProtustrankaFormatedWithAdress>
    <izvorni_sadrzaj> TERRA MIXTURA d.o.o., Smerovišće 19/B, 10430 Smerovišće</izvorni_sadrzaj>
    <derivirana_varijabla naziv="DomainObject.Predmet.ProtustrankaFormatedWithAdress_1"> TERRA MIXTURA d.o.o., Smerovišće 19/B, 10430 Smerovišće</derivirana_varijabla>
  </DomainObject.Predmet.ProtustrankaFormatedWithAdress>
  <DomainObject.Predmet.ProtustrankaFormatedWithAdressOIB>
    <izvorni_sadrzaj> TERRA MIXTURA d.o.o., OIB 10704527005, Smerovišće 19/B, 10430 Smerovišće</izvorni_sadrzaj>
    <derivirana_varijabla naziv="DomainObject.Predmet.ProtustrankaFormatedWithAdressOIB_1"> TERRA MIXTURA d.o.o., OIB 10704527005, Smerovišće 19/B, 10430 Smerovišće</derivirana_varijabla>
  </DomainObject.Predmet.ProtustrankaFormatedWithAdressOIB>
  <DomainObject.Predmet.ProtustrankaWithAdress>
    <izvorni_sadrzaj>TERRA MIXTURA d.o.o. Smerovišće 19/B, 10430 Smerovišće</izvorni_sadrzaj>
    <derivirana_varijabla naziv="DomainObject.Predmet.ProtustrankaWithAdress_1">TERRA MIXTURA d.o.o. Smerovišće 19/B, 10430 Smerovišće</derivirana_varijabla>
  </DomainObject.Predmet.ProtustrankaWithAdress>
  <DomainObject.Predmet.ProtustrankaWithAdressOIB>
    <izvorni_sadrzaj>TERRA MIXTURA d.o.o., OIB 10704527005, Smerovišće 19/B, 10430 Smerovišće</izvorni_sadrzaj>
    <derivirana_varijabla naziv="DomainObject.Predmet.ProtustrankaWithAdressOIB_1">TERRA MIXTURA d.o.o., OIB 10704527005, Smerovišće 19/B, 10430 Smerovišće</derivirana_varijabla>
  </DomainObject.Predmet.ProtustrankaWithAdressOIB>
  <DomainObject.Predmet.ProtustrankaNazivFormated>
    <izvorni_sadrzaj>TERRA MIXTURA d.o.o.</izvorni_sadrzaj>
    <derivirana_varijabla naziv="DomainObject.Predmet.ProtustrankaNazivFormated_1">TERRA MIXTURA d.o.o.</derivirana_varijabla>
  </DomainObject.Predmet.ProtustrankaNazivFormated>
  <DomainObject.Predmet.ProtustrankaNazivFormatedOIB>
    <izvorni_sadrzaj>TERRA MIXTURA d.o.o., OIB 10704527005</izvorni_sadrzaj>
    <derivirana_varijabla naziv="DomainObject.Predmet.ProtustrankaNazivFormatedOIB_1">TERRA MIXTURA d.o.o., OIB 10704527005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MIXTURA d.o.o.</item>
    </izvorni_sadrzaj>
    <derivirana_varijabla naziv="DomainObject.Predmet.ProtuStrankaListFormated_1">
      <item>TERRA MIXTURA d.o.o.</item>
    </derivirana_varijabla>
  </DomainObject.Predmet.ProtuStrankaListFormated>
  <DomainObject.Predmet.ProtuStrankaListFormatedOIB>
    <izvorni_sadrzaj>
      <item>TERRA MIXTURA d.o.o., OIB 10704527005</item>
    </izvorni_sadrzaj>
    <derivirana_varijabla naziv="DomainObject.Predmet.ProtuStrankaListFormatedOIB_1">
      <item>TERRA MIXTURA d.o.o., OIB 10704527005</item>
    </derivirana_varijabla>
  </DomainObject.Predmet.ProtuStrankaListFormatedOIB>
  <DomainObject.Predmet.ProtuStrankaListFormatedWithAdress>
    <izvorni_sadrzaj>
      <item>TERRA MIXTURA d.o.o., Smerovišće 19/B, 10430 Smerovišće</item>
    </izvorni_sadrzaj>
    <derivirana_varijabla naziv="DomainObject.Predmet.ProtuStrankaListFormatedWithAdress_1">
      <item>TERRA MIXTURA d.o.o., Smerovišće 19/B, 10430 Smerovišće</item>
    </derivirana_varijabla>
  </DomainObject.Predmet.ProtuStrankaListFormatedWithAdress>
  <DomainObject.Predmet.ProtuStrankaListFormatedWithAdressOIB>
    <izvorni_sadrzaj>
      <item>TERRA MIXTURA d.o.o., OIB 10704527005, Smerovišće 19/B, 10430 Smerovišće</item>
    </izvorni_sadrzaj>
    <derivirana_varijabla naziv="DomainObject.Predmet.ProtuStrankaListFormatedWithAdressOIB_1">
      <item>TERRA MIXTURA d.o.o., OIB 10704527005, Smerovišće 19/B, 10430 Smerovišće</item>
    </derivirana_varijabla>
  </DomainObject.Predmet.ProtuStrankaListFormatedWithAdressOIB>
  <DomainObject.Predmet.ProtuStrankaListNazivFormated>
    <izvorni_sadrzaj>
      <item>TERRA MIXTURA d.o.o.</item>
    </izvorni_sadrzaj>
    <derivirana_varijabla naziv="DomainObject.Predmet.ProtuStrankaListNazivFormated_1">
      <item>TERRA MIXTURA d.o.o.</item>
    </derivirana_varijabla>
  </DomainObject.Predmet.ProtuStrankaListNazivFormated>
  <DomainObject.Predmet.ProtuStrankaListNazivFormatedOIB>
    <izvorni_sadrzaj>
      <item>TERRA MIXTURA d.o.o., OIB 10704527005</item>
    </izvorni_sadrzaj>
    <derivirana_varijabla naziv="DomainObject.Predmet.ProtuStrankaListNazivFormatedOIB_1">
      <item>TERRA MIXTURA d.o.o., OIB 10704527005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MIXTURA d.o.o.</izvorni_sadrzaj>
    <derivirana_varijabla naziv="DomainObject.Predmet.ProtustrankaIDrugi_1">TERRA MIXTURA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MIXTURA d.o.o., OIB 10704527005, Smerovišće 19/B, 10430 Smerovišće</izvorni_sadrzaj>
    <derivirana_varijabla naziv="DomainObject.Predmet.ProtustrankaIDrugiAdressOIB_1">TERRA MIXTURA d.o.o., OIB 10704527005, Smerovišće 19/B, 10430 Smerovišće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MIXTURA d.o.o.</item>
    </izvorni_sadrzaj>
    <derivirana_varijabla naziv="DomainObject.Predmet.SudioniciListNaziv_1">
      <item>FINA Regionalni centar Zagreb</item>
      <item>TERRA MIXTURA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MIXTURA d.o.o., OIB 10704527005, Smerovišće 19/B,10430 Smerovišće</item>
    </izvorni_sadrzaj>
    <derivirana_varijabla naziv="DomainObject.Predmet.SudioniciListAdressOIB_1">
      <item>FINA Regionalni centar Zagreb, OIB 85821130368, Trg svibanjskih žrtava 1995. 1,10000 Zagreb</item>
      <item>TERRA MIXTURA d.o.o., OIB 10704527005, Smerovišće 19/B,10430 Smerovišće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10704527005</item>
    </izvorni_sadrzaj>
    <derivirana_varijabla naziv="DomainObject.Predmet.SudioniciListNazivOIB_1">
      <item>, OIB 85821130368</item>
      <item>, OIB 10704527005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AD8E6D-ABEF-4519-A3A7-7FDAFA7629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577</properties:Words>
  <properties:Characters>3147</properties:Characters>
  <properties:Lines>97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2017-04-07T07:35:00Z</dcterms:created>
  <dc:creator>Korisnik</dc:creator>
  <cp:lastModifiedBy>Gordana Harc</cp:lastModifiedBy>
  <cp:lastPrinted>2017-04-07T07:33:00Z</cp:lastPrinted>
  <dcterms:modified xmlns:xsi="http://www.w3.org/2001/XMLSchema-instance" xsi:type="dcterms:W3CDTF">2017-04-07T07:52:00Z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