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8a52" w14:paraId="9ec8a52" w:rsidRDefault="00C247DD" w:rsidP="00C247DD" w:rsidR="00C247DD">
      <w:pPr>
        <w:pStyle w:val="NormaleSPIS"/>
        <w15:collapsed w:val="false"/>
      </w:pPr>
      <w:bookmarkStart w:name="_GoBack" w:id="0"/>
      <w:bookmarkEnd w:id="0"/>
    </w:p>
    <w:p w:rsidRDefault="00C247DD" w:rsidP="00C247DD" w:rsidR="00C247DD">
      <w:pPr>
        <w:ind w:firstLine="708"/>
      </w:pPr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7DD" w:rsidP="00C247DD" w:rsidR="00C247DD">
      <w:pPr>
        <w:rPr>
          <w:b/>
        </w:rPr>
      </w:pPr>
    </w:p>
    <w:p w:rsidRDefault="00C247DD" w:rsidP="00C247DD" w:rsidR="00C247DD">
      <w:pPr>
        <w:rPr>
          <w:b/>
        </w:rPr>
      </w:pPr>
    </w:p>
    <w:p w:rsidRDefault="00C247DD" w:rsidP="00C247DD" w:rsidR="00C247DD">
      <w:pPr>
        <w:jc w:val="both"/>
      </w:pPr>
    </w:p>
    <w:p w:rsidRDefault="00C247DD" w:rsidP="00C247DD" w:rsidR="00C247DD">
      <w:r>
        <w:t>REPUBLIKA HRVATSKA</w:t>
      </w:r>
    </w:p>
    <w:p w:rsidRDefault="00C247DD" w:rsidP="00C247DD" w:rsidR="00C247DD">
      <w:r>
        <w:t>TRGOVAČKI SUD U OSIJEKU</w:t>
      </w:r>
    </w:p>
    <w:p w:rsidRDefault="00C247DD" w:rsidP="00C247DD" w:rsidR="00C247DD">
      <w:r>
        <w:t>STALNA SLUŽBA  U SLAVONSKOM BRODU</w:t>
      </w:r>
    </w:p>
    <w:p w:rsidRDefault="00C247DD" w:rsidP="00C247DD" w:rsidR="00C247DD">
      <w:r>
        <w:t>Trg pobjede 13</w:t>
      </w:r>
    </w:p>
    <w:p w:rsidRDefault="00C247DD" w:rsidP="00C247DD" w:rsidR="00C247DD">
      <w:r>
        <w:t xml:space="preserve">35000 SLAVONSKI BROD                                                                                      </w:t>
      </w:r>
    </w:p>
    <w:p w:rsidRDefault="00C247DD" w:rsidP="00C247DD" w:rsidR="00C247DD">
      <w:pPr>
        <w:ind w:left="708"/>
      </w:pPr>
    </w:p>
    <w:p w:rsidRDefault="00C247DD" w:rsidP="00C247DD" w:rsidR="00C247DD">
      <w:pPr>
        <w:ind w:firstLine="708" w:left="5664"/>
      </w:pPr>
      <w:r>
        <w:t xml:space="preserve"> Broj: 3 St-2070/2016-91</w:t>
      </w:r>
    </w:p>
    <w:p w:rsidRDefault="00C247DD" w:rsidP="00C247DD" w:rsidR="00C247DD">
      <w:pPr>
        <w:rPr>
          <w:b/>
        </w:rPr>
      </w:pPr>
    </w:p>
    <w:p w:rsidRDefault="00C247DD" w:rsidP="00C247DD" w:rsidR="00C247DD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C247DD" w:rsidP="00C247DD" w:rsidR="00C247DD">
      <w:pPr>
        <w:jc w:val="both"/>
        <w:rPr>
          <w:b/>
        </w:rPr>
      </w:pPr>
    </w:p>
    <w:p w:rsidRDefault="00C247DD" w:rsidP="00C247DD" w:rsidR="00C247DD">
      <w:pPr>
        <w:ind w:firstLine="708"/>
        <w:jc w:val="both"/>
        <w:rPr>
          <w:color w:val="222222"/>
        </w:rPr>
      </w:pPr>
      <w:r>
        <w:t xml:space="preserve">TRGOVAČKI SUD U OSIJEKU, STALNA SLUŽBA U SLAVONSKOM BRODU, po stečajnoj sutkinji Danieli Martini Maoduš,  u stečajnom postupku nad stečajnom masom </w:t>
      </w:r>
      <w:r>
        <w:rPr>
          <w:b/>
        </w:rPr>
        <w:t>MACRO-COMMERC d.o.o., za trgovinu, usluge i uvoz-izvoz, Slavonski Brod, Svetog Antuna 104, OIB: 86057633877</w:t>
      </w:r>
      <w:r>
        <w:t>,</w:t>
      </w:r>
      <w:r>
        <w:rPr>
          <w:color w:val="222222"/>
        </w:rPr>
        <w:t xml:space="preserve">  koga zastupa upraviteljica stečajne mase </w:t>
      </w:r>
      <w:proofErr w:type="spellStart"/>
      <w:r>
        <w:rPr>
          <w:color w:val="222222"/>
        </w:rPr>
        <w:t>Daša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Panjaković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Senjić</w:t>
      </w:r>
      <w:proofErr w:type="spellEnd"/>
      <w:r>
        <w:rPr>
          <w:color w:val="222222"/>
        </w:rPr>
        <w:t xml:space="preserve"> iz Osijeka,  dana 19. rujna 2018.</w:t>
      </w:r>
    </w:p>
    <w:p w:rsidRDefault="00C247DD" w:rsidP="00C247DD" w:rsidR="00C247DD">
      <w:pPr>
        <w:ind w:left="708"/>
      </w:pPr>
    </w:p>
    <w:p w:rsidRDefault="00C247DD" w:rsidP="00C247DD" w:rsidR="00C247DD">
      <w:pPr>
        <w:ind w:firstLine="708"/>
        <w:jc w:val="both"/>
      </w:pPr>
      <w:r>
        <w:t xml:space="preserve">                                                       z a k l j u č i o  j e</w:t>
      </w:r>
    </w:p>
    <w:p w:rsidRDefault="00C247DD" w:rsidP="00C247DD" w:rsidR="00C247DD">
      <w:pPr>
        <w:jc w:val="both"/>
        <w:rPr>
          <w:b/>
        </w:rPr>
      </w:pPr>
      <w:r>
        <w:rPr>
          <w:b/>
        </w:rPr>
        <w:tab/>
      </w:r>
    </w:p>
    <w:p w:rsidRDefault="00C247DD" w:rsidP="00C247DD" w:rsidR="00C247DD">
      <w:pPr>
        <w:rPr>
          <w:b/>
          <w:color w:val="000000"/>
          <w:sz w:val="28"/>
          <w:szCs w:val="28"/>
        </w:rPr>
      </w:pPr>
      <w:r>
        <w:rPr>
          <w:color w:val="000000"/>
        </w:rPr>
        <w:tab/>
        <w:t xml:space="preserve">Poziva se upraviteljica stečajne mase očitovati se u roku od osam dana na podnesak zaprimljen na ovom Sudu dana </w:t>
      </w:r>
      <w:r w:rsidR="00275048">
        <w:rPr>
          <w:color w:val="000000"/>
        </w:rPr>
        <w:t>19. rujna 2018. koji podnesak je objavljen kao prilog ovog zaključka.</w:t>
      </w:r>
    </w:p>
    <w:p w:rsidRDefault="00C247DD" w:rsidP="00C247DD" w:rsidR="00C247DD"/>
    <w:p w:rsidRDefault="00C247DD" w:rsidP="00C247DD" w:rsidR="00C247DD">
      <w:pPr>
        <w:ind w:firstLine="708"/>
        <w:jc w:val="both"/>
        <w:rPr>
          <w:color w:val="222222"/>
        </w:rPr>
      </w:pPr>
      <w:r>
        <w:rPr>
          <w:color w:val="000000"/>
        </w:rPr>
        <w:t>U Slavonskom Brodu 19</w:t>
      </w:r>
      <w:r>
        <w:rPr>
          <w:color w:val="222222"/>
        </w:rPr>
        <w:t>. rujna 2018.</w:t>
      </w:r>
    </w:p>
    <w:p w:rsidRDefault="00C247DD" w:rsidP="00C247DD" w:rsidR="00C247DD">
      <w:pPr>
        <w:ind w:firstLine="708"/>
      </w:pPr>
    </w:p>
    <w:p w:rsidRDefault="00C247DD" w:rsidP="00C247DD" w:rsidR="00C247DD"/>
    <w:p w:rsidRDefault="00C247DD" w:rsidP="00C247DD" w:rsidR="00C247DD">
      <w:pPr>
        <w:ind w:firstLine="708" w:left="5664"/>
      </w:pPr>
      <w:r>
        <w:rPr>
          <w:color w:val="000000"/>
        </w:rPr>
        <w:t>Sutkinja:</w:t>
      </w:r>
    </w:p>
    <w:p w:rsidRDefault="00C247DD" w:rsidP="00C247DD" w:rsidR="00C247DD">
      <w:pPr>
        <w:ind w:left="5664"/>
      </w:pPr>
    </w:p>
    <w:p w:rsidRDefault="00C247DD" w:rsidP="00C247DD" w:rsidR="00C247DD">
      <w:pPr>
        <w:ind w:left="5664"/>
      </w:pPr>
      <w:r>
        <w:rPr>
          <w:color w:val="000000"/>
        </w:rPr>
        <w:t xml:space="preserve">Daniela Martini Maoduš </w:t>
      </w:r>
    </w:p>
    <w:p w:rsidRDefault="00C247DD" w:rsidP="00C247DD" w:rsidR="00C247DD"/>
    <w:p w:rsidRDefault="00C247DD" w:rsidP="00C247DD" w:rsidR="00C247DD"/>
    <w:p w:rsidRDefault="00C247DD" w:rsidP="00C247DD" w:rsidR="00C247DD"/>
    <w:p w:rsidRDefault="00C247DD" w:rsidP="00C247DD" w:rsidR="00C247DD">
      <w:r>
        <w:t>Prilog:</w:t>
      </w:r>
    </w:p>
    <w:p w:rsidRDefault="00C247DD" w:rsidP="00C247DD" w:rsidR="00C247DD">
      <w:pPr>
        <w:pStyle w:val="Odlomakpopisa"/>
        <w:numPr>
          <w:ilvl w:val="0"/>
          <w:numId w:val="1"/>
        </w:numPr>
        <w:tabs>
          <w:tab w:pos="708" w:val="left"/>
        </w:tabs>
        <w:contextualSpacing/>
        <w:jc w:val="left"/>
      </w:pPr>
      <w:r>
        <w:t xml:space="preserve">podnesak od </w:t>
      </w:r>
      <w:r w:rsidR="00275048">
        <w:t>19.9.</w:t>
      </w:r>
      <w:r>
        <w:t>2018.</w:t>
      </w:r>
    </w:p>
    <w:p w:rsidRDefault="00C247DD" w:rsidP="00C247DD" w:rsidR="00C247DD">
      <w:pPr>
        <w:pStyle w:val="NormaleSPIS"/>
      </w:pPr>
    </w:p>
    <w:p w:rsidRDefault="00C247DD" w:rsidP="00C247DD" w:rsidR="00C247DD">
      <w:pPr>
        <w:pStyle w:val="NormaleS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64FF"/>
    <w:multiLevelType w:val="hybridMultilevel"/>
    <w:tmpl w:val="0344B846"/>
    <w:lvl w:tplc="8A2AE3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7DD"/>
    <w:rsid w:val="00275048"/>
    <w:rsid w:val="005E15FD"/>
    <w:rsid w:val="00896DAE"/>
    <w:rsid w:val="00C2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7D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C247D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247DD"/>
    <w:pPr>
      <w:ind w:firstLine="567"/>
      <w:jc w:val="both"/>
    </w:p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C247DD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247D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7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7D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6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D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D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D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D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7D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C247D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247DD"/>
    <w:pPr>
      <w:ind w:firstLine="567"/>
      <w:jc w:val="both"/>
    </w:p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C247DD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247D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7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7D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6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D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D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D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D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76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86057633877</item>
      <item>, OIB null</item>
      <item>, OIB null</item>
      <item>, OIB null</item>
    </izvorni_sadrzaj>
    <derivirana_varijabla naziv="DomainObject.Predmet.SudioniciListNazivOIB_1">
      <item>, OIB null</item>
      <item>, OIB 86057633877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134</properties:Words>
  <properties:Characters>677</properties:Characters>
  <properties:Lines>40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2018-09-19T09:15:00Z</dcterms:created>
  <dc:creator>wsadmin</dc:creator>
  <cp:lastModifiedBy>wsadmin</cp:lastModifiedBy>
  <cp:lastPrinted>2018-09-19T09:25:00Z</cp:lastPrinted>
  <dcterms:modified xmlns:xsi="http://www.w3.org/2001/XMLSchema-instance" xsi:type="dcterms:W3CDTF">2018-09-19T09:26:00Z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(Zaključak-Macro commerc.docx)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