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fe4e6" w14:paraId="cffe4e6" w:rsidRDefault="009355A2" w:rsidP="00910611" w:rsidR="009355A2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355A2" w:rsidP="00910611" w:rsidR="009355A2">
      <w:r>
        <w:rPr>
          <w:rFonts w:eastAsia="MS Mincho"/>
        </w:rPr>
        <w:t xml:space="preserve">   REPUBLIKA HRVATSKA</w:t>
      </w:r>
    </w:p>
    <w:p w:rsidRDefault="009355A2" w:rsidP="00910611" w:rsidR="009355A2">
      <w:r>
        <w:rPr>
          <w:rFonts w:eastAsia="MS Mincho"/>
        </w:rPr>
        <w:t>TRGOVAČKI SUD U RIJECI</w:t>
      </w:r>
    </w:p>
    <w:p w:rsidRDefault="009355A2" w:rsidP="001A3296" w:rsidR="00D45B0F" w:rsidRPr="009355A2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D45B0F" w:rsidP="00D45B0F" w:rsidR="00A037DC" w:rsidRPr="00A40CBE">
      <w:pPr>
        <w:jc w:val="right"/>
      </w:pPr>
      <w:r>
        <w:t>Poslovni broj</w:t>
      </w:r>
      <w:r w:rsidRPr="00A037DC">
        <w:t xml:space="preserve"> 15 St-</w:t>
      </w:r>
      <w:r w:rsidR="006A686E">
        <w:t>434</w:t>
      </w:r>
      <w:r w:rsidR="007F03E6">
        <w:t>/17-</w:t>
      </w:r>
      <w:r w:rsidR="006A686E">
        <w:t>16</w:t>
      </w:r>
    </w:p>
    <w:p w:rsidRDefault="00D45B0F" w:rsidP="001A3296" w:rsidR="00D45B0F"/>
    <w:p w:rsidRDefault="001A3296" w:rsidP="001A3296" w:rsidR="001A3296" w:rsidRPr="00A037DC">
      <w:pPr>
        <w:jc w:val="both"/>
        <w:rPr>
          <w:b/>
        </w:rPr>
      </w:pPr>
    </w:p>
    <w:p w:rsidRDefault="001A3296" w:rsidP="001A3296" w:rsidR="001A3296" w:rsidRPr="00A037DC">
      <w:pPr>
        <w:jc w:val="center"/>
        <w:rPr>
          <w:b/>
          <w:bCs/>
        </w:rPr>
      </w:pPr>
      <w:r w:rsidRPr="00A037DC">
        <w:rPr>
          <w:b/>
          <w:bCs/>
        </w:rPr>
        <w:t>R J E Š E N J E</w:t>
      </w:r>
    </w:p>
    <w:p w:rsidRDefault="001A3296" w:rsidP="001A3296" w:rsidR="001A3296" w:rsidRPr="00A037DC">
      <w:pPr>
        <w:jc w:val="both"/>
      </w:pPr>
    </w:p>
    <w:p w:rsidRDefault="007F03E6" w:rsidP="007F03E6" w:rsidR="007F03E6">
      <w:pPr>
        <w:jc w:val="both"/>
      </w:pPr>
      <w:r>
        <w:tab/>
      </w:r>
      <w:r w:rsidR="006A686E">
        <w:rPr>
          <w:rFonts w:cs="Arial"/>
        </w:rPr>
        <w:t xml:space="preserve">Trgovački sud u Rijeci, OIB 88785964957, po sucu pojedincu Danieli Korlević, u stečajnom postupku nad dužnikom </w:t>
      </w:r>
      <w:r w:rsidR="006A686E">
        <w:rPr>
          <w:rFonts w:cs="Arial"/>
          <w:b/>
        </w:rPr>
        <w:t xml:space="preserve">ARGAN d.o.o. za poslovanje nekretninama i trgovinu, Čavle, Podrvanj 9, OIB 05612614616 </w:t>
      </w:r>
      <w:r>
        <w:t xml:space="preserve">dana </w:t>
      </w:r>
      <w:r w:rsidR="006A686E">
        <w:t>12. ožujka</w:t>
      </w:r>
      <w:r>
        <w:t xml:space="preserve"> 2018. </w:t>
      </w:r>
    </w:p>
    <w:p w:rsidRDefault="001A3296" w:rsidP="001A3296" w:rsidR="001A3296" w:rsidRPr="00A037DC">
      <w:pPr>
        <w:jc w:val="both"/>
      </w:pPr>
    </w:p>
    <w:p w:rsidRDefault="001A3296" w:rsidP="001A3296" w:rsidR="001A3296" w:rsidRPr="00A037DC">
      <w:pPr>
        <w:jc w:val="center"/>
        <w:rPr>
          <w:b/>
          <w:bCs/>
        </w:rPr>
      </w:pPr>
      <w:r w:rsidRPr="00A037DC">
        <w:rPr>
          <w:b/>
          <w:bCs/>
        </w:rPr>
        <w:t>r i j e š i o</w:t>
      </w:r>
      <w:r w:rsidR="00E45726" w:rsidRPr="00A037DC">
        <w:rPr>
          <w:b/>
          <w:bCs/>
        </w:rPr>
        <w:t xml:space="preserve"> </w:t>
      </w:r>
      <w:r w:rsidR="000653D7" w:rsidRPr="00A037DC">
        <w:rPr>
          <w:b/>
          <w:bCs/>
        </w:rPr>
        <w:t xml:space="preserve"> </w:t>
      </w:r>
      <w:r w:rsidRPr="00A037DC">
        <w:rPr>
          <w:b/>
          <w:bCs/>
        </w:rPr>
        <w:t xml:space="preserve">  j e</w:t>
      </w:r>
    </w:p>
    <w:p w:rsidRDefault="001A3296" w:rsidP="001A3296" w:rsidR="001A3296" w:rsidRPr="00A037DC">
      <w:pPr>
        <w:jc w:val="center"/>
        <w:rPr>
          <w:bCs/>
        </w:rPr>
      </w:pPr>
    </w:p>
    <w:p w:rsidRDefault="001A3296" w:rsidP="007F03E6" w:rsidR="001A3296">
      <w:pPr>
        <w:pStyle w:val="Odlomakpopisa"/>
        <w:numPr>
          <w:ilvl w:val="0"/>
          <w:numId w:val="1"/>
        </w:numPr>
        <w:jc w:val="both"/>
        <w:rPr>
          <w:b/>
        </w:rPr>
      </w:pPr>
      <w:r w:rsidRPr="00A037DC">
        <w:t>Privremenom stečajnom upravitelju</w:t>
      </w:r>
      <w:r w:rsidR="0049776A" w:rsidRPr="00A037DC">
        <w:t xml:space="preserve"> </w:t>
      </w:r>
      <w:r w:rsidR="006A686E" w:rsidRPr="008C2EE5">
        <w:t>Loris</w:t>
      </w:r>
      <w:r w:rsidR="006A686E">
        <w:t>u</w:t>
      </w:r>
      <w:r w:rsidR="006A686E" w:rsidRPr="008C2EE5">
        <w:t xml:space="preserve"> Rak iz Rijeke, Zagrebačka 18, OIB 8183082207</w:t>
      </w:r>
      <w:r w:rsidR="00E45726" w:rsidRPr="00A037DC">
        <w:t xml:space="preserve">, </w:t>
      </w:r>
      <w:r w:rsidRPr="00A037DC">
        <w:t>određuje se jednokratna nagrada za poslove obavljene u prethodnom postupku u iznosu</w:t>
      </w:r>
      <w:r w:rsidR="00162E6F" w:rsidRPr="00A037DC">
        <w:t xml:space="preserve"> </w:t>
      </w:r>
      <w:r w:rsidR="005E4E59" w:rsidRPr="00A037DC">
        <w:t xml:space="preserve">od </w:t>
      </w:r>
      <w:r w:rsidR="006A686E">
        <w:rPr>
          <w:b/>
        </w:rPr>
        <w:t>6.000,00</w:t>
      </w:r>
      <w:r w:rsidR="0049776A" w:rsidRPr="007F03E6">
        <w:rPr>
          <w:b/>
        </w:rPr>
        <w:t xml:space="preserve"> kn </w:t>
      </w:r>
      <w:r w:rsidR="006A686E">
        <w:rPr>
          <w:b/>
        </w:rPr>
        <w:t>bruto</w:t>
      </w:r>
      <w:r w:rsidR="007F03E6" w:rsidRPr="007F03E6">
        <w:rPr>
          <w:b/>
        </w:rPr>
        <w:t xml:space="preserve">. </w:t>
      </w:r>
    </w:p>
    <w:p w:rsidRDefault="007F03E6" w:rsidP="007F03E6" w:rsidR="007F03E6">
      <w:pPr>
        <w:ind w:left="1425"/>
        <w:jc w:val="both"/>
      </w:pPr>
    </w:p>
    <w:p w:rsidRDefault="006A686E" w:rsidP="0003098E" w:rsidR="006A686E" w:rsidRPr="006A686E">
      <w:pPr>
        <w:pStyle w:val="Odlomakpopisa"/>
        <w:numPr>
          <w:ilvl w:val="0"/>
          <w:numId w:val="1"/>
        </w:numPr>
        <w:jc w:val="both"/>
      </w:pPr>
      <w:r w:rsidRPr="00A037DC">
        <w:t xml:space="preserve">Privremenom stečajnom upravitelju </w:t>
      </w:r>
      <w:r w:rsidRPr="008C2EE5">
        <w:t>Loris</w:t>
      </w:r>
      <w:r>
        <w:t>u</w:t>
      </w:r>
      <w:r w:rsidRPr="008C2EE5">
        <w:t xml:space="preserve"> Rak iz Rijeke, Zagrebačka 18, OIB 8183082207</w:t>
      </w:r>
      <w:r w:rsidRPr="00A037DC">
        <w:t xml:space="preserve">, </w:t>
      </w:r>
      <w:r>
        <w:t>odobrava</w:t>
      </w:r>
      <w:r w:rsidRPr="00A037DC">
        <w:t xml:space="preserve"> se </w:t>
      </w:r>
      <w:r>
        <w:t>naknada stvarnih troškova</w:t>
      </w:r>
      <w:r w:rsidRPr="00A037DC">
        <w:t xml:space="preserve"> u prethodnom postupku u iznosu od </w:t>
      </w:r>
      <w:r w:rsidRPr="006A686E">
        <w:rPr>
          <w:b/>
        </w:rPr>
        <w:t>153,75 kn</w:t>
      </w:r>
      <w:r>
        <w:rPr>
          <w:b/>
        </w:rPr>
        <w:t>.</w:t>
      </w:r>
    </w:p>
    <w:p w:rsidRDefault="006A686E" w:rsidP="006A686E" w:rsidR="006A686E">
      <w:pPr>
        <w:pStyle w:val="Odlomakpopisa"/>
        <w:ind w:left="1080"/>
        <w:jc w:val="both"/>
      </w:pPr>
    </w:p>
    <w:p w:rsidRDefault="007F03E6" w:rsidP="00AA49E3" w:rsidR="0046532C" w:rsidRPr="00AA49E3">
      <w:pPr>
        <w:numPr>
          <w:ilvl w:val="0"/>
          <w:numId w:val="1"/>
        </w:numPr>
        <w:jc w:val="both"/>
        <w:rPr>
          <w:b/>
          <w:bCs/>
        </w:rPr>
      </w:pPr>
      <w:r w:rsidRPr="008B6081">
        <w:t>Nalaže se računovodstvu suda</w:t>
      </w:r>
      <w:r>
        <w:t xml:space="preserve"> da nakon odbitka pripadajućih doprinosa iz osnovice poreza ili drugih naknada na iznos iz točke I. </w:t>
      </w:r>
      <w:r w:rsidRPr="008B6081">
        <w:t>izreke</w:t>
      </w:r>
      <w:r w:rsidR="007740A3">
        <w:t>,</w:t>
      </w:r>
      <w:r w:rsidRPr="008B6081">
        <w:t xml:space="preserve"> </w:t>
      </w:r>
      <w:r>
        <w:t>preostali iznos</w:t>
      </w:r>
      <w:r w:rsidR="007740A3">
        <w:t xml:space="preserve"> iz točke I. i II.</w:t>
      </w:r>
      <w:r>
        <w:t xml:space="preserve"> isplati </w:t>
      </w:r>
      <w:r w:rsidRPr="008B6081">
        <w:t>na žiroračun privremenog stečajnog upravitelja</w:t>
      </w:r>
      <w:r>
        <w:t xml:space="preserve"> </w:t>
      </w:r>
      <w:r w:rsidR="00AA49E3" w:rsidRPr="008C2EE5">
        <w:t>Loris</w:t>
      </w:r>
      <w:r w:rsidR="00AA49E3">
        <w:t>a</w:t>
      </w:r>
      <w:r w:rsidR="00AA49E3" w:rsidRPr="008C2EE5">
        <w:t xml:space="preserve"> Rak iz Rijeke, Zagrebačka 18, OIB 8183082207</w:t>
      </w:r>
      <w:r>
        <w:t xml:space="preserve"> </w:t>
      </w:r>
      <w:r w:rsidRPr="008B6081">
        <w:t xml:space="preserve">broj </w:t>
      </w:r>
      <w:r w:rsidR="00AA49E3">
        <w:t>IBAN: HR98</w:t>
      </w:r>
      <w:r>
        <w:t xml:space="preserve"> </w:t>
      </w:r>
      <w:r w:rsidR="00AA49E3">
        <w:t>25000093105765636</w:t>
      </w:r>
      <w:r>
        <w:t xml:space="preserve"> otvoren kod </w:t>
      </w:r>
      <w:r w:rsidR="00AA49E3">
        <w:t>Addiko bank</w:t>
      </w:r>
      <w:r>
        <w:t xml:space="preserve"> d.d. Zagreb, a iz sredstava </w:t>
      </w:r>
      <w:r w:rsidR="005C3334">
        <w:t xml:space="preserve">koje je </w:t>
      </w:r>
      <w:r w:rsidR="00AA49E3">
        <w:t xml:space="preserve">predlagatelj H-Abduco d.o.o. Zagreb doznačio na račun suda 10. svibnja 2017. u predmetu poslovni broj St-104/17 u iznosu od 20.000,00 kn. </w:t>
      </w:r>
    </w:p>
    <w:p w:rsidRDefault="00AA49E3" w:rsidP="00AA49E3" w:rsidR="00AA49E3" w:rsidRPr="00A037DC">
      <w:pPr>
        <w:ind w:left="1080"/>
        <w:jc w:val="both"/>
        <w:rPr>
          <w:b/>
          <w:bCs/>
        </w:rPr>
      </w:pPr>
    </w:p>
    <w:p w:rsidRDefault="001A3296" w:rsidP="001A3296" w:rsidR="001A3296" w:rsidRPr="00AA49E3">
      <w:pPr>
        <w:jc w:val="center"/>
        <w:rPr>
          <w:bCs/>
        </w:rPr>
      </w:pPr>
      <w:r w:rsidRPr="00AA49E3">
        <w:rPr>
          <w:bCs/>
        </w:rPr>
        <w:t>Obrazloženje</w:t>
      </w:r>
    </w:p>
    <w:p w:rsidRDefault="00B96E0B" w:rsidP="001A3296" w:rsidR="00B96E0B" w:rsidRPr="00A037DC">
      <w:pPr>
        <w:jc w:val="center"/>
        <w:rPr>
          <w:b/>
          <w:bCs/>
        </w:rPr>
      </w:pPr>
    </w:p>
    <w:p w:rsidRDefault="0046532C" w:rsidP="0046532C" w:rsidR="0046532C" w:rsidRPr="0046532C">
      <w:pPr>
        <w:jc w:val="both"/>
        <w:rPr>
          <w:bCs/>
        </w:rPr>
      </w:pPr>
      <w:r w:rsidRPr="0046532C">
        <w:rPr>
          <w:bCs/>
        </w:rPr>
        <w:tab/>
        <w:t>Rješenjem poslovni broj St-</w:t>
      </w:r>
      <w:r w:rsidR="00AA49E3">
        <w:rPr>
          <w:bCs/>
        </w:rPr>
        <w:t>434</w:t>
      </w:r>
      <w:r w:rsidR="007F03E6">
        <w:rPr>
          <w:bCs/>
        </w:rPr>
        <w:t>/17-4</w:t>
      </w:r>
      <w:r w:rsidRPr="0046532C">
        <w:rPr>
          <w:bCs/>
        </w:rPr>
        <w:t xml:space="preserve"> od </w:t>
      </w:r>
      <w:r w:rsidR="00AA49E3">
        <w:rPr>
          <w:bCs/>
        </w:rPr>
        <w:t>11. siječnja 2018</w:t>
      </w:r>
      <w:r w:rsidRPr="0046532C">
        <w:rPr>
          <w:bCs/>
        </w:rPr>
        <w:t xml:space="preserve">. </w:t>
      </w:r>
      <w:r w:rsidR="000A68D3">
        <w:rPr>
          <w:bCs/>
        </w:rPr>
        <w:t>za</w:t>
      </w:r>
      <w:r w:rsidRPr="0046532C">
        <w:rPr>
          <w:bCs/>
        </w:rPr>
        <w:t xml:space="preserve"> </w:t>
      </w:r>
      <w:r w:rsidR="000A68D3" w:rsidRPr="0046532C">
        <w:rPr>
          <w:bCs/>
        </w:rPr>
        <w:t>privremenog stečajnog upravitelja</w:t>
      </w:r>
      <w:r w:rsidR="000A68D3">
        <w:rPr>
          <w:bCs/>
        </w:rPr>
        <w:t xml:space="preserve"> u prethodnom postupku</w:t>
      </w:r>
      <w:r w:rsidR="000A68D3" w:rsidRPr="0046532C">
        <w:rPr>
          <w:bCs/>
        </w:rPr>
        <w:t xml:space="preserve"> </w:t>
      </w:r>
      <w:r w:rsidR="000A68D3">
        <w:rPr>
          <w:bCs/>
        </w:rPr>
        <w:t xml:space="preserve">radi utvrđivanja pretpostavki </w:t>
      </w:r>
      <w:r w:rsidR="00D45B0F">
        <w:rPr>
          <w:bCs/>
        </w:rPr>
        <w:t xml:space="preserve">za otvaranje stečajnog postupka nad dužnikom </w:t>
      </w:r>
      <w:r w:rsidR="000A68D3">
        <w:rPr>
          <w:bCs/>
        </w:rPr>
        <w:t xml:space="preserve">imenovan je </w:t>
      </w:r>
      <w:r w:rsidR="00AA49E3" w:rsidRPr="008C2EE5">
        <w:t>Loris Rak iz Rijek</w:t>
      </w:r>
      <w:r w:rsidR="00AA49E3">
        <w:t>e, Zagrebačka 18</w:t>
      </w:r>
      <w:r w:rsidR="007F03E6">
        <w:t xml:space="preserve">. </w:t>
      </w:r>
      <w:r w:rsidRPr="0046532C">
        <w:rPr>
          <w:bCs/>
        </w:rPr>
        <w:t xml:space="preserve"> </w:t>
      </w:r>
    </w:p>
    <w:p w:rsidRDefault="0046532C" w:rsidP="0046532C" w:rsidR="0046532C" w:rsidRPr="0046532C">
      <w:pPr>
        <w:jc w:val="both"/>
        <w:rPr>
          <w:bCs/>
        </w:rPr>
      </w:pPr>
      <w:r w:rsidRPr="0046532C">
        <w:rPr>
          <w:bCs/>
        </w:rPr>
        <w:tab/>
        <w:t>U prethodnom postupku privremeni stečajni upravitelj je po nalogu suda podnio izvješće o gospodarsko-financijskom stanju dužnika.</w:t>
      </w:r>
    </w:p>
    <w:p w:rsidRDefault="0046532C" w:rsidP="0046532C" w:rsidR="0046532C" w:rsidRPr="0046532C">
      <w:pPr>
        <w:jc w:val="both"/>
        <w:rPr>
          <w:bCs/>
        </w:rPr>
      </w:pPr>
      <w:r w:rsidRPr="0046532C">
        <w:rPr>
          <w:bCs/>
        </w:rPr>
        <w:tab/>
        <w:t xml:space="preserve">Sud je odredio privremenom stečajnom upravitelju jednokratnu nagradu za rad u prethodnom postupku vodeći računa o složenosti poslova koje je obavio. </w:t>
      </w:r>
    </w:p>
    <w:p w:rsidRDefault="00AA49E3" w:rsidP="0046532C" w:rsidR="00AA49E3">
      <w:pPr>
        <w:jc w:val="both"/>
        <w:rPr>
          <w:bCs/>
        </w:rPr>
      </w:pPr>
      <w:r>
        <w:rPr>
          <w:bCs/>
        </w:rPr>
        <w:tab/>
        <w:t>Sud je odobrio privremenom stečajnom upravitelju naknadu stvarnih troškova u iznosu od 153,75 kn a koji se iznos odnosi na sudske pristojbe na zemljišnoknjižne izvatke u iznosu od 100,00 kn i potvrdu FINE o blokadi računa i novčanih sredstava u iznosu od 53,75 kn, a koje je sud ocijenio opravdanim i nužnim u prethodnom postupku radi utvrđivanja pretpostavki za otvaranje stečajnog postupka.</w:t>
      </w:r>
      <w:r w:rsidR="0046532C" w:rsidRPr="0046532C">
        <w:rPr>
          <w:bCs/>
        </w:rPr>
        <w:tab/>
      </w:r>
    </w:p>
    <w:p w:rsidRDefault="00AA49E3" w:rsidP="0046532C" w:rsidR="0046532C" w:rsidRPr="0046532C">
      <w:pPr>
        <w:jc w:val="both"/>
        <w:rPr>
          <w:bCs/>
        </w:rPr>
      </w:pPr>
      <w:r>
        <w:rPr>
          <w:bCs/>
        </w:rPr>
        <w:lastRenderedPageBreak/>
        <w:tab/>
      </w:r>
      <w:r w:rsidR="0046532C" w:rsidRPr="0046532C">
        <w:rPr>
          <w:bCs/>
        </w:rPr>
        <w:t>Valjalo je stoga, temeljem odredbe čl.4. Uredbe o kriterijima i načinu obračuna i plaćanja nagrade stečajnim upraviteljima (Narodne novine broj 105/15)</w:t>
      </w:r>
      <w:r>
        <w:rPr>
          <w:bCs/>
        </w:rPr>
        <w:t>, u vezi s čl. 94. st. 2. i</w:t>
      </w:r>
      <w:r w:rsidR="00D45B0F">
        <w:rPr>
          <w:bCs/>
        </w:rPr>
        <w:t xml:space="preserve"> 3. </w:t>
      </w:r>
      <w:r w:rsidR="0046532C" w:rsidRPr="0046532C">
        <w:rPr>
          <w:bCs/>
        </w:rPr>
        <w:t>Stečajnog zakona (Narodne novine broj 71/15</w:t>
      </w:r>
      <w:r w:rsidR="00D45B0F">
        <w:rPr>
          <w:bCs/>
        </w:rPr>
        <w:t xml:space="preserve"> i 104/17</w:t>
      </w:r>
      <w:r w:rsidR="0046532C" w:rsidRPr="0046532C">
        <w:rPr>
          <w:bCs/>
        </w:rPr>
        <w:t>) riješiti kao u izreci.</w:t>
      </w:r>
      <w:r w:rsidR="0046532C" w:rsidRPr="0046532C">
        <w:rPr>
          <w:bCs/>
        </w:rPr>
        <w:tab/>
        <w:t xml:space="preserve"> </w:t>
      </w:r>
    </w:p>
    <w:p w:rsidRDefault="00013D7C" w:rsidP="001A3296" w:rsidR="00013D7C" w:rsidRPr="00A037DC">
      <w:pPr>
        <w:jc w:val="center"/>
      </w:pPr>
    </w:p>
    <w:p w:rsidRDefault="001A3296" w:rsidP="001A3296" w:rsidR="001A3296" w:rsidRPr="00A037DC">
      <w:pPr>
        <w:jc w:val="center"/>
      </w:pPr>
      <w:r w:rsidRPr="00A037DC">
        <w:t>U Rijeci,</w:t>
      </w:r>
      <w:r w:rsidR="00EE3354" w:rsidRPr="00A037DC">
        <w:t xml:space="preserve"> </w:t>
      </w:r>
      <w:r w:rsidR="00AA49E3">
        <w:t>12. ožujka</w:t>
      </w:r>
      <w:r w:rsidR="00D45B0F">
        <w:t xml:space="preserve"> 2018.</w:t>
      </w:r>
    </w:p>
    <w:p w:rsidRDefault="001A3296" w:rsidP="0040736A" w:rsidR="0040736A">
      <w:r w:rsidRPr="00A037DC">
        <w:rPr>
          <w:b/>
        </w:rPr>
        <w:tab/>
      </w:r>
      <w:r w:rsidRPr="00A037DC">
        <w:rPr>
          <w:b/>
        </w:rPr>
        <w:tab/>
      </w:r>
      <w:r w:rsidRPr="00A037DC">
        <w:rPr>
          <w:b/>
        </w:rPr>
        <w:tab/>
      </w:r>
      <w:r w:rsidRPr="00A037DC">
        <w:rPr>
          <w:b/>
        </w:rPr>
        <w:tab/>
      </w:r>
      <w:r w:rsidRPr="00A037DC">
        <w:rPr>
          <w:b/>
        </w:rPr>
        <w:tab/>
      </w:r>
      <w:r w:rsidRPr="00A037DC">
        <w:rPr>
          <w:b/>
        </w:rPr>
        <w:tab/>
      </w:r>
      <w:r w:rsidRPr="00A037DC">
        <w:rPr>
          <w:b/>
        </w:rPr>
        <w:tab/>
      </w:r>
      <w:r w:rsidRPr="00A037DC">
        <w:rPr>
          <w:b/>
        </w:rPr>
        <w:tab/>
      </w:r>
      <w:r w:rsidRPr="00A037DC">
        <w:rPr>
          <w:b/>
        </w:rPr>
        <w:tab/>
      </w:r>
      <w:r w:rsidR="00D45B0F">
        <w:rPr>
          <w:b/>
        </w:rPr>
        <w:t xml:space="preserve">   </w:t>
      </w:r>
      <w:r w:rsidRPr="00A037DC">
        <w:rPr>
          <w:b/>
        </w:rPr>
        <w:tab/>
      </w:r>
      <w:r w:rsidR="00D45B0F">
        <w:rPr>
          <w:b/>
        </w:rPr>
        <w:t xml:space="preserve">       </w:t>
      </w:r>
      <w:r w:rsidR="00910940">
        <w:t>S</w:t>
      </w:r>
      <w:r w:rsidRPr="00A037DC">
        <w:t>udac</w:t>
      </w:r>
    </w:p>
    <w:p w:rsidRDefault="0040736A" w:rsidP="009355A2" w:rsidR="001A3296" w:rsidRPr="0040736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</w:t>
      </w:r>
      <w:r w:rsidR="001A3296" w:rsidRPr="00A037DC">
        <w:t>Daniela Korlević</w:t>
      </w:r>
    </w:p>
    <w:p w:rsidRDefault="0040736A" w:rsidP="001A3296" w:rsidR="0040736A" w:rsidRPr="00A037DC"/>
    <w:p w:rsidRDefault="00D45B0F" w:rsidP="001A3296" w:rsidR="00D45B0F">
      <w:pPr>
        <w:rPr>
          <w:b/>
        </w:rPr>
      </w:pPr>
    </w:p>
    <w:p w:rsidRDefault="00D45B0F" w:rsidP="001A3296" w:rsidR="00D45B0F">
      <w:pPr>
        <w:rPr>
          <w:b/>
        </w:rPr>
      </w:pPr>
    </w:p>
    <w:p w:rsidRDefault="00D45B0F" w:rsidP="001A3296" w:rsidR="00D45B0F">
      <w:pPr>
        <w:rPr>
          <w:b/>
        </w:rPr>
      </w:pPr>
    </w:p>
    <w:p w:rsidRDefault="001A3296" w:rsidP="001A3296" w:rsidR="001A3296" w:rsidRPr="00A037DC">
      <w:pPr>
        <w:rPr>
          <w:b/>
        </w:rPr>
      </w:pPr>
      <w:r w:rsidRPr="00A037DC">
        <w:rPr>
          <w:b/>
        </w:rPr>
        <w:t>UPUTA O PRAVNOM LIJEKU:</w:t>
      </w:r>
    </w:p>
    <w:p w:rsidRDefault="00910940" w:rsidP="00D45B0F" w:rsidR="00A50178" w:rsidRPr="00A037DC">
      <w:pPr>
        <w:jc w:val="both"/>
      </w:pPr>
      <w:r w:rsidRPr="00910940">
        <w:t>Protiv rješenja privremeni stečajni upravitelj (stečajni upravitelj), dužnik pojedinac i svaki stečajni vjerovnik imaju pravo na žalbu. Žalba se izjavljuje u dva primjerka u roku od osam dana od dostave prvostupanjskog rješenja. Dostava se smatra obavljenom istekom osmoga dana od dana objave pismena na mrežnoj stranici e-Oglasna ploča sudova, a o žalbi odlučuje Visoki trgovački sud Republike Hrvatske.</w:t>
      </w:r>
    </w:p>
    <w:sectPr w:rsidSect="00973D06" w:rsidR="00A50178" w:rsidRPr="00A037DC">
      <w:headerReference w:type="default" r:id="rId11"/>
      <w:footerReference w:type="even" r:id="rId12"/>
      <w:footerReference w:type="default" r:id="rId13"/>
      <w:pgSz w:code="1" w:h="15840" w:w="12240"/>
      <w:pgMar w:gutter="0" w:footer="709" w:header="709" w:left="1320" w:bottom="1134" w:right="1680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099F" w:rsidR="005D099F">
      <w:r>
        <w:separator/>
      </w:r>
    </w:p>
  </w:endnote>
  <w:endnote w:id="0" w:type="continuationSeparator">
    <w:p w:rsidRDefault="005D099F" w:rsidR="005D09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4F37" w:rsidP="00C70A14" w:rsidR="00954F37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54F37" w:rsidR="00954F37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4F37" w:rsidP="00C70A14" w:rsidR="00954F37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355A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54F37" w:rsidR="00954F3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099F" w:rsidR="005D099F">
      <w:r>
        <w:separator/>
      </w:r>
    </w:p>
  </w:footnote>
  <w:footnote w:id="0" w:type="continuationSeparator">
    <w:p w:rsidRDefault="005D099F" w:rsidR="005D09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306E7" w:rsidP="007306E7" w:rsidR="00954F37" w:rsidRPr="00A037DC">
    <w:pPr>
      <w:jc w:val="right"/>
    </w:pPr>
    <w:r>
      <w:t>Poslovni broj</w:t>
    </w:r>
    <w:r w:rsidRPr="00A037DC">
      <w:t xml:space="preserve"> 15 St-</w:t>
    </w:r>
    <w:r>
      <w:t>434/17-16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283912"/>
    <w:multiLevelType w:val="hybridMultilevel"/>
    <w:tmpl w:val="5040075A"/>
    <w:lvl w:tplc="032E7C3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7AED25DA"/>
    <w:multiLevelType w:val="hybridMultilevel"/>
    <w:tmpl w:val="896A4B94"/>
    <w:lvl w:tplc="371EFC44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A3296"/>
    <w:rsid w:val="00013D7C"/>
    <w:rsid w:val="000653D7"/>
    <w:rsid w:val="00067500"/>
    <w:rsid w:val="000A68D3"/>
    <w:rsid w:val="000B45BC"/>
    <w:rsid w:val="000C6A01"/>
    <w:rsid w:val="00132671"/>
    <w:rsid w:val="00162E6F"/>
    <w:rsid w:val="001A3296"/>
    <w:rsid w:val="001B317C"/>
    <w:rsid w:val="002164FD"/>
    <w:rsid w:val="00217314"/>
    <w:rsid w:val="0022430B"/>
    <w:rsid w:val="00375E36"/>
    <w:rsid w:val="0040736A"/>
    <w:rsid w:val="0046532C"/>
    <w:rsid w:val="00480EBB"/>
    <w:rsid w:val="0049776A"/>
    <w:rsid w:val="004F056B"/>
    <w:rsid w:val="0051381D"/>
    <w:rsid w:val="005C3334"/>
    <w:rsid w:val="005D099F"/>
    <w:rsid w:val="005E4E59"/>
    <w:rsid w:val="0069302C"/>
    <w:rsid w:val="006A686E"/>
    <w:rsid w:val="006B3C64"/>
    <w:rsid w:val="006F4756"/>
    <w:rsid w:val="007306E7"/>
    <w:rsid w:val="00735630"/>
    <w:rsid w:val="007740A3"/>
    <w:rsid w:val="00774BD7"/>
    <w:rsid w:val="007F03E6"/>
    <w:rsid w:val="008A6721"/>
    <w:rsid w:val="008E477C"/>
    <w:rsid w:val="00910940"/>
    <w:rsid w:val="009355A2"/>
    <w:rsid w:val="00936E96"/>
    <w:rsid w:val="00954F37"/>
    <w:rsid w:val="00971CA9"/>
    <w:rsid w:val="00973D06"/>
    <w:rsid w:val="00975BE2"/>
    <w:rsid w:val="00977450"/>
    <w:rsid w:val="009E6220"/>
    <w:rsid w:val="00A037DC"/>
    <w:rsid w:val="00A40CBE"/>
    <w:rsid w:val="00A50178"/>
    <w:rsid w:val="00A5360F"/>
    <w:rsid w:val="00A64693"/>
    <w:rsid w:val="00AA49E3"/>
    <w:rsid w:val="00AE178E"/>
    <w:rsid w:val="00B9288C"/>
    <w:rsid w:val="00B96E0B"/>
    <w:rsid w:val="00BF1B00"/>
    <w:rsid w:val="00C0265C"/>
    <w:rsid w:val="00C70A14"/>
    <w:rsid w:val="00D45B0F"/>
    <w:rsid w:val="00D7508A"/>
    <w:rsid w:val="00DA28CE"/>
    <w:rsid w:val="00E11919"/>
    <w:rsid w:val="00E24649"/>
    <w:rsid w:val="00E45726"/>
    <w:rsid w:val="00EB71D6"/>
    <w:rsid w:val="00EC6C53"/>
    <w:rsid w:val="00EE19F5"/>
    <w:rsid w:val="00EE3354"/>
    <w:rsid w:val="00F14993"/>
    <w:rsid w:val="00F514A4"/>
    <w:rsid w:val="00F731C0"/>
    <w:rsid w:val="00FB582B"/>
    <w:rsid w:val="00FF70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A3296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1A3296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1A3296"/>
  </w:style>
  <w:style w:styleId="Zaglavlje" w:type="paragraph">
    <w:name w:val="header"/>
    <w:basedOn w:val="Normal"/>
    <w:rsid w:val="001A3296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7F03E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355A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355A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355A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355A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355A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9355A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355A2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A3296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1A3296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1A3296"/>
  </w:style>
  <w:style w:styleId="Zaglavlje" w:type="paragraph">
    <w:name w:val="header"/>
    <w:basedOn w:val="Normal"/>
    <w:rsid w:val="001A3296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7F03E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355A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355A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355A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355A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355A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9355A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355A2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ožujka 2018.</izvorni_sadrzaj>
    <derivirana_varijabla naziv="DomainObject.DatumDonosenjaOdluke_1">12.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nagrada privr. st. upr.</izvorni_sadrzaj>
    <derivirana_varijabla naziv="DomainObject.Primjedba_1">nagrada privr. st. upr.</derivirana_varijabla>
  </DomainObject.Primjedba>
  <DomainObject.Oznaka>
    <izvorni_sadrzaj>St-434/2017-16</izvorni_sadrzaj>
    <derivirana_varijabla naziv="DomainObject.Oznaka_1">St-434/2017-16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434</izvorni_sadrzaj>
    <derivirana_varijabla naziv="DomainObject.Predmet.Broj_1">434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srpnja 2017.</izvorni_sadrzaj>
    <derivirana_varijabla naziv="DomainObject.Predmet.DatumOsnivanja_1">13.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St-434/2017</izvorni_sadrzaj>
    <derivirana_varijabla naziv="DomainObject.Predmet.OznakaBroj_1">St-434/2017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4 St-104/17</izvorni_sadrzaj>
    <derivirana_varijabla naziv="DomainObject.Predmet.PrimjedbaSuca_1">Veza 4 St-104/17</derivirana_varijabla>
  </DomainObject.Predmet.PrimjedbaSuca>
  <DomainObject.Predmet.ProtustrankaFormated>
    <izvorni_sadrzaj>  ARGAN d.o.o.</izvorni_sadrzaj>
    <derivirana_varijabla naziv="DomainObject.Predmet.ProtustrankaFormated_1">  ARGAN d.o.o.</derivirana_varijabla>
  </DomainObject.Predmet.ProtustrankaFormated>
  <DomainObject.Predmet.ProtustrankaFormatedOIB>
    <izvorni_sadrzaj>  ARGAN d.o.o., OIB 05612614616</izvorni_sadrzaj>
    <derivirana_varijabla naziv="DomainObject.Predmet.ProtustrankaFormatedOIB_1">  ARGAN d.o.o., OIB 05612614616</derivirana_varijabla>
  </DomainObject.Predmet.ProtustrankaFormatedOIB>
  <DomainObject.Predmet.ProtustrankaFormatedWithAdress>
    <izvorni_sadrzaj> ARGAN d.o.o., Podrvanj 9, 51219 Čavle</izvorni_sadrzaj>
    <derivirana_varijabla naziv="DomainObject.Predmet.ProtustrankaFormatedWithAdress_1"> ARGAN d.o.o., Podrvanj 9, 51219 Čavle</derivirana_varijabla>
  </DomainObject.Predmet.ProtustrankaFormatedWithAdress>
  <DomainObject.Predmet.ProtustrankaFormatedWithAdressOIB>
    <izvorni_sadrzaj> ARGAN d.o.o., OIB 05612614616, Podrvanj 9, 51219 Čavle</izvorni_sadrzaj>
    <derivirana_varijabla naziv="DomainObject.Predmet.ProtustrankaFormatedWithAdressOIB_1"> ARGAN d.o.o., OIB 05612614616, Podrvanj 9, 51219 Čavle</derivirana_varijabla>
  </DomainObject.Predmet.ProtustrankaFormatedWithAdressOIB>
  <DomainObject.Predmet.ProtustrankaWithAdress>
    <izvorni_sadrzaj>ARGAN d.o.o. Podrvanj 9, 51219 Čavle</izvorni_sadrzaj>
    <derivirana_varijabla naziv="DomainObject.Predmet.ProtustrankaWithAdress_1">ARGAN d.o.o. Podrvanj 9, 51219 Čavle</derivirana_varijabla>
  </DomainObject.Predmet.ProtustrankaWithAdress>
  <DomainObject.Predmet.ProtustrankaWithAdressOIB>
    <izvorni_sadrzaj>ARGAN d.o.o., OIB 05612614616, Podrvanj 9, 51219 Čavle</izvorni_sadrzaj>
    <derivirana_varijabla naziv="DomainObject.Predmet.ProtustrankaWithAdressOIB_1">ARGAN d.o.o., OIB 05612614616, Podrvanj 9, 51219 Čavle</derivirana_varijabla>
  </DomainObject.Predmet.ProtustrankaWithAdressOIB>
  <DomainObject.Predmet.ProtustrankaNazivFormated>
    <izvorni_sadrzaj>ARGAN d.o.o.</izvorni_sadrzaj>
    <derivirana_varijabla naziv="DomainObject.Predmet.ProtustrankaNazivFormated_1">ARGAN d.o.o.</derivirana_varijabla>
  </DomainObject.Predmet.ProtustrankaNazivFormated>
  <DomainObject.Predmet.ProtustrankaNazivFormatedOIB>
    <izvorni_sadrzaj>ARGAN d.o.o., OIB 05612614616</izvorni_sadrzaj>
    <derivirana_varijabla naziv="DomainObject.Predmet.ProtustrankaNazivFormatedOIB_1">ARGAN d.o.o., OIB 05612614616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 - ABDUCO d.o.o.</izvorni_sadrzaj>
    <derivirana_varijabla naziv="DomainObject.Predmet.StrankaFormated_1">  H - ABDUCO d.o.o.</derivirana_varijabla>
  </DomainObject.Predmet.StrankaFormated>
  <DomainObject.Predmet.StrankaFormatedOIB>
    <izvorni_sadrzaj>  H - ABDUCO d.o.o., OIB 13667298928</izvorni_sadrzaj>
    <derivirana_varijabla naziv="DomainObject.Predmet.StrankaFormatedOIB_1">  H - ABDUCO d.o.o., OIB 13667298928</derivirana_varijabla>
  </DomainObject.Predmet.StrankaFormatedOIB>
  <DomainObject.Predmet.StrankaFormatedWithAdress>
    <izvorni_sadrzaj> H - ABDUCO d.o.o., Slavonska avenija 6a, 10000 Zagreb</izvorni_sadrzaj>
    <derivirana_varijabla naziv="DomainObject.Predmet.StrankaFormatedWithAdress_1"> H - ABDUCO d.o.o., Slavonska avenija 6a, 10000 Zagreb</derivirana_varijabla>
  </DomainObject.Predmet.StrankaFormatedWithAdress>
  <DomainObject.Predmet.StrankaFormatedWithAdressOIB>
    <izvorni_sadrzaj> H - ABDUCO d.o.o., OIB 13667298928, Slavonska avenija 6a, 10000 Zagreb</izvorni_sadrzaj>
    <derivirana_varijabla naziv="DomainObject.Predmet.StrankaFormatedWithAdressOIB_1"> H - ABDUCO d.o.o., OIB 13667298928, Slavonska avenija 6a, 10000 Zagreb</derivirana_varijabla>
  </DomainObject.Predmet.StrankaFormatedWithAdressOIB>
  <DomainObject.Predmet.StrankaWithAdress>
    <izvorni_sadrzaj>H - ABDUCO d.o.o. Slavonska avenija 6a,10000 Zagreb</izvorni_sadrzaj>
    <derivirana_varijabla naziv="DomainObject.Predmet.StrankaWithAdress_1">H - ABDUCO d.o.o. Slavonska avenija 6a,10000 Zagreb</derivirana_varijabla>
  </DomainObject.Predmet.StrankaWithAdress>
  <DomainObject.Predmet.StrankaWithAdressOIB>
    <izvorni_sadrzaj>H - ABDUCO d.o.o., OIB 13667298928, Slavonska avenija 6a,10000 Zagreb</izvorni_sadrzaj>
    <derivirana_varijabla naziv="DomainObject.Predmet.StrankaWithAdressOIB_1">H - ABDUCO d.o.o., OIB 13667298928, Slavonska avenija 6a,10000 Zagreb</derivirana_varijabla>
  </DomainObject.Predmet.StrankaWithAdressOIB>
  <DomainObject.Predmet.StrankaNazivFormated>
    <izvorni_sadrzaj>H - ABDUCO d.o.o.</izvorni_sadrzaj>
    <derivirana_varijabla naziv="DomainObject.Predmet.StrankaNazivFormated_1">H - ABDUCO d.o.o.</derivirana_varijabla>
  </DomainObject.Predmet.StrankaNazivFormated>
  <DomainObject.Predmet.StrankaNazivFormatedOIB>
    <izvorni_sadrzaj>H - ABDUCO d.o.o., OIB 13667298928</izvorni_sadrzaj>
    <derivirana_varijabla naziv="DomainObject.Predmet.StrankaNazivFormatedOIB_1">H - ABDUCO d.o.o., OIB 13667298928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H - ABDUCO d.o.o.</item>
    </izvorni_sadrzaj>
    <derivirana_varijabla naziv="DomainObject.Predmet.StrankaListFormated_1">
      <item>H - ABDUCO d.o.o.</item>
    </derivirana_varijabla>
  </DomainObject.Predmet.StrankaListFormated>
  <DomainObject.Predmet.StrankaListFormatedOIB>
    <izvorni_sadrzaj>
      <item>H - ABDUCO d.o.o., OIB 13667298928</item>
    </izvorni_sadrzaj>
    <derivirana_varijabla naziv="DomainObject.Predmet.StrankaListFormatedOIB_1">
      <item>H - ABDUCO d.o.o., OIB 13667298928</item>
    </derivirana_varijabla>
  </DomainObject.Predmet.StrankaListFormatedOIB>
  <DomainObject.Predmet.StrankaListFormatedWithAdress>
    <izvorni_sadrzaj>
      <item>H - ABDUCO d.o.o., Slavonska avenija 6a, 10000 Zagreb</item>
    </izvorni_sadrzaj>
    <derivirana_varijabla naziv="DomainObject.Predmet.StrankaListFormatedWithAdress_1">
      <item>H - ABDUCO d.o.o., Slavonska avenija 6a, 10000 Zagreb</item>
    </derivirana_varijabla>
  </DomainObject.Predmet.StrankaListFormatedWithAdress>
  <DomainObject.Predmet.StrankaListFormatedWithAdressOIB>
    <izvorni_sadrzaj>
      <item>H - ABDUCO d.o.o., OIB 13667298928, Slavonska avenija 6a, 10000 Zagreb</item>
    </izvorni_sadrzaj>
    <derivirana_varijabla naziv="DomainObject.Predmet.StrankaListFormatedWithAdressOIB_1">
      <item>H - ABDUCO d.o.o., OIB 13667298928, Slavonska avenija 6a, 10000 Zagreb</item>
    </derivirana_varijabla>
  </DomainObject.Predmet.StrankaListFormatedWithAdressOIB>
  <DomainObject.Predmet.StrankaListNazivFormated>
    <izvorni_sadrzaj>
      <item>H - ABDUCO d.o.o.</item>
    </izvorni_sadrzaj>
    <derivirana_varijabla naziv="DomainObject.Predmet.StrankaListNazivFormated_1">
      <item>H - ABDUCO d.o.o.</item>
    </derivirana_varijabla>
  </DomainObject.Predmet.StrankaListNazivFormated>
  <DomainObject.Predmet.StrankaListNazivFormatedOIB>
    <izvorni_sadrzaj>
      <item>H - ABDUCO d.o.o., OIB 13667298928</item>
    </izvorni_sadrzaj>
    <derivirana_varijabla naziv="DomainObject.Predmet.StrankaListNazivFormatedOIB_1">
      <item>H - ABDUCO d.o.o., OIB 13667298928</item>
    </derivirana_varijabla>
  </DomainObject.Predmet.StrankaListNazivFormatedOIB>
  <DomainObject.Predmet.ProtuStrankaListFormated>
    <izvorni_sadrzaj>
      <item>ARGAN d.o.o.</item>
    </izvorni_sadrzaj>
    <derivirana_varijabla naziv="DomainObject.Predmet.ProtuStrankaListFormated_1">
      <item>ARGAN d.o.o.</item>
    </derivirana_varijabla>
  </DomainObject.Predmet.ProtuStrankaListFormated>
  <DomainObject.Predmet.ProtuStrankaListFormatedOIB>
    <izvorni_sadrzaj>
      <item>ARGAN d.o.o., OIB 05612614616</item>
    </izvorni_sadrzaj>
    <derivirana_varijabla naziv="DomainObject.Predmet.ProtuStrankaListFormatedOIB_1">
      <item>ARGAN d.o.o., OIB 05612614616</item>
    </derivirana_varijabla>
  </DomainObject.Predmet.ProtuStrankaListFormatedOIB>
  <DomainObject.Predmet.ProtuStrankaListFormatedWithAdress>
    <izvorni_sadrzaj>
      <item>ARGAN d.o.o., Podrvanj 9, 51219 Čavle</item>
    </izvorni_sadrzaj>
    <derivirana_varijabla naziv="DomainObject.Predmet.ProtuStrankaListFormatedWithAdress_1">
      <item>ARGAN d.o.o., Podrvanj 9, 51219 Čavle</item>
    </derivirana_varijabla>
  </DomainObject.Predmet.ProtuStrankaListFormatedWithAdress>
  <DomainObject.Predmet.ProtuStrankaListFormatedWithAdressOIB>
    <izvorni_sadrzaj>
      <item>ARGAN d.o.o., OIB 05612614616, Podrvanj 9, 51219 Čavle</item>
    </izvorni_sadrzaj>
    <derivirana_varijabla naziv="DomainObject.Predmet.ProtuStrankaListFormatedWithAdressOIB_1">
      <item>ARGAN d.o.o., OIB 05612614616, Podrvanj 9, 51219 Čavle</item>
    </derivirana_varijabla>
  </DomainObject.Predmet.ProtuStrankaListFormatedWithAdressOIB>
  <DomainObject.Predmet.ProtuStrankaListNazivFormated>
    <izvorni_sadrzaj>
      <item>ARGAN d.o.o.</item>
    </izvorni_sadrzaj>
    <derivirana_varijabla naziv="DomainObject.Predmet.ProtuStrankaListNazivFormated_1">
      <item>ARGAN d.o.o.</item>
    </derivirana_varijabla>
  </DomainObject.Predmet.ProtuStrankaListNazivFormated>
  <DomainObject.Predmet.ProtuStrankaListNazivFormatedOIB>
    <izvorni_sadrzaj>
      <item>ARGAN d.o.o., OIB 05612614616</item>
    </izvorni_sadrzaj>
    <derivirana_varijabla naziv="DomainObject.Predmet.ProtuStrankaListNazivFormatedOIB_1">
      <item>ARGAN d.o.o., OIB 05612614616</item>
    </derivirana_varijabla>
  </DomainObject.Predmet.ProtuStrankaListNazivFormatedOIB>
  <DomainObject.Predmet.OstaliListFormated>
    <izvorni_sadrzaj>
      <item>Nikola Spicijalić</item>
    </izvorni_sadrzaj>
    <derivirana_varijabla naziv="DomainObject.Predmet.OstaliListFormated_1">
      <item>Nikola Spicijalić</item>
    </derivirana_varijabla>
  </DomainObject.Predmet.OstaliListFormated>
  <DomainObject.Predmet.OstaliListFormatedOIB>
    <izvorni_sadrzaj>
      <item>Nikola Spicijalić, OIB 41848917710</item>
    </izvorni_sadrzaj>
    <derivirana_varijabla naziv="DomainObject.Predmet.OstaliListFormatedOIB_1">
      <item>Nikola Spicijalić, OIB 41848917710</item>
    </derivirana_varijabla>
  </DomainObject.Predmet.OstaliListFormatedOIB>
  <DomainObject.Predmet.OstaliListFormatedWithAdress>
    <izvorni_sadrzaj>
      <item>Nikola Spicijalić, Sveta Lucija 87, 51000 Kostrena</item>
    </izvorni_sadrzaj>
    <derivirana_varijabla naziv="DomainObject.Predmet.OstaliListFormatedWithAdress_1">
      <item>Nikola Spicijalić, Sveta Lucija 87, 51000 Kostrena</item>
    </derivirana_varijabla>
  </DomainObject.Predmet.OstaliListFormatedWithAdress>
  <DomainObject.Predmet.OstaliListFormatedWithAdressOIB>
    <izvorni_sadrzaj>
      <item>Nikola Spicijalić, OIB 41848917710, Sveta Lucija 87, 51000 Kostrena</item>
    </izvorni_sadrzaj>
    <derivirana_varijabla naziv="DomainObject.Predmet.OstaliListFormatedWithAdressOIB_1">
      <item>Nikola Spicijalić, OIB 41848917710, Sveta Lucija 87, 51000 Kostrena</item>
    </derivirana_varijabla>
  </DomainObject.Predmet.OstaliListFormatedWithAdressOIB>
  <DomainObject.Predmet.OstaliListNazivFormated>
    <izvorni_sadrzaj>
      <item>Nikola Spicijalić</item>
    </izvorni_sadrzaj>
    <derivirana_varijabla naziv="DomainObject.Predmet.OstaliListNazivFormated_1">
      <item>Nikola Spicijalić</item>
    </derivirana_varijabla>
  </DomainObject.Predmet.OstaliListNazivFormated>
  <DomainObject.Predmet.OstaliListNazivFormatedOIB>
    <izvorni_sadrzaj>
      <item>Nikola Spicijalić, OIB 41848917710</item>
    </izvorni_sadrzaj>
    <derivirana_varijabla naziv="DomainObject.Predmet.OstaliListNazivFormatedOIB_1">
      <item>Nikola Spicijalić, OIB 41848917710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ožujka 2018.</izvorni_sadrzaj>
    <derivirana_varijabla naziv="DomainObject.Datum_1">12. ožujka 2018.</derivirana_varijabla>
  </DomainObject.Datum>
  <DomainObject.PoslovniBrojDokumenta>
    <izvorni_sadrzaj>St-434/2017-16</izvorni_sadrzaj>
    <derivirana_varijabla naziv="DomainObject.PoslovniBrojDokumenta_1">St-434/2017-16</derivirana_varijabla>
  </DomainObject.PoslovniBrojDokumenta>
  <DomainObject.Predmet.StrankaIDrugi>
    <izvorni_sadrzaj>H - ABDUCO d.o.o.</izvorni_sadrzaj>
    <derivirana_varijabla naziv="DomainObject.Predmet.StrankaIDrugi_1">H - ABDUCO d.o.o.</derivirana_varijabla>
  </DomainObject.Predmet.StrankaIDrugi>
  <DomainObject.Predmet.ProtustrankaIDrugi>
    <izvorni_sadrzaj>ARGAN d.o.o.</izvorni_sadrzaj>
    <derivirana_varijabla naziv="DomainObject.Predmet.ProtustrankaIDrugi_1">ARGAN d.o.o.</derivirana_varijabla>
  </DomainObject.Predmet.ProtustrankaIDrugi>
  <DomainObject.Predmet.StrankaIDrugiAdressOIB>
    <izvorni_sadrzaj>H - ABDUCO d.o.o., OIB 13667298928, Slavonska avenija 6a, 10000 Zagreb</izvorni_sadrzaj>
    <derivirana_varijabla naziv="DomainObject.Predmet.StrankaIDrugiAdressOIB_1">H - ABDUCO d.o.o., OIB 13667298928, Slavonska avenija 6a, 10000 Zagreb</derivirana_varijabla>
  </DomainObject.Predmet.StrankaIDrugiAdressOIB>
  <DomainObject.Predmet.ProtustrankaIDrugiAdressOIB>
    <izvorni_sadrzaj>ARGAN d.o.o., OIB 05612614616, Podrvanj 9, 51219 Čavle</izvorni_sadrzaj>
    <derivirana_varijabla naziv="DomainObject.Predmet.ProtustrankaIDrugiAdressOIB_1">ARGAN d.o.o., OIB 05612614616, Podrvanj 9, 51219 Čavle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 - ABDUCO d.o.o.</item>
      <item>ARGAN d.o.o.</item>
      <item>Nikola Spicijalić</item>
    </izvorni_sadrzaj>
    <derivirana_varijabla naziv="DomainObject.Predmet.SudioniciListNaziv_1">
      <item>H - ABDUCO d.o.o.</item>
      <item>ARGAN d.o.o.</item>
      <item>Nikola Spicijalić</item>
    </derivirana_varijabla>
  </DomainObject.Predmet.SudioniciListNaziv>
  <DomainObject.Predmet.SudioniciListAdressOIB>
    <izvorni_sadrzaj>
      <item>H - ABDUCO d.o.o., OIB 13667298928, Slavonska avenija 6a,10000 Zagreb</item>
      <item>ARGAN d.o.o., OIB 05612614616, Podrvanj 9,51219 Čavle</item>
      <item>Nikola Spicijalić, OIB 41848917710, Sveta Lucija 87,51000 Kostrena</item>
    </izvorni_sadrzaj>
    <derivirana_varijabla naziv="DomainObject.Predmet.SudioniciListAdressOIB_1">
      <item>H - ABDUCO d.o.o., OIB 13667298928, Slavonska avenija 6a,10000 Zagreb</item>
      <item>ARGAN d.o.o., OIB 05612614616, Podrvanj 9,51219 Čavle</item>
      <item>Nikola Spicijalić, OIB 41848917710, Sveta Lucija 87,51000 Kostrena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13667298928</item>
      <item>, OIB 05612614616</item>
      <item>, OIB 41848917710</item>
    </izvorni_sadrzaj>
    <derivirana_varijabla naziv="DomainObject.Predmet.SudioniciListNazivOIB_1">
      <item>, OIB 13667298928</item>
      <item>, OIB 05612614616</item>
      <item>, OIB 41848917710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Loris Rak, OIB 81830822007, Zagrebačka 18 Rijeka</item>
    </izvorni_sadrzaj>
    <derivirana_varijabla naziv="DomainObject.Predmet.StecajniUpraviteljiListAddressOIB_1">
      <item>Loris Rak, OIB 81830822007, Zagrebačka 18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5A2EC38-64D8-4977-8E38-907E7170F05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440</properties:Words>
  <properties:Characters>2456</properties:Characters>
  <properties:Lines>62</properties:Lines>
  <properties:Paragraphs>21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2018-03-12T10:01:00Z</dcterms:created>
  <dc:creator>dcmelik</dc:creator>
  <cp:lastModifiedBy>Jasna Radulović</cp:lastModifiedBy>
  <cp:lastPrinted>2018-03-12T10:13:00Z</cp:lastPrinted>
  <dcterms:modified xmlns:xsi="http://www.w3.org/2001/XMLSchema-instance" xsi:type="dcterms:W3CDTF">2018-03-12T10:16:00Z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St-434/2017-16 / Odluka - Rješenje - određivanje nagrade stečajnom upravitelju (434-17 nagrada.docx)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