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e444" w14:paraId="d05e444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DF6841">
        <w:t>1</w:t>
      </w:r>
      <w:r w:rsidR="00047601">
        <w:t>23</w:t>
      </w:r>
      <w:r w:rsidR="00DF6841">
        <w:t>/2018</w:t>
      </w:r>
      <w:r>
        <w:t>-</w:t>
      </w:r>
      <w:r w:rsidR="00047601">
        <w:t>7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047601">
        <w:t>PAUK GRADNJA j.</w:t>
      </w:r>
      <w:r w:rsidR="00047601" w:rsidRPr="000539FB">
        <w:t xml:space="preserve">d.o.o., </w:t>
      </w:r>
      <w:proofErr w:type="spellStart"/>
      <w:r w:rsidR="00047601">
        <w:t>Prvić</w:t>
      </w:r>
      <w:proofErr w:type="spellEnd"/>
      <w:r w:rsidR="00047601">
        <w:t xml:space="preserve"> Šepurine</w:t>
      </w:r>
      <w:r w:rsidR="00047601" w:rsidRPr="000539FB">
        <w:t xml:space="preserve">, </w:t>
      </w:r>
      <w:r w:rsidR="00047601">
        <w:t>Ulica IV 30 A</w:t>
      </w:r>
      <w:r w:rsidR="00047601" w:rsidRPr="000539FB">
        <w:t xml:space="preserve">, OIB: </w:t>
      </w:r>
      <w:r w:rsidR="00047601">
        <w:t>05967129576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7B0CEB">
        <w:rPr>
          <w:bCs/>
        </w:rPr>
        <w:t>u roku od 15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120E0" w:rsidP="00DB030D" w:rsidR="00AB7880" w:rsidRPr="00A066D0">
      <w:pPr>
        <w:jc w:val="center"/>
      </w:pPr>
      <w:r>
        <w:t xml:space="preserve">U Zadru, </w:t>
      </w:r>
      <w:r w:rsidR="000C3047">
        <w:t>31</w:t>
      </w:r>
      <w:r w:rsidR="00E63BC4">
        <w:t xml:space="preserve">. </w:t>
      </w:r>
      <w:r w:rsidR="000C3047">
        <w:t>listopada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BF78DC" w:rsidP="00BF78DC" w:rsidR="00BF78DC">
      <w:r>
        <w:t xml:space="preserve">Za točnost </w:t>
      </w:r>
      <w:proofErr w:type="spellStart"/>
      <w:r>
        <w:t>otpravaka</w:t>
      </w:r>
      <w:proofErr w:type="spellEnd"/>
      <w:r>
        <w:t>-ovlašteni službenik</w:t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BF78DC" w:rsidP="00BF78DC" w:rsidR="00BF78DC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  <w:r>
        <w:t>,v.r.</w:t>
      </w:r>
    </w:p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047601">
        <w:t>Šibenik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151A"/>
    <w:rsid w:val="00034E2C"/>
    <w:rsid w:val="000351DA"/>
    <w:rsid w:val="00036D3E"/>
    <w:rsid w:val="00047601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3047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2BBE"/>
    <w:rsid w:val="001A6C2C"/>
    <w:rsid w:val="001C0A0D"/>
    <w:rsid w:val="001C3DA0"/>
    <w:rsid w:val="001C57CB"/>
    <w:rsid w:val="001C723B"/>
    <w:rsid w:val="001D4232"/>
    <w:rsid w:val="001D6FB5"/>
    <w:rsid w:val="001E2038"/>
    <w:rsid w:val="001F4D87"/>
    <w:rsid w:val="002042D1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02965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5F0D3E"/>
    <w:rsid w:val="00616BAC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120E0"/>
    <w:rsid w:val="008121AA"/>
    <w:rsid w:val="008134B1"/>
    <w:rsid w:val="00817F2A"/>
    <w:rsid w:val="008258E2"/>
    <w:rsid w:val="00832920"/>
    <w:rsid w:val="00833DCD"/>
    <w:rsid w:val="00841480"/>
    <w:rsid w:val="00844B1E"/>
    <w:rsid w:val="00851367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2730D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030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8DC"/>
    <w:rsid w:val="00BF7EDE"/>
    <w:rsid w:val="00C01016"/>
    <w:rsid w:val="00C06372"/>
    <w:rsid w:val="00C104C3"/>
    <w:rsid w:val="00C21384"/>
    <w:rsid w:val="00C4213D"/>
    <w:rsid w:val="00C44B8E"/>
    <w:rsid w:val="00C65935"/>
    <w:rsid w:val="00C7258F"/>
    <w:rsid w:val="00C86842"/>
    <w:rsid w:val="00C9137E"/>
    <w:rsid w:val="00CB1F98"/>
    <w:rsid w:val="00CB36B1"/>
    <w:rsid w:val="00CF2892"/>
    <w:rsid w:val="00CF76EE"/>
    <w:rsid w:val="00D005A0"/>
    <w:rsid w:val="00D00E28"/>
    <w:rsid w:val="00D1003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DF6841"/>
    <w:rsid w:val="00E040EE"/>
    <w:rsid w:val="00E13153"/>
    <w:rsid w:val="00E213DF"/>
    <w:rsid w:val="00E352DE"/>
    <w:rsid w:val="00E42797"/>
    <w:rsid w:val="00E467B0"/>
    <w:rsid w:val="00E57A85"/>
    <w:rsid w:val="00E60768"/>
    <w:rsid w:val="00E63BC4"/>
    <w:rsid w:val="00E66E5A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16B5"/>
    <w:rsid w:val="00F744A7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78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8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8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8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8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78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8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8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8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8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2110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St-123/2018</izvorni_sadrzaj>
    <derivirana_varijabla naziv="DomainObject.Predmet.OznakaBroj_1">St-123/2018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PAUK GRADNJA jednostavno društvo s ograničenom odgovornošću za gradnju</izvorni_sadrzaj>
    <derivirana_varijabla naziv="DomainObject.Predmet.ProtustrankaFormated_1">  PAUK GRADNJA jednostavno društvo s ograničenom odgovornošću za gradnju</derivirana_varijabla>
  </DomainObject.Predmet.ProtustrankaFormated>
  <DomainObject.Predmet.ProtustrankaFormatedOIB>
    <izvorni_sadrzaj>  PAUK GRADNJA jednostavno društvo s ograničenom odgovornošću za gradnju, OIB 05967129576</izvorni_sadrzaj>
    <derivirana_varijabla naziv="DomainObject.Predmet.ProtustrankaFormatedOIB_1">  PAUK GRADNJA jednostavno društvo s ograničenom odgovornošću za gradnju, OIB 05967129576</derivirana_varijabla>
  </DomainObject.Predmet.ProtustrankaFormatedOIB>
  <DomainObject.Predmet.ProtustrankaFormatedWithAdress>
    <izvorni_sadrzaj> PAUK GRADNJA jednostavno društvo s ograničenom odgovornošću za gradnju, Ulica IV 30A, 22234 Prvić Šepurine</izvorni_sadrzaj>
    <derivirana_varijabla naziv="DomainObject.Predmet.ProtustrankaFormatedWithAdress_1"> PAUK GRADNJA jednostavno društvo s ograničenom odgovornošću za gradnju, Ulica IV 30A, 22234 Prvić Šepurine</derivirana_varijabla>
  </DomainObject.Predmet.ProtustrankaFormatedWithAdress>
  <DomainObject.Predmet.ProtustrankaFormatedWithAdressOIB>
    <izvorni_sadrzaj> PAUK GRADNJA jednostavno društvo s ograničenom odgovornošću za gradnju, OIB 05967129576, Ulica IV 30A, 22234 Prvić Šepurine</izvorni_sadrzaj>
    <derivirana_varijabla naziv="DomainObject.Predmet.ProtustrankaFormatedWithAdressOIB_1"> PAUK GRADNJA jednostavno društvo s ograničenom odgovornošću za gradnju, OIB 05967129576, Ulica IV 30A, 22234 Prvić Šepurine</derivirana_varijabla>
  </DomainObject.Predmet.ProtustrankaFormatedWithAdressOIB>
  <DomainObject.Predmet.ProtustrankaWithAdress>
    <izvorni_sadrzaj>PAUK GRADNJA jednostavno društvo s ograničenom odgovornošću za gradnju Ulica IV 30A, 22234 Prvić Šepurine</izvorni_sadrzaj>
    <derivirana_varijabla naziv="DomainObject.Predmet.ProtustrankaWithAdress_1">PAUK GRADNJA jednostavno društvo s ograničenom odgovornošću za gradnju Ulica IV 30A, 22234 Prvić Šepurine</derivirana_varijabla>
  </DomainObject.Predmet.ProtustrankaWithAdress>
  <DomainObject.Predmet.ProtustrankaWithAdressOIB>
    <izvorni_sadrzaj>PAUK GRADNJA jednostavno društvo s ograničenom odgovornošću za gradnju, OIB 05967129576, Ulica IV 30A, 22234 Prvić Šepurine</izvorni_sadrzaj>
    <derivirana_varijabla naziv="DomainObject.Predmet.ProtustrankaWithAdressOIB_1">PAUK GRADNJA jednostavno društvo s ograničenom odgovornošću za gradnju, OIB 05967129576, Ulica IV 30A, 22234 Prvić Šepurine</derivirana_varijabla>
  </DomainObject.Predmet.ProtustrankaWithAdressOIB>
  <DomainObject.Predmet.ProtustrankaNazivFormated>
    <izvorni_sadrzaj>PAUK GRADNJA jednostavno društvo s ograničenom odgovornošću za gradnju</izvorni_sadrzaj>
    <derivirana_varijabla naziv="DomainObject.Predmet.ProtustrankaNazivFormated_1">PAUK GRADNJA jednostavno društvo s ograničenom odgovornošću za gradnju</derivirana_varijabla>
  </DomainObject.Predmet.ProtustrankaNazivFormated>
  <DomainObject.Predmet.ProtustrankaNazivFormatedOIB>
    <izvorni_sadrzaj>PAUK GRADNJA jednostavno društvo s ograničenom odgovornošću za gradnju, OIB 05967129576</izvorni_sadrzaj>
    <derivirana_varijabla naziv="DomainObject.Predmet.ProtustrankaNazivFormatedOIB_1">PAUK GRADNJA jednostavno društvo s ograničenom odgovornošću za gradnju, OIB 05967129576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PAUK GRADNJA jednostavno društvo s ograničenom odgovornošću za gradnju</item>
    </izvorni_sadrzaj>
    <derivirana_varijabla naziv="DomainObject.Predmet.ProtuStrankaListFormated_1">
      <item>PAUK GRADNJA jednostavno društvo s ograničenom odgovornošću za gradnju</item>
    </derivirana_varijabla>
  </DomainObject.Predmet.ProtuStrankaListFormated>
  <DomainObject.Predmet.ProtuStrankaListFormatedOIB>
    <izvorni_sadrzaj>
      <item>PAUK GRADNJA jednostavno društvo s ograničenom odgovornošću za gradnju, OIB 05967129576</item>
    </izvorni_sadrzaj>
    <derivirana_varijabla naziv="DomainObject.Predmet.ProtuStrankaListFormatedOIB_1">
      <item>PAUK GRADNJA jednostavno društvo s ograničenom odgovornošću za gradnju, OIB 05967129576</item>
    </derivirana_varijabla>
  </DomainObject.Predmet.ProtuStrankaListFormatedOIB>
  <DomainObject.Predmet.ProtuStrankaListFormatedWithAdress>
    <izvorni_sadrzaj>
      <item>PAUK GRADNJA jednostavno društvo s ograničenom odgovornošću za gradnju, Ulica IV 30A, 22234 Prvić Šepurine</item>
    </izvorni_sadrzaj>
    <derivirana_varijabla naziv="DomainObject.Predmet.ProtuStrankaListFormatedWithAdress_1">
      <item>PAUK GRADNJA jednostavno društvo s ograničenom odgovornošću za gradnju, Ulica IV 30A, 22234 Prvić Šepurine</item>
    </derivirana_varijabla>
  </DomainObject.Predmet.ProtuStrankaListFormatedWithAdress>
  <DomainObject.Predmet.ProtuStrankaListFormatedWithAdressOIB>
    <izvorni_sadrzaj>
      <item>PAUK GRADNJA jednostavno društvo s ograničenom odgovornošću za gradnju, OIB 05967129576, Ulica IV 30A, 22234 Prvić Šepurine</item>
    </izvorni_sadrzaj>
    <derivirana_varijabla naziv="DomainObject.Predmet.ProtuStrankaListFormatedWithAdressOIB_1">
      <item>PAUK GRADNJA jednostavno društvo s ograničenom odgovornošću za gradnju, OIB 05967129576, Ulica IV 30A, 22234 Prvić Šepurine</item>
    </derivirana_varijabla>
  </DomainObject.Predmet.ProtuStrankaListFormatedWithAdressOIB>
  <DomainObject.Predmet.ProtuStrankaListNazivFormated>
    <izvorni_sadrzaj>
      <item>PAUK GRADNJA jednostavno društvo s ograničenom odgovornošću za gradnju</item>
    </izvorni_sadrzaj>
    <derivirana_varijabla naziv="DomainObject.Predmet.ProtuStrankaListNazivFormated_1">
      <item>PAUK GRADNJA jednostavno društvo s ograničenom odgovornošću za gradnju</item>
    </derivirana_varijabla>
  </DomainObject.Predmet.ProtuStrankaListNazivFormated>
  <DomainObject.Predmet.ProtuStrankaListNazivFormatedOIB>
    <izvorni_sadrzaj>
      <item>PAUK GRADNJA jednostavno društvo s ograničenom odgovornošću za gradnju, OIB 05967129576</item>
    </izvorni_sadrzaj>
    <derivirana_varijabla naziv="DomainObject.Predmet.ProtuStrankaListNazivFormatedOIB_1">
      <item>PAUK GRADNJA jednostavno društvo s ograničenom odgovornošću za gradnju, OIB 05967129576</item>
    </derivirana_varijabla>
  </DomainObject.Predmet.ProtuStrankaListNazivFormatedOIB>
  <DomainObject.Predmet.OstaliListFormated>
    <izvorni_sadrzaj>
      <item>Ivan Grubelić</item>
    </izvorni_sadrzaj>
    <derivirana_varijabla naziv="DomainObject.Predmet.OstaliListFormated_1">
      <item>Ivan Grubelić</item>
    </derivirana_varijabla>
  </DomainObject.Predmet.OstaliListFormated>
  <DomainObject.Predmet.OstaliListFormatedOIB>
    <izvorni_sadrzaj>
      <item>Ivan Grubelić, OIB 68836361947</item>
    </izvorni_sadrzaj>
    <derivirana_varijabla naziv="DomainObject.Predmet.OstaliListFormatedOIB_1">
      <item>Ivan Grubelić, OIB 68836361947</item>
    </derivirana_varijabla>
  </DomainObject.Predmet.OstaliListFormatedOIB>
  <DomainObject.Predmet.OstaliListFormatedWithAdress>
    <izvorni_sadrzaj>
      <item>Ivan Grubelić, Ulica Iv 30 A, 22234 Prvić Šepurine</item>
    </izvorni_sadrzaj>
    <derivirana_varijabla naziv="DomainObject.Predmet.OstaliListFormatedWithAdress_1">
      <item>Ivan Grubelić, Ulica Iv 30 A, 22234 Prvić Šepurine</item>
    </derivirana_varijabla>
  </DomainObject.Predmet.OstaliListFormatedWithAdress>
  <DomainObject.Predmet.OstaliListFormatedWithAdressOIB>
    <izvorni_sadrzaj>
      <item>Ivan Grubelić, OIB 68836361947, Ulica Iv 30 A, 22234 Prvić Šepurine</item>
    </izvorni_sadrzaj>
    <derivirana_varijabla naziv="DomainObject.Predmet.OstaliListFormatedWithAdressOIB_1">
      <item>Ivan Grubelić, OIB 68836361947, Ulica Iv 30 A, 22234 Prvić Šepurine</item>
    </derivirana_varijabla>
  </DomainObject.Predmet.OstaliListFormatedWithAdressOIB>
  <DomainObject.Predmet.OstaliListNazivFormated>
    <izvorni_sadrzaj>
      <item>Ivan Grubelić</item>
    </izvorni_sadrzaj>
    <derivirana_varijabla naziv="DomainObject.Predmet.OstaliListNazivFormated_1">
      <item>Ivan Grubelić</item>
    </derivirana_varijabla>
  </DomainObject.Predmet.OstaliListNazivFormated>
  <DomainObject.Predmet.OstaliListNazivFormatedOIB>
    <izvorni_sadrzaj>
      <item>Ivan Grubelić, OIB 68836361947</item>
    </izvorni_sadrzaj>
    <derivirana_varijabla naziv="DomainObject.Predmet.OstaliListNazivFormatedOIB_1">
      <item>Ivan Grubelić, OIB 68836361947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PAUK GRADNJA jednostavno društvo s ograničenom odgovornošću za gradnju</izvorni_sadrzaj>
    <derivirana_varijabla naziv="DomainObject.Predmet.ProtustrankaIDrugi_1">PAUK GRADNJA jednostavno društvo s ograničenom odgovornošću za gradnju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PAUK GRADNJA jednostavno društvo s ograničenom odgovornošću za gradnju, OIB 05967129576, Ulica IV 30A, 22234 Prvić Šepurine</izvorni_sadrzaj>
    <derivirana_varijabla naziv="DomainObject.Predmet.ProtustrankaIDrugiAdressOIB_1">PAUK GRADNJA jednostavno društvo s ograničenom odgovornošću za gradnju, OIB 05967129576, Ulica IV 30A, 22234 Prvić Šepurine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PAUK GRADNJA jednostavno društvo s ograničenom odgovornošću za gradnju</item>
      <item>Ivan Grubelić</item>
    </izvorni_sadrzaj>
    <derivirana_varijabla naziv="DomainObject.Predmet.SudioniciListNaziv_1">
      <item>FINA - Podružnica Šibenik</item>
      <item>PAUK GRADNJA jednostavno društvo s ograničenom odgovornošću za gradnju</item>
      <item>Ivan Grubelić</item>
    </derivirana_varijabla>
  </DomainObject.Predmet.SudioniciListNaziv>
  <DomainObject.Predmet.SudioniciListAdressOIB>
    <izvorni_sadrzaj>
      <item>FINA - Podružnica Šibenik, OIB 85821130368, Perivoj L. Marune 1,22000 Šibenik</item>
      <item>PAUK GRADNJA jednostavno društvo s ograničenom odgovornošću za gradnju, OIB 05967129576, Ulica IV 30A,22234 Prvić Šepurine</item>
      <item>Ivan Grubelić, OIB 68836361947, Ulica Iv 30 A,22234 Prvić Šepurine</item>
    </izvorni_sadrzaj>
    <derivirana_varijabla naziv="DomainObject.Predmet.SudioniciListAdressOIB_1">
      <item>FINA - Podružnica Šibenik, OIB 85821130368, Perivoj L. Marune 1,22000 Šibenik</item>
      <item>PAUK GRADNJA jednostavno društvo s ograničenom odgovornošću za gradnju, OIB 05967129576, Ulica IV 30A,22234 Prvić Šepurine</item>
      <item>Ivan Grubelić, OIB 68836361947, Ulica Iv 30 A,22234 Prvić Šepurine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05967129576</item>
      <item>, OIB 68836361947</item>
    </izvorni_sadrzaj>
    <derivirana_varijabla naziv="DomainObject.Predmet.SudioniciListNazivOIB_1">
      <item>, OIB 85821130368</item>
      <item>, OIB 05967129576</item>
      <item>, OIB 68836361947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svibnja 2018.</izvorni_sadrzaj>
    <derivirana_varijabla naziv="DomainObject.Predmet.DatumZadnjeOdrzaneSudskeRadnje_1">14. svibnja 2018.</derivirana_varijabla>
  </DomainObject.Predmet.DatumZadnjeOdrzaneSudskeRadnje>
  <DomainObject.PredzadnjaOdlukaIzPredmeta.DatumDonosenjaOdluke>
    <izvorni_sadrzaj>20. travnja 2018.</izvorni_sadrzaj>
    <derivirana_varijabla naziv="DomainObject.PredzadnjaOdlukaIzPredmeta.DatumDonosenjaOdluke_1">20. travnja 2018.</derivirana_varijabla>
  </DomainObject.PredzadnjaOdlukaIzPredmeta.DatumDonosenjaOdluke>
  <DomainObject.PredzadnjaOdlukaIzPredmeta.Oznaka>
    <izvorni_sadrzaj>St-123/2018-2</izvorni_sadrzaj>
    <derivirana_varijabla naziv="DomainObject.PredzadnjaOdlukaIzPredmeta.Oznaka_1">St-123/2018-2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88</properties:Words>
  <properties:Characters>511</properties:Characters>
  <properties:Lines>35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2018-10-24T11:53:00Z</dcterms:created>
  <dc:creator>Administrator</dc:creator>
  <cp:lastModifiedBy>wsadmin</cp:lastModifiedBy>
  <cp:lastPrinted>2017-05-09T11:42:00Z</cp:lastPrinted>
  <dcterms:modified xmlns:xsi="http://www.w3.org/2001/XMLSchema-instance" xsi:type="dcterms:W3CDTF">2018-11-02T08:55:00Z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(St-123-18-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