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e138" w14:paraId="42be138" w:rsidRDefault="00AE649C" w:rsidP="00EB2327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EB2327" w:rsidP="00EB2327" w:rsidR="00EB2327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St-297/2015-4.</w:t>
      </w:r>
    </w:p>
    <w:p w:rsidRDefault="00EB2327" w:rsidP="00EB2327" w:rsidR="00EB2327">
      <w:pPr>
        <w:outlineLvl w:val="0"/>
        <w:rPr>
          <w:rFonts w:cs="Arial" w:hAnsi="Arial" w:ascii="Arial"/>
          <w:noProof/>
        </w:rPr>
      </w:pPr>
    </w:p>
    <w:p w:rsidRDefault="00EB2327" w:rsidP="00EB2327" w:rsidR="00EB232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B2327" w:rsidP="00EB2327" w:rsidR="00EB2327">
      <w:pPr>
        <w:rPr>
          <w:rFonts w:cs="Arial" w:hAnsi="Arial" w:ascii="Arial"/>
          <w:b/>
          <w:noProof/>
        </w:rPr>
      </w:pPr>
    </w:p>
    <w:p w:rsidRDefault="00EB2327" w:rsidP="00EB2327" w:rsidR="00EB232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B2327" w:rsidP="00EB2327" w:rsidR="00EB2327">
      <w:pPr>
        <w:outlineLvl w:val="0"/>
        <w:rPr>
          <w:rFonts w:cs="Arial" w:hAnsi="Arial" w:ascii="Arial"/>
          <w:noProof/>
        </w:rPr>
      </w:pPr>
    </w:p>
    <w:p w:rsidRDefault="00EB2327" w:rsidP="00EB2327" w:rsidR="00EB232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VATES j.d.o.o. za usluge iz </w:t>
      </w:r>
      <w:proofErr w:type="spellStart"/>
      <w:r>
        <w:rPr>
          <w:rFonts w:cs="Arial" w:hAnsi="Arial" w:ascii="Arial"/>
        </w:rPr>
        <w:t>Ivanske</w:t>
      </w:r>
      <w:proofErr w:type="spellEnd"/>
      <w:r>
        <w:rPr>
          <w:rFonts w:cs="Arial" w:hAnsi="Arial" w:ascii="Arial"/>
        </w:rPr>
        <w:t>, Ivana Mažuranića 26, MBS 010090817, OIB 65592266702, d</w:t>
      </w:r>
      <w:r>
        <w:rPr>
          <w:rFonts w:cs="Arial" w:hAnsi="Arial" w:ascii="Arial"/>
          <w:noProof/>
        </w:rPr>
        <w:t>ana 14. ožujka 2016. godine</w:t>
      </w:r>
    </w:p>
    <w:p w:rsidRDefault="00EB2327" w:rsidP="00EB2327" w:rsidR="00EB2327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EB2327" w:rsidP="00EB2327" w:rsidR="00EB2327" w:rsidRPr="00EB23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rFonts w:cs="Arial" w:hAnsi="Arial" w:ascii="Arial"/>
        </w:rPr>
        <w:t xml:space="preserve">I. Pokreće se postupak radi utvrđivanja uvjeta za otvaranje stečajnog postupka nad dužnikom VATES j.d.o.o. za usluge iz </w:t>
      </w:r>
      <w:proofErr w:type="spellStart"/>
      <w:r>
        <w:rPr>
          <w:rFonts w:cs="Arial" w:hAnsi="Arial" w:ascii="Arial"/>
        </w:rPr>
        <w:t>Ivanske</w:t>
      </w:r>
      <w:proofErr w:type="spellEnd"/>
      <w:r>
        <w:rPr>
          <w:rFonts w:cs="Arial" w:hAnsi="Arial" w:ascii="Arial"/>
        </w:rPr>
        <w:t>, Ivana Mažuranića 26, MBS 010090817, OIB 65592266702.</w:t>
      </w:r>
    </w:p>
    <w:p w:rsidRDefault="00EB2327" w:rsidP="00EB2327" w:rsidR="00EB232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 xml:space="preserve">VATES j.d.o.o. za usluge iz </w:t>
      </w:r>
      <w:proofErr w:type="spellStart"/>
      <w:r>
        <w:rPr>
          <w:rFonts w:cs="Arial" w:hAnsi="Arial" w:ascii="Arial"/>
        </w:rPr>
        <w:t>Ivanske</w:t>
      </w:r>
      <w:proofErr w:type="spellEnd"/>
      <w:r>
        <w:rPr>
          <w:rFonts w:cs="Arial" w:hAnsi="Arial" w:ascii="Arial"/>
        </w:rPr>
        <w:t>, Ivana Mažuranića 26, MBS 010090817, OIB 65592266702, p</w:t>
      </w:r>
      <w:r>
        <w:rPr>
          <w:rFonts w:cs="Arial" w:hAnsi="Arial" w:ascii="Arial"/>
          <w:noProof/>
        </w:rPr>
        <w:t>ostavlja se privremeni stečajni upravitelj.</w:t>
      </w:r>
    </w:p>
    <w:p w:rsidRDefault="00EB2327" w:rsidP="00EB2327" w:rsidR="00EB232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DARKO ŠKET iz Križevaca, M.Kiepacha 51, OIB 06128975111.</w:t>
      </w:r>
    </w:p>
    <w:p w:rsidRDefault="00EB2327" w:rsidP="00EB2327" w:rsidR="00EB232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B2327" w:rsidP="00EB2327" w:rsidR="00EB232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EB2327" w:rsidP="00EB2327" w:rsidR="00EB232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</w:t>
      </w:r>
    </w:p>
    <w:p w:rsidRDefault="00EB2327" w:rsidP="00EB2327" w:rsidR="00EB232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07. travnja 2016.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B2327" w:rsidP="00EB2327" w:rsidR="00EB232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EB2327" w:rsidP="00EB2327" w:rsidR="00EB232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Snježana Dečur</w:t>
      </w:r>
    </w:p>
    <w:p w:rsidRDefault="00EB2327" w:rsidP="00EB2327" w:rsidR="00EB232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- privremeni stečajni upravitelj </w:t>
      </w:r>
    </w:p>
    <w:p w:rsidRDefault="00EB2327" w:rsidP="00EB2327" w:rsidR="00EB232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EB2327" w:rsidP="00EB2327" w:rsidR="00EB232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  <w:b/>
          <w:noProof/>
        </w:rPr>
      </w:pPr>
      <w:r>
        <w:rPr>
          <w:rFonts w:eastAsiaTheme="minorHAnsi" w:cs="Arial" w:hAnsi="Arial" w:ascii="Arial"/>
          <w:noProof/>
          <w:lang w:eastAsia="en-US"/>
        </w:rPr>
        <w:t xml:space="preserve">                   </w:t>
      </w:r>
      <w:r>
        <w:rPr>
          <w:rFonts w:cs="Arial" w:hAnsi="Arial" w:ascii="Arial"/>
          <w:b/>
          <w:noProof/>
        </w:rPr>
        <w:t>Obrazloženje</w:t>
      </w:r>
    </w:p>
    <w:p w:rsidRDefault="00EB2327" w:rsidP="00EB2327" w:rsidR="00EB2327">
      <w:pPr>
        <w:jc w:val="center"/>
        <w:outlineLvl w:val="0"/>
        <w:rPr>
          <w:rFonts w:cs="Arial" w:hAnsi="Arial" w:ascii="Arial"/>
          <w:noProof/>
        </w:rPr>
      </w:pPr>
    </w:p>
    <w:p w:rsidRDefault="00EB2327" w:rsidP="00EB2327" w:rsidR="00EB232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28. listopada 2015. dužnik u Očevidniku redoslijeda osnova za plaćanje ima evidentirane neizvršene osnove za plaćanje u neprekinutom razdoblju od 120 dana, u ukupnom iznosu od 8.013,33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tri zaposlenika.</w:t>
      </w:r>
      <w:r>
        <w:rPr>
          <w:rFonts w:cs="Arial" w:hAnsi="Arial" w:ascii="Arial"/>
        </w:rPr>
        <w:t xml:space="preserve">              </w:t>
      </w:r>
    </w:p>
    <w:p w:rsidRDefault="00EB2327" w:rsidP="00EB2327" w:rsidR="00EB232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EB2327" w:rsidP="00EB2327" w:rsidR="00EB232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EB2327" w:rsidP="00EB2327" w:rsidR="00EB232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EB2327" w:rsidP="00EB2327" w:rsidR="00EB232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ožujka 2016. godine </w:t>
      </w:r>
    </w:p>
    <w:p w:rsidRDefault="00EB2327" w:rsidP="00EB2327" w:rsidR="00EB2327">
      <w:pPr>
        <w:jc w:val="both"/>
        <w:rPr>
          <w:rFonts w:cs="Arial" w:hAnsi="Arial" w:ascii="Arial"/>
          <w:noProof/>
        </w:rPr>
      </w:pPr>
    </w:p>
    <w:p w:rsidRDefault="00EB2327" w:rsidP="00EB2327" w:rsidR="00EB232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B2327" w:rsidP="00EB2327" w:rsidR="00EB232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B2327" w:rsidP="00EB2327" w:rsidR="00EB2327">
      <w:pPr>
        <w:jc w:val="both"/>
        <w:rPr>
          <w:rFonts w:cs="Arial" w:hAnsi="Arial" w:ascii="Arial"/>
          <w:noProof/>
        </w:rPr>
      </w:pPr>
    </w:p>
    <w:p w:rsidRDefault="00EB2327" w:rsidP="00EB2327" w:rsidR="00EB232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EB2327" w:rsidP="00EB2327" w:rsidR="00EB2327">
      <w:pPr>
        <w:jc w:val="both"/>
        <w:rPr>
          <w:rFonts w:cs="Arial" w:hAnsi="Arial" w:ascii="Arial"/>
        </w:rPr>
      </w:pPr>
    </w:p>
    <w:p w:rsidRDefault="00EB2327" w:rsidP="00EB2327" w:rsidR="00EB2327">
      <w:pPr>
        <w:jc w:val="both"/>
        <w:rPr>
          <w:rFonts w:cs="Arial" w:hAnsi="Arial" w:ascii="Arial"/>
          <w:noProof/>
        </w:rPr>
      </w:pPr>
    </w:p>
    <w:p w:rsidRDefault="00EB2327" w:rsidP="00EB2327" w:rsidR="00EB2327">
      <w:pPr>
        <w:jc w:val="both"/>
        <w:rPr>
          <w:rFonts w:cs="Arial" w:hAnsi="Arial" w:ascii="Arial"/>
          <w:noProof/>
        </w:rPr>
      </w:pPr>
    </w:p>
    <w:p w:rsidRDefault="00EB2327" w:rsidP="00EB2327" w:rsidR="00EB232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  <w:bookmarkStart w:name="_GoBack" w:id="0"/>
      <w:bookmarkEnd w:id="0"/>
    </w:p>
    <w:p w:rsidRDefault="00EB2327" w:rsidP="00EB2327" w:rsidR="00EB232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 FINI putem sudskog dostavljača i e-oglasnom pločom</w:t>
      </w:r>
    </w:p>
    <w:p w:rsidRDefault="00EB2327" w:rsidP="00EB2327" w:rsidR="00EB232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</w:t>
      </w:r>
    </w:p>
    <w:p w:rsidRDefault="00EB2327" w:rsidP="00EB2327" w:rsidR="00EB232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EB2327" w:rsidP="00EB2327" w:rsidR="00EB232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EB2327" w:rsidP="00EB2327" w:rsidR="00EB232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</w:t>
      </w:r>
    </w:p>
    <w:p w:rsidRDefault="00EB2327" w:rsidP="00EB2327" w:rsidR="00EB232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</w:t>
      </w:r>
    </w:p>
    <w:p w:rsidRDefault="00EB2327" w:rsidP="00EB2327" w:rsidR="00EB232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B2327" w:rsidP="00EB2327" w:rsidR="00EB232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Bj.14.3.2016.g.</w:t>
      </w:r>
    </w:p>
    <w:p w:rsidRDefault="00EB2327" w:rsidP="00EB2327" w:rsidR="00EB2327">
      <w:pPr>
        <w:rPr>
          <w:rFonts w:cs="Arial" w:hAnsi="Arial" w:ascii="Arial"/>
        </w:rPr>
      </w:pPr>
    </w:p>
    <w:p w:rsidRDefault="00EB2327" w:rsidP="00EB2327" w:rsidR="00EB2327">
      <w:pPr>
        <w:jc w:val="both"/>
        <w:rPr>
          <w:rFonts w:cs="Arial" w:hAnsi="Arial" w:ascii="Arial"/>
        </w:rPr>
      </w:pPr>
    </w:p>
    <w:p w:rsidRDefault="00EB23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327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84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St-297/2015-4</izvorni_sadrzaj>
    <derivirana_varijabla naziv="DomainObject.Oznaka_1">St-297/2015-4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St-297/2015</izvorni_sadrzaj>
    <derivirana_varijabla naziv="DomainObject.Predmet.OznakaBroj_1">St-297/2015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VATES jednostavno društvo s ograničenom odgovornošću za usluge, Ivanska zastupanog po punomoćniku SNJEŽANA DEČUR</izvorni_sadrzaj>
    <derivirana_varijabla naziv="DomainObject.Predmet.ProtustrankaFormated_1">  VATES jednostavno društvo s ograničenom odgovornošću za usluge, Ivanska zastupanog po punomoćniku SNJEŽANA DEČUR</derivirana_varijabla>
  </DomainObject.Predmet.ProtustrankaFormated>
  <DomainObject.Predmet.ProtustrankaFormatedOIB>
    <izvorni_sadrzaj>  VATES jednostavno društvo s ograničenom odgovornošću za usluge, Ivanska, OIB 65592266702 zastupanog po punomoćniku SNJEŽANA DEČUR</izvorni_sadrzaj>
    <derivirana_varijabla naziv="DomainObject.Predmet.ProtustrankaFormatedOIB_1">  VATES jednostavno društvo s ograničenom odgovornošću za usluge, Ivanska, OIB 65592266702 zastupanog po punomoćniku SNJEŽANA DEČUR</derivirana_varijabla>
  </DomainObject.Predmet.ProtustrankaFormatedOIB>
  <DomainObject.Predmet.ProtustrankaFormatedWithAdress>
    <izvorni_sadrzaj> VATES jednostavno društvo s ograničenom odgovornošću za usluge, Ivanska, Ivana Mažuranića 26, 43231 Ivanska zastupanog po punomoćniku SNJEŽANA DEČUR</izvorni_sadrzaj>
    <derivirana_varijabla naziv="DomainObject.Predmet.ProtustrankaFormatedWithAdress_1"> VATES jednostavno društvo s ograničenom odgovornošću za usluge, Ivanska, Ivana Mažuranića 26, 43231 Ivanska zastupanog po punomoćniku SNJEŽANA DEČUR</derivirana_varijabla>
  </DomainObject.Predmet.ProtustrankaFormatedWithAdress>
  <DomainObject.Predmet.ProtustrankaFormatedWithAdressOIB>
    <izvorni_sadrzaj> VATES jednostavno društvo s ograničenom odgovornošću za usluge, Ivanska, OIB 65592266702, Ivana Mažuranića 26, 43231 Ivanska zastupanog po punomoćniku SNJEŽANA DEČUR</izvorni_sadrzaj>
    <derivirana_varijabla naziv="DomainObject.Predmet.ProtustrankaFormatedWithAdressOIB_1"> VATES jednostavno društvo s ograničenom odgovornošću za usluge, Ivanska, OIB 65592266702, Ivana Mažuranića 26, 43231 Ivanska zastupanog po punomoćniku SNJEŽANA DEČUR</derivirana_varijabla>
  </DomainObject.Predmet.ProtustrankaFormatedWithAdressOIB>
  <DomainObject.Predmet.ProtustrankaWithAdress>
    <izvorni_sadrzaj>VATES jednostavno društvo s ograničenom odgovornošću za usluge, Ivanska Ivana Mažuranića 26, 43231 Ivanska</izvorni_sadrzaj>
    <derivirana_varijabla naziv="DomainObject.Predmet.ProtustrankaWithAdress_1">VATES jednostavno društvo s ograničenom odgovornošću za usluge, Ivanska Ivana Mažuranića 26, 43231 Ivanska</derivirana_varijabla>
  </DomainObject.Predmet.ProtustrankaWithAdress>
  <DomainObject.Predmet.ProtustrankaWithAdressOIB>
    <izvorni_sadrzaj>VATES jednostavno društvo s ograničenom odgovornošću za usluge, Ivanska, OIB 65592266702, Ivana Mažuranića 26, 43231 Ivanska</izvorni_sadrzaj>
    <derivirana_varijabla naziv="DomainObject.Predmet.ProtustrankaWithAdressOIB_1">VATES jednostavno društvo s ograničenom odgovornošću za usluge, Ivanska, OIB 65592266702, Ivana Mažuranića 26, 43231 Ivanska</derivirana_varijabla>
  </DomainObject.Predmet.ProtustrankaWithAdressOIB>
  <DomainObject.Predmet.ProtustrankaNazivFormated>
    <izvorni_sadrzaj>VATES jednostavno društvo s ograničenom odgovornošću za usluge, Ivanska</izvorni_sadrzaj>
    <derivirana_varijabla naziv="DomainObject.Predmet.ProtustrankaNazivFormated_1">VATES jednostavno društvo s ograničenom odgovornošću za usluge, Ivanska</derivirana_varijabla>
  </DomainObject.Predmet.ProtustrankaNazivFormated>
  <DomainObject.Predmet.ProtustrankaNazivFormatedOIB>
    <izvorni_sadrzaj>VATES jednostavno društvo s ograničenom odgovornošću za usluge, Ivanska, OIB 65592266702</izvorni_sadrzaj>
    <derivirana_varijabla naziv="DomainObject.Predmet.ProtustrankaNazivFormatedOIB_1">VATES jednostavno društvo s ograničenom odgovornošću za usluge, Ivanska, OIB 65592266702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VATES jednostavno društvo s ograničenom odgovornošću za usluge, Ivanska zastupanog po punomoćniku SNJEŽANA DEČUR</item>
    </izvorni_sadrzaj>
    <derivirana_varijabla naziv="DomainObject.Predmet.ProtuStrankaListFormated_1">
      <item>VATES jednostavno društvo s ograničenom odgovornošću za usluge, Ivanska zastupanog po punomoćniku SNJEŽANA DEČUR</item>
    </derivirana_varijabla>
  </DomainObject.Predmet.ProtuStrankaListFormated>
  <DomainObject.Predmet.ProtuStrankaListFormatedOIB>
    <izvorni_sadrzaj>
      <item>VATES jednostavno društvo s ograničenom odgovornošću za usluge, Ivanska, OIB 65592266702 zastupanog po punomoćniku SNJEŽANA DEČUR</item>
    </izvorni_sadrzaj>
    <derivirana_varijabla naziv="DomainObject.Predmet.ProtuStrankaListFormatedOIB_1">
      <item>VATES jednostavno društvo s ograničenom odgovornošću za usluge, Ivanska, OIB 65592266702 zastupanog po punomoćniku SNJEŽANA DEČUR</item>
    </derivirana_varijabla>
  </DomainObject.Predmet.ProtuStrankaListFormatedOIB>
  <DomainObject.Predmet.ProtuStrankaListFormatedWithAdress>
    <izvorni_sadrzaj>
      <item>VATES jednostavno društvo s ograničenom odgovornošću za usluge, Ivanska, Ivana Mažuranića 26, 43231 Ivanska zastupanog po punomoćniku SNJEŽANA DEČUR</item>
    </izvorni_sadrzaj>
    <derivirana_varijabla naziv="DomainObject.Predmet.ProtuStrankaListFormatedWithAdress_1">
      <item>VATES jednostavno društvo s ograničenom odgovornošću za usluge, Ivanska, Ivana Mažuranića 26, 43231 Ivanska zastupanog po punomoćniku SNJEŽANA DEČUR</item>
    </derivirana_varijabla>
  </DomainObject.Predmet.ProtuStrankaListFormatedWithAdress>
  <DomainObject.Predmet.ProtuStrankaListFormatedWithAdressOIB>
    <izvorni_sadrzaj>
      <item>VATES jednostavno društvo s ograničenom odgovornošću za usluge, Ivanska, OIB 65592266702, Ivana Mažuranića 26, 43231 Ivanska zastupanog po punomoćniku SNJEŽANA DEČUR</item>
    </izvorni_sadrzaj>
    <derivirana_varijabla naziv="DomainObject.Predmet.ProtuStrankaListFormatedWithAdressOIB_1">
      <item>VATES jednostavno društvo s ograničenom odgovornošću za usluge, Ivanska, OIB 65592266702, Ivana Mažuranića 26, 43231 Ivanska zastupanog po punomoćniku SNJEŽANA DEČUR</item>
    </derivirana_varijabla>
  </DomainObject.Predmet.ProtuStrankaListFormatedWithAdressOIB>
  <DomainObject.Predmet.ProtuStrankaListNazivFormated>
    <izvorni_sadrzaj>
      <item>VATES jednostavno društvo s ograničenom odgovornošću za usluge, Ivanska</item>
    </izvorni_sadrzaj>
    <derivirana_varijabla naziv="DomainObject.Predmet.ProtuStrankaListNazivFormated_1">
      <item>VATES jednostavno društvo s ograničenom odgovornošću za usluge, Ivanska</item>
    </derivirana_varijabla>
  </DomainObject.Predmet.ProtuStrankaListNazivFormated>
  <DomainObject.Predmet.ProtuStrankaListNazivFormatedOIB>
    <izvorni_sadrzaj>
      <item>VATES jednostavno društvo s ograničenom odgovornošću za usluge, Ivanska, OIB 65592266702</item>
    </izvorni_sadrzaj>
    <derivirana_varijabla naziv="DomainObject.Predmet.ProtuStrankaListNazivFormatedOIB_1">
      <item>VATES jednostavno društvo s ograničenom odgovornošću za usluge, Ivanska, OIB 65592266702</item>
    </derivirana_varijabla>
  </DomainObject.Predmet.ProtuStrankaListNazivFormatedOIB>
  <DomainObject.Predmet.OstaliListFormated>
    <izvorni_sadrzaj>
      <item>SNJEŽANA DEČUR punomoćnik sudionika u postupku VATES jednostavno društvo s ograničenom odgovornošću za usluge, Ivanska</item>
    </izvorni_sadrzaj>
    <derivirana_varijabla naziv="DomainObject.Predmet.OstaliListFormated_1">
      <item>SNJEŽANA DEČUR punomoćnik sudionika u postupku VATES jednostavno društvo s ograničenom odgovornošću za usluge, Ivanska</item>
    </derivirana_varijabla>
  </DomainObject.Predmet.OstaliListFormated>
  <DomainObject.Predmet.OstaliListFormatedOIB>
    <izvorni_sadrzaj>
      <item>SNJEŽANA DEČUR, OIB 37152491965 punomoćnik sudionika u postupku VATES jednostavno društvo s ograničenom odgovornošću za usluge, Ivanska</item>
    </izvorni_sadrzaj>
    <derivirana_varijabla naziv="DomainObject.Predmet.OstaliListFormatedOIB_1">
      <item>SNJEŽANA DEČUR, OIB 37152491965 punomoćnik sudionika u postupku VATES jednostavno društvo s ograničenom odgovornošću za usluge, Ivanska</item>
    </derivirana_varijabla>
  </DomainObject.Predmet.OstaliListFormatedOIB>
  <DomainObject.Predmet.OstaliListFormatedWithAdress>
    <izvorni_sadrzaj>
      <item>SNJEŽANA DEČUR, Križic 22., 43231 Križic punomoćnik sudionika u postupku VATES jednostavno društvo s ograničenom odgovornošću za usluge, Ivanska</item>
    </izvorni_sadrzaj>
    <derivirana_varijabla naziv="DomainObject.Predmet.OstaliListFormatedWithAdress_1">
      <item>SNJEŽANA DEČUR, Križic 22., 43231 Križic punomoćnik sudionika u postupku VATES jednostavno društvo s ograničenom odgovornošću za usluge, Ivanska</item>
    </derivirana_varijabla>
  </DomainObject.Predmet.OstaliListFormatedWithAdress>
  <DomainObject.Predmet.OstaliListFormatedWithAdressOIB>
    <izvorni_sadrzaj>
      <item>SNJEŽANA DEČUR, OIB 37152491965, Križic 22., 43231 Križic punomoćnik sudionika u postupku VATES jednostavno društvo s ograničenom odgovornošću za usluge, Ivanska</item>
    </izvorni_sadrzaj>
    <derivirana_varijabla naziv="DomainObject.Predmet.OstaliListFormatedWithAdressOIB_1">
      <item>SNJEŽANA DEČUR, OIB 37152491965, Križic 22., 43231 Križic punomoćnik sudionika u postupku VATES jednostavno društvo s ograničenom odgovornošću za usluge, Ivanska</item>
    </derivirana_varijabla>
  </DomainObject.Predmet.OstaliListFormatedWithAdressOIB>
  <DomainObject.Predmet.OstaliListNazivFormated>
    <izvorni_sadrzaj>
      <item>SNJEŽANA DEČUR</item>
    </izvorni_sadrzaj>
    <derivirana_varijabla naziv="DomainObject.Predmet.OstaliListNazivFormated_1">
      <item>SNJEŽANA DEČUR</item>
    </derivirana_varijabla>
  </DomainObject.Predmet.OstaliListNazivFormated>
  <DomainObject.Predmet.OstaliListNazivFormatedOIB>
    <izvorni_sadrzaj>
      <item>SNJEŽANA DEČUR, OIB 37152491965</item>
    </izvorni_sadrzaj>
    <derivirana_varijabla naziv="DomainObject.Predmet.OstaliListNazivFormatedOIB_1">
      <item>SNJEŽANA DEČUR, OIB 37152491965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St-297/2015-4</izvorni_sadrzaj>
    <derivirana_varijabla naziv="DomainObject.PoslovniBrojDokumenta_1">St-297/2015-4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VATES jednostavno društvo s ograničenom odgovornošću za usluge, Ivanska</izvorni_sadrzaj>
    <derivirana_varijabla naziv="DomainObject.Predmet.ProtustrankaIDrugi_1">VATES jednostavno društvo s ograničenom odgovornošću za usluge,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VATES jednostavno društvo s ograničenom odgovornošću za usluge, Ivanska, OIB 65592266702, Ivana Mažuranića 26, 43231 Ivanska</izvorni_sadrzaj>
    <derivirana_varijabla naziv="DomainObject.Predmet.ProtustrankaIDrugiAdressOIB_1">VATES jednostavno društvo s ograničenom odgovornošću za usluge, Ivanska, OIB 65592266702, Ivana Mažuranića 26,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VATES jednostavno društvo s ograničenom odgovornošću za usluge, Ivanska</item>
      <item>SNJEŽANA DEČUR</item>
    </izvorni_sadrzaj>
    <derivirana_varijabla naziv="DomainObject.Predmet.SudioniciListNaziv_1">
      <item>FINA, RC ZAGREB, Podružnica Bjelovar</item>
      <item>VATES jednostavno društvo s ograničenom odgovornošću za usluge, Ivanska</item>
      <item>SNJEŽANA DEČUR</item>
    </derivirana_varijabla>
  </DomainObject.Predmet.SudioniciListNaziv>
  <DomainObject.Predmet.SudioniciListAdressOIB>
    <izvorni_sadrzaj>
      <item>FINA, RC ZAGREB, Podružnica Bjelovar, OIB 85821130368, F. Supila 4,43000 Bjelovar</item>
      <item>VATES jednostavno društvo s ograničenom odgovornošću za usluge, Ivanska, OIB 65592266702, Ivana Mažuranića 26,43231 Ivanska</item>
      <item>SNJEŽANA DEČUR, OIB 37152491965, Križic 22.,43231 Križic</item>
    </izvorni_sadrzaj>
    <derivirana_varijabla naziv="DomainObject.Predmet.SudioniciListAdressOIB_1">
      <item>FINA, RC ZAGREB, Podružnica Bjelovar, OIB 85821130368, F. Supila 4,43000 Bjelovar</item>
      <item>VATES jednostavno društvo s ograničenom odgovornošću za usluge, Ivanska, OIB 65592266702, Ivana Mažuranića 26,43231 Ivanska</item>
      <item>SNJEŽANA DEČUR, OIB 37152491965, Križic 22.,43231 Križic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9FB41-1697-4CBD-BC0A-ED10F648C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617</properties:Words>
  <properties:Characters>3437</properties:Characters>
  <properties:Lines>88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2016-03-14T07:34:00Z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St-297/2015-4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