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f463" w14:paraId="efff463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13733F">
        <w:t>5516</w:t>
      </w:r>
      <w:r>
        <w:t>/2015</w:t>
      </w:r>
      <w:r w:rsidR="001E3DBF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525D54">
        <w:t>DERA INTER d.o.o., Koturaška cesta 3a, Zagreb, OIB: 04105453500</w:t>
      </w:r>
      <w:r>
        <w:t xml:space="preserve">, dana  </w:t>
      </w:r>
      <w:r w:rsidR="00595698">
        <w:t>29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25D54">
        <w:t>DERA INTER d.o.o., Koturaška cesta 3a, Zagreb, OIB: 04105453500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595698">
        <w:t>29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595698">
        <w:t>jnog upravitelja imenuje se MILAN BARIŠA OBRADOVIĆ iz Svete Nedelje, Srebrnjak 20B, OIB:</w:t>
      </w:r>
      <w:r w:rsidR="00595698" w:rsidRPr="006E11BD">
        <w:t xml:space="preserve"> 45619494339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525D54">
        <w:t>DERA INTER d.o.o., Koturaška cesta 3a, Zagreb, OIB: 04105453500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595698" w:rsidP="00047C0E" w:rsidR="00047C0E">
      <w:pPr>
        <w:pStyle w:val="Bezproreda"/>
        <w:jc w:val="center"/>
      </w:pPr>
      <w:r>
        <w:t>U Zagrebu, 29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E3DBF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1E3DBF" w:rsidP="001E3DBF" w:rsidR="001E3DBF">
      <w:pPr>
        <w:pStyle w:val="Bezproreda"/>
        <w:jc w:val="right"/>
      </w:pPr>
      <w:r>
        <w:t>Za točnost otpravka-ovlašteni službenik:</w:t>
      </w:r>
    </w:p>
    <w:p w:rsidRDefault="001E3DBF" w:rsidP="001E3DBF" w:rsidR="001E3DBF">
      <w:pPr>
        <w:pStyle w:val="Bezproreda"/>
        <w:jc w:val="right"/>
      </w:pPr>
      <w:r>
        <w:t xml:space="preserve">Tanja Štraubert </w:t>
      </w:r>
    </w:p>
    <w:sectPr w:rsidSect="00EF1FD3" w:rsidR="001E3DB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3BD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13733F">
          <w:t>5516/2015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3733F"/>
    <w:rsid w:val="001B22F8"/>
    <w:rsid w:val="001E3DBF"/>
    <w:rsid w:val="002D3D73"/>
    <w:rsid w:val="003A3366"/>
    <w:rsid w:val="004E266D"/>
    <w:rsid w:val="00525D54"/>
    <w:rsid w:val="00595698"/>
    <w:rsid w:val="00677951"/>
    <w:rsid w:val="00AA13BD"/>
    <w:rsid w:val="00AA7B27"/>
    <w:rsid w:val="00AE11D4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9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E3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D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E3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D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5516</izvorni_sadrzaj>
    <derivirana_varijabla naziv="DomainObject.Predmet.Broj_1">5516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St-5516/2015</izvorni_sadrzaj>
    <derivirana_varijabla naziv="DomainObject.Predmet.OznakaBroj_1">St-5516/2015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DERA INTER d.o.o. zastupanog po punomoćniku Nenad Rapić</izvorni_sadrzaj>
    <derivirana_varijabla naziv="DomainObject.Predmet.ProtustrankaFormated_1">  DERA INTER d.o.o. zastupanog po punomoćniku Nenad Rapić</derivirana_varijabla>
  </DomainObject.Predmet.ProtustrankaFormated>
  <DomainObject.Predmet.ProtustrankaFormatedOIB>
    <izvorni_sadrzaj>  DERA INTER d.o.o., OIB 04105453500 zastupanog po punomoćniku Nenad Rapić</izvorni_sadrzaj>
    <derivirana_varijabla naziv="DomainObject.Predmet.ProtustrankaFormatedOIB_1">  DERA INTER d.o.o., OIB 04105453500 zastupanog po punomoćniku Nenad Rapić</derivirana_varijabla>
  </DomainObject.Predmet.ProtustrankaFormatedOIB>
  <DomainObject.Predmet.ProtustrankaFormatedWithAdress>
    <izvorni_sadrzaj> DERA INTER d.o.o., Koturaška cesta 3a, 10000 Zagreb zastupanog po punomoćniku Nenad Rapić</izvorni_sadrzaj>
    <derivirana_varijabla naziv="DomainObject.Predmet.ProtustrankaFormatedWithAdress_1"> DERA INTER d.o.o., Koturaška cesta 3a, 10000 Zagreb zastupanog po punomoćniku Nenad Rapić</derivirana_varijabla>
  </DomainObject.Predmet.ProtustrankaFormatedWithAdress>
  <DomainObject.Predmet.ProtustrankaFormatedWithAdressOIB>
    <izvorni_sadrzaj> DERA INTER d.o.o., OIB 04105453500, Koturaška cesta 3a, 10000 Zagreb zastupanog po punomoćniku Nenad Rapić</izvorni_sadrzaj>
    <derivirana_varijabla naziv="DomainObject.Predmet.ProtustrankaFormatedWithAdressOIB_1"> DERA INTER d.o.o., OIB 04105453500, Koturaška cesta 3a, 10000 Zagreb zastupanog po punomoćniku Nenad Rapić</derivirana_varijabla>
  </DomainObject.Predmet.ProtustrankaFormatedWithAdressOIB>
  <DomainObject.Predmet.ProtustrankaWithAdress>
    <izvorni_sadrzaj>DERA INTER d.o.o. Koturaška cesta 3a, 10000 Zagreb</izvorni_sadrzaj>
    <derivirana_varijabla naziv="DomainObject.Predmet.ProtustrankaWithAdress_1">DERA INTER d.o.o. Koturaška cesta 3a, 10000 Zagreb</derivirana_varijabla>
  </DomainObject.Predmet.ProtustrankaWithAdress>
  <DomainObject.Predmet.ProtustrankaWithAdressOIB>
    <izvorni_sadrzaj>DERA INTER d.o.o., OIB 04105453500, Koturaška cesta 3a, 10000 Zagreb</izvorni_sadrzaj>
    <derivirana_varijabla naziv="DomainObject.Predmet.ProtustrankaWithAdressOIB_1">DERA INTER d.o.o., OIB 04105453500, Koturaška cesta 3a, 10000 Zagreb</derivirana_varijabla>
  </DomainObject.Predmet.ProtustrankaWithAdressOIB>
  <DomainObject.Predmet.ProtustrankaNazivFormated>
    <izvorni_sadrzaj>DERA INTER d.o.o.</izvorni_sadrzaj>
    <derivirana_varijabla naziv="DomainObject.Predmet.ProtustrankaNazivFormated_1">DERA INTER d.o.o.</derivirana_varijabla>
  </DomainObject.Predmet.ProtustrankaNazivFormated>
  <DomainObject.Predmet.ProtustrankaNazivFormatedOIB>
    <izvorni_sadrzaj>DERA INTER d.o.o., OIB 04105453500</izvorni_sadrzaj>
    <derivirana_varijabla naziv="DomainObject.Predmet.ProtustrankaNazivFormatedOIB_1">DERA INTER d.o.o., OIB 04105453500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DERA INTER d.o.o. zastupanog po punomoćniku Nenad Rapić</item>
    </izvorni_sadrzaj>
    <derivirana_varijabla naziv="DomainObject.Predmet.ProtuStrankaListFormated_1">
      <item>DERA INTER d.o.o. zastupanog po punomoćniku Nenad Rapić</item>
    </derivirana_varijabla>
  </DomainObject.Predmet.ProtuStrankaListFormated>
  <DomainObject.Predmet.ProtuStrankaListFormatedOIB>
    <izvorni_sadrzaj>
      <item>DERA INTER d.o.o., OIB 04105453500 zastupanog po punomoćniku Nenad Rapić</item>
    </izvorni_sadrzaj>
    <derivirana_varijabla naziv="DomainObject.Predmet.ProtuStrankaListFormatedOIB_1">
      <item>DERA INTER d.o.o., OIB 04105453500 zastupanog po punomoćniku Nenad Rapić</item>
    </derivirana_varijabla>
  </DomainObject.Predmet.ProtuStrankaListFormatedOIB>
  <DomainObject.Predmet.ProtuStrankaListFormatedWithAdress>
    <izvorni_sadrzaj>
      <item>DERA INTER d.o.o., Koturaška cesta 3a, 10000 Zagreb zastupanog po punomoćniku Nenad Rapić</item>
    </izvorni_sadrzaj>
    <derivirana_varijabla naziv="DomainObject.Predmet.ProtuStrankaListFormatedWithAdress_1">
      <item>DERA INTER d.o.o., Koturaška cesta 3a, 10000 Zagreb zastupanog po punomoćniku Nenad Rapić</item>
    </derivirana_varijabla>
  </DomainObject.Predmet.ProtuStrankaListFormatedWithAdress>
  <DomainObject.Predmet.ProtuStrankaListFormatedWithAdressOIB>
    <izvorni_sadrzaj>
      <item>DERA INTER d.o.o., OIB 04105453500, Koturaška cesta 3a, 10000 Zagreb zastupanog po punomoćniku Nenad Rapić</item>
    </izvorni_sadrzaj>
    <derivirana_varijabla naziv="DomainObject.Predmet.ProtuStrankaListFormatedWithAdressOIB_1">
      <item>DERA INTER d.o.o., OIB 04105453500, Koturaška cesta 3a, 10000 Zagreb zastupanog po punomoćniku Nenad Rapić</item>
    </derivirana_varijabla>
  </DomainObject.Predmet.ProtuStrankaListFormatedWithAdressOIB>
  <DomainObject.Predmet.ProtuStrankaListNazivFormated>
    <izvorni_sadrzaj>
      <item>DERA INTER d.o.o.</item>
    </izvorni_sadrzaj>
    <derivirana_varijabla naziv="DomainObject.Predmet.ProtuStrankaListNazivFormated_1">
      <item>DERA INTER d.o.o.</item>
    </derivirana_varijabla>
  </DomainObject.Predmet.ProtuStrankaListNazivFormated>
  <DomainObject.Predmet.ProtuStrankaListNazivFormatedOIB>
    <izvorni_sadrzaj>
      <item>DERA INTER d.o.o., OIB 04105453500</item>
    </izvorni_sadrzaj>
    <derivirana_varijabla naziv="DomainObject.Predmet.ProtuStrankaListNazivFormatedOIB_1">
      <item>DERA INTER d.o.o., OIB 04105453500</item>
    </derivirana_varijabla>
  </DomainObject.Predmet.ProtuStrankaListNazivFormatedOIB>
  <DomainObject.Predmet.OstaliListFormated>
    <izvorni_sadrzaj>
      <item>Milan Bariša Obradović</item>
      <item>Nenad Rapić punomoćnik sudionika u postupku DERA INTER d.o.o.</item>
    </izvorni_sadrzaj>
    <derivirana_varijabla naziv="DomainObject.Predmet.OstaliListFormated_1">
      <item>Milan Bariša Obradović</item>
      <item>Nenad Rapić punomoćnik sudionika u postupku DERA INTER d.o.o.</item>
    </derivirana_varijabla>
  </DomainObject.Predmet.OstaliListFormated>
  <DomainObject.Predmet.OstaliListFormatedOIB>
    <izvorni_sadrzaj>
      <item>Milan Bariša Obradović, OIB 45619494339</item>
      <item>Nenad Rapić, OIB 42179722754 punomoćnik sudionika u postupku DERA INTER d.o.o.</item>
    </izvorni_sadrzaj>
    <derivirana_varijabla naziv="DomainObject.Predmet.OstaliListFormatedOIB_1">
      <item>Milan Bariša Obradović, OIB 45619494339</item>
      <item>Nenad Rapić, OIB 42179722754 punomoćnik sudionika u postupku DERA INTER d.o.o.</item>
    </derivirana_varijabla>
  </DomainObject.Predmet.OstaliListFormatedOIB>
  <DomainObject.Predmet.OstaliListFormatedWithAdress>
    <izvorni_sadrzaj>
      <item>Milan Bariša Obradović, Srebrnjak 20b, 10431 Srebrnjak</item>
      <item>Nenad Rapić, Koturaška Cesta 3a, 10000 Zagreb punomoćnik sudionika u postupku DERA INTER d.o.o.</item>
    </izvorni_sadrzaj>
    <derivirana_varijabla naziv="DomainObject.Predmet.OstaliListFormatedWithAdress_1">
      <item>Milan Bariša Obradović, Srebrnjak 20b, 10431 Srebrnjak</item>
      <item>Nenad Rapić, Koturaška Cesta 3a, 10000 Zagreb punomoćnik sudionika u postupku DERA INTER d.o.o.</item>
    </derivirana_varijabla>
  </DomainObject.Predmet.OstaliListFormatedWithAdress>
  <DomainObject.Predmet.OstaliListFormatedWithAdressOIB>
    <izvorni_sadrzaj>
      <item>Milan Bariša Obradović, OIB 45619494339, Srebrnjak 20b, 10431 Srebrnjak</item>
      <item>Nenad Rapić, OIB 42179722754, Koturaška Cesta 3a, 10000 Zagreb punomoćnik sudionika u postupku DERA INTER d.o.o.</item>
    </izvorni_sadrzaj>
    <derivirana_varijabla naziv="DomainObject.Predmet.OstaliListFormatedWithAdressOIB_1">
      <item>Milan Bariša Obradović, OIB 45619494339, Srebrnjak 20b, 10431 Srebrnjak</item>
      <item>Nenad Rapić, OIB 42179722754, Koturaška Cesta 3a, 10000 Zagreb punomoćnik sudionika u postupku DERA INTER d.o.o.</item>
    </derivirana_varijabla>
  </DomainObject.Predmet.OstaliListFormatedWithAdressOIB>
  <DomainObject.Predmet.OstaliListNazivFormated>
    <izvorni_sadrzaj>
      <item>Milan Bariša Obradović</item>
      <item>Nenad Rapić</item>
    </izvorni_sadrzaj>
    <derivirana_varijabla naziv="DomainObject.Predmet.OstaliListNazivFormated_1">
      <item>Milan Bariša Obradović</item>
      <item>Nenad Rapić</item>
    </derivirana_varijabla>
  </DomainObject.Predmet.OstaliListNazivFormated>
  <DomainObject.Predmet.OstaliListNazivFormatedOIB>
    <izvorni_sadrzaj>
      <item>Milan Bariša Obradović, OIB 45619494339</item>
      <item>Nenad Rapić, OIB 42179722754</item>
    </izvorni_sadrzaj>
    <derivirana_varijabla naziv="DomainObject.Predmet.OstaliListNazivFormatedOIB_1">
      <item>Milan Bariša Obradović, OIB 45619494339</item>
      <item>Nenad Rapić, OIB 42179722754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DERA INTER d.o.o.</izvorni_sadrzaj>
    <derivirana_varijabla naziv="DomainObject.Predmet.ProtustrankaIDrugi_1">DERA INTER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DERA INTER d.o.o., OIB 04105453500, Koturaška cesta 3a, 10000 Zagreb</izvorni_sadrzaj>
    <derivirana_varijabla naziv="DomainObject.Predmet.ProtustrankaIDrugiAdressOIB_1">DERA INTER d.o.o., OIB 04105453500, Koturaška cesta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DERA INTER d.o.o.</item>
      <item>FINA Regionalni centar Zagreb</item>
      <item>Milan Bariša Obradović</item>
      <item>Nenad Rapić</item>
    </izvorni_sadrzaj>
    <derivirana_varijabla naziv="DomainObject.Predmet.SudioniciListNaziv_1">
      <item>DERA INTER d.o.o.</item>
      <item>FINA Regionalni centar Zagreb</item>
      <item>Milan Bariša Obradović</item>
      <item>Nenad Rapić</item>
    </derivirana_varijabla>
  </DomainObject.Predmet.SudioniciListNaziv>
  <DomainObject.Predmet.SudioniciListAdressOIB>
    <izvorni_sadrzaj>
      <item>DERA INTER d.o.o., OIB 04105453500, Koturaška cesta 3a,10000 Zagreb</item>
      <item>FINA Regionalni centar Zagreb, OIB 85821130368, Trg svibanjskih žrtava 1995.br 1,10000 Zagreb</item>
      <item>Milan Bariša Obradović, OIB 45619494339, Srebrnjak 20b,10431 Srebrnjak</item>
      <item>Nenad Rapić, OIB 42179722754, Koturaška Cesta 3a,10000 Zagreb</item>
    </izvorni_sadrzaj>
    <derivirana_varijabla naziv="DomainObject.Predmet.SudioniciListAdressOIB_1">
      <item>DERA INTER d.o.o., OIB 04105453500, Koturaška cesta 3a,10000 Zagreb</item>
      <item>FINA Regionalni centar Zagreb, OIB 85821130368, Trg svibanjskih žrtava 1995.br 1,10000 Zagreb</item>
      <item>Milan Bariša Obradović, OIB 45619494339, Srebrnjak 20b,10431 Srebrnjak</item>
      <item>Nenad Rapić, OIB 42179722754, Koturaška Cesta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04105453500</item>
      <item>, OIB 85821130368</item>
      <item>, OIB 45619494339</item>
      <item>, OIB 42179722754</item>
    </izvorni_sadrzaj>
    <derivirana_varijabla naziv="DomainObject.Predmet.SudioniciListNazivOIB_1">
      <item>, OIB 04105453500</item>
      <item>, OIB 85821130368</item>
      <item>, OIB 45619494339</item>
      <item>, OIB 42179722754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1999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2016-04-22T14:14:00Z</dcterms:created>
  <dc:creator>Sandra Rotar Vogrin</dc:creator>
  <cp:lastModifiedBy>Tanja Štraubert</cp:lastModifiedBy>
  <cp:lastPrinted>2016-04-29T09:32:00Z</cp:lastPrinted>
  <dcterms:modified xmlns:xsi="http://www.w3.org/2001/XMLSchema-instance" xsi:type="dcterms:W3CDTF">2016-04-29T09:32:00Z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