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0d57" w14:paraId="a650d57" w:rsidRDefault="008E2C90" w:rsidP="008E2C90" w:rsidR="008E2C90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E2C90" w:rsidP="008E2C90" w:rsidR="008E2C90">
      <w:pPr>
        <w:jc w:val="both"/>
      </w:pPr>
      <w:r>
        <w:t xml:space="preserve">       REPUBLIKA HRVATSKA</w:t>
      </w:r>
    </w:p>
    <w:p w:rsidRDefault="008E2C90" w:rsidP="008E2C90" w:rsidR="008E2C90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E2C90" w:rsidP="008E2C90" w:rsidR="008E2C90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 w:rsidR="0086772F">
        <w:rPr>
          <w:bCs/>
        </w:rPr>
        <w:t xml:space="preserve">   </w:t>
      </w:r>
    </w:p>
    <w:p w:rsidRDefault="008E2C90" w:rsidP="008E2C90" w:rsidR="008E2C90">
      <w:pPr>
        <w:ind w:left="5664"/>
      </w:pPr>
    </w:p>
    <w:p w:rsidRDefault="008E2C90" w:rsidP="008E2C90" w:rsidR="008E2C90">
      <w:pPr>
        <w:jc w:val="center"/>
      </w:pPr>
      <w:r>
        <w:t>R E P U B L I K A   H R V A T S K A</w:t>
      </w:r>
    </w:p>
    <w:p w:rsidRDefault="008E2C90" w:rsidP="008E2C90" w:rsidR="008E2C90">
      <w:pPr>
        <w:rPr>
          <w:b/>
        </w:rPr>
      </w:pPr>
    </w:p>
    <w:p w:rsidRDefault="008E2C90" w:rsidP="008E2C90" w:rsidR="008E2C90">
      <w:pPr>
        <w:jc w:val="center"/>
      </w:pPr>
      <w:r>
        <w:t>R J E Š E N J E</w:t>
      </w:r>
    </w:p>
    <w:p w:rsidRDefault="008E2C90" w:rsidP="008E2C90" w:rsidR="008E2C90">
      <w:pPr>
        <w:jc w:val="center"/>
      </w:pPr>
    </w:p>
    <w:p w:rsidRDefault="008E2C90" w:rsidP="008E2C90" w:rsidR="008E2C90">
      <w:pPr>
        <w:jc w:val="center"/>
      </w:pPr>
    </w:p>
    <w:p w:rsidRDefault="00A54614" w:rsidP="008E2C90" w:rsidR="008E2C90">
      <w:pPr>
        <w:ind w:firstLine="708"/>
        <w:jc w:val="both"/>
      </w:pPr>
      <w:r>
        <w:t>TRGOVAČKI SUD U VARAŽDINU, po sucu toga suda Jasni Lekić, kao stečajnom sucu, u stečajnom predmetu u povodu prijedloga predlagatelja FINANCIJSKA AGENCIJA Regionalni centar Zagreb, Podružnica Varaždin, A. Cesarca 2, protiv dužnika INICIUM proizvodnja, trgovina i usluge d.o.o., skraćena tvrtka INICIUM d.o.o. Đurđevac, Petra Preradovića 24, MBS: 010023943, OIB: 76954060678, radi otvaranja stečajnog postupka nad dužnikom, da</w:t>
      </w:r>
      <w:r>
        <w:t>na 1</w:t>
      </w:r>
      <w:r w:rsidR="000A624D">
        <w:t>7</w:t>
      </w:r>
      <w:r>
        <w:t xml:space="preserve">. </w:t>
      </w:r>
      <w:r w:rsidR="000A624D">
        <w:t>studenog</w:t>
      </w:r>
      <w:r>
        <w:t xml:space="preserve"> 2016. godine</w:t>
      </w:r>
      <w:r w:rsidR="008E2C90">
        <w:t xml:space="preserve">, </w:t>
      </w:r>
    </w:p>
    <w:p w:rsidRDefault="008E2C90" w:rsidP="008E2C90" w:rsidR="008E2C90">
      <w:pPr>
        <w:jc w:val="both"/>
      </w:pPr>
    </w:p>
    <w:p w:rsidRDefault="008E2C90" w:rsidP="008E2C90" w:rsidR="008E2C90">
      <w:pPr>
        <w:jc w:val="both"/>
      </w:pPr>
    </w:p>
    <w:p w:rsidRDefault="008E2C90" w:rsidP="008E2C90" w:rsidR="008E2C90">
      <w:pPr>
        <w:jc w:val="center"/>
      </w:pPr>
      <w:r>
        <w:t xml:space="preserve">r i j e š i o    j e </w:t>
      </w:r>
    </w:p>
    <w:p w:rsidRDefault="008E2C90" w:rsidP="008E2C90" w:rsidR="008E2C90">
      <w:pPr>
        <w:jc w:val="center"/>
      </w:pPr>
    </w:p>
    <w:p w:rsidRDefault="008E2C90" w:rsidP="008E2C90" w:rsidR="008E2C90"/>
    <w:p w:rsidRDefault="008E2C90" w:rsidP="008E2C90" w:rsidR="008E2C90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553CB9">
        <w:t>INICIUM proizvodnja, trgovina i usluge d.o.o., skraćena tvrtka INICIUM d.o.o. Đurđevac, Petra Preradovića 24, MBS: 010023943, OIB: 76954060678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8E2C90" w:rsidP="008E2C90" w:rsidR="008E2C90">
      <w:pPr>
        <w:jc w:val="both"/>
      </w:pPr>
    </w:p>
    <w:p w:rsidRDefault="008E2C90" w:rsidP="008E2C90" w:rsidR="008E2C90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8E2C90" w:rsidP="008E2C90" w:rsidR="008E2C90">
      <w:pPr>
        <w:jc w:val="both"/>
      </w:pPr>
    </w:p>
    <w:p w:rsidRDefault="009E3A9D" w:rsidP="008E2C90" w:rsidR="009E3A9D">
      <w:pPr>
        <w:jc w:val="both"/>
      </w:pPr>
    </w:p>
    <w:p w:rsidRDefault="008E2C90" w:rsidP="008E2C90" w:rsidR="008E2C90">
      <w:pPr>
        <w:jc w:val="center"/>
      </w:pPr>
      <w:r>
        <w:t>Obrazloženje</w:t>
      </w:r>
    </w:p>
    <w:p w:rsidRDefault="008E2C90" w:rsidP="008E2C90" w:rsidR="008E2C90">
      <w:pPr>
        <w:jc w:val="center"/>
      </w:pPr>
    </w:p>
    <w:p w:rsidRDefault="008E2C90" w:rsidP="008E2C90" w:rsidR="008E2C90">
      <w:pPr>
        <w:jc w:val="center"/>
      </w:pPr>
    </w:p>
    <w:p w:rsidRDefault="008E2C90" w:rsidP="008E2C90" w:rsidR="008E2C90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86772F" w:rsidP="008E2C90" w:rsidR="0086772F">
      <w:pPr>
        <w:jc w:val="both"/>
      </w:pPr>
    </w:p>
    <w:p w:rsidRDefault="008E2C90" w:rsidP="008E2C90" w:rsidR="008E2C90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8E2C90" w:rsidP="008E2C90" w:rsidR="008E2C90">
      <w:pPr>
        <w:jc w:val="both"/>
      </w:pPr>
    </w:p>
    <w:p w:rsidRDefault="008E2C90" w:rsidP="008E2C90" w:rsidR="008E2C90">
      <w:pPr>
        <w:jc w:val="both"/>
      </w:pPr>
    </w:p>
    <w:p w:rsidRDefault="008E2C90" w:rsidP="008E2C90" w:rsidR="008E2C90">
      <w:pPr>
        <w:jc w:val="both"/>
      </w:pPr>
    </w:p>
    <w:p w:rsidRDefault="008E2C90" w:rsidP="008E2C90" w:rsidR="008E2C90">
      <w:pPr>
        <w:jc w:val="center"/>
      </w:pPr>
      <w:r>
        <w:t xml:space="preserve">U Varaždinu, </w:t>
      </w:r>
      <w:r w:rsidR="00185BE8">
        <w:t>17. studenog</w:t>
      </w:r>
      <w:r>
        <w:t xml:space="preserve"> 2016. godine</w:t>
      </w:r>
    </w:p>
    <w:p w:rsidRDefault="008E2C90" w:rsidP="008E2C90" w:rsidR="008E2C90">
      <w:pPr>
        <w:jc w:val="center"/>
      </w:pPr>
    </w:p>
    <w:p w:rsidRDefault="008E2C90" w:rsidP="008E2C90" w:rsidR="008E2C90">
      <w:pPr>
        <w:jc w:val="center"/>
      </w:pPr>
    </w:p>
    <w:p w:rsidRDefault="008E2C90" w:rsidP="008E2C90" w:rsidR="008E2C90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8E2C90" w:rsidP="008E2C90" w:rsidR="008E2C90">
      <w:pPr>
        <w:jc w:val="both"/>
      </w:pPr>
    </w:p>
    <w:p w:rsidRDefault="008E2C90" w:rsidP="008E2C90" w:rsidR="008E2C90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8E2C90" w:rsidP="008E2C90" w:rsidR="008E2C90">
      <w:pPr>
        <w:jc w:val="both"/>
      </w:pPr>
    </w:p>
    <w:p w:rsidRDefault="008E2C90" w:rsidP="008E2C90" w:rsidR="008E2C90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8E2C90" w:rsidP="008E2C90" w:rsidR="008E2C90">
      <w:pPr>
        <w:jc w:val="both"/>
      </w:pPr>
    </w:p>
    <w:p w:rsidRDefault="008E2C90" w:rsidP="008E2C90" w:rsidR="008E2C90">
      <w:pPr>
        <w:jc w:val="both"/>
      </w:pPr>
    </w:p>
    <w:p w:rsidRDefault="008E2C90" w:rsidP="008E2C90" w:rsidR="008E2C90">
      <w:pPr>
        <w:jc w:val="both"/>
      </w:pPr>
    </w:p>
    <w:p w:rsidRDefault="008E2C90" w:rsidP="008E2C90" w:rsidR="008E2C90">
      <w:pPr>
        <w:jc w:val="both"/>
      </w:pPr>
      <w:r>
        <w:t>UPUTA O PRAVNOM LIJEKU:</w:t>
      </w:r>
    </w:p>
    <w:p w:rsidRDefault="008E2C90" w:rsidP="008E2C90" w:rsidR="008E2C90">
      <w:pPr>
        <w:jc w:val="both"/>
      </w:pPr>
      <w:r>
        <w:t xml:space="preserve">Protiv ovog rješenja posebna žalba nije dopuštena. </w:t>
      </w:r>
    </w:p>
    <w:p w:rsidRDefault="008E2C90" w:rsidP="008E2C90" w:rsidR="008E2C90">
      <w:pPr>
        <w:jc w:val="both"/>
      </w:pPr>
    </w:p>
    <w:p w:rsidRDefault="008E2C90" w:rsidP="008E2C90" w:rsidR="008E2C90">
      <w:pPr>
        <w:jc w:val="both"/>
      </w:pPr>
    </w:p>
    <w:p w:rsidRDefault="008E2C90" w:rsidP="008E2C90" w:rsidR="008E2C90">
      <w:pPr>
        <w:jc w:val="both"/>
      </w:pPr>
    </w:p>
    <w:p w:rsidRDefault="008E2C90" w:rsidP="008E2C90" w:rsidR="008E2C90">
      <w:pPr>
        <w:jc w:val="both"/>
      </w:pPr>
      <w:r>
        <w:t xml:space="preserve">DNA: 1. Direktor dužnika </w:t>
      </w:r>
      <w:r w:rsidR="00EB51B2">
        <w:t xml:space="preserve">Mladen Presečan, Đurđevac, Đure </w:t>
      </w:r>
      <w:proofErr w:type="spellStart"/>
      <w:r w:rsidR="00EB51B2">
        <w:t>Basaričeka</w:t>
      </w:r>
      <w:proofErr w:type="spellEnd"/>
      <w:r w:rsidR="00EB51B2">
        <w:t xml:space="preserve"> </w:t>
      </w:r>
      <w:proofErr w:type="spellStart"/>
      <w:r w:rsidR="00EB51B2">
        <w:t>bb</w:t>
      </w:r>
      <w:proofErr w:type="spellEnd"/>
    </w:p>
    <w:p w:rsidRDefault="008E2C90" w:rsidP="008E2C90" w:rsidR="008E2C90">
      <w:pPr>
        <w:jc w:val="both"/>
      </w:pPr>
      <w:r>
        <w:t xml:space="preserve">           2. e-Oglasna ploča ovog suda </w:t>
      </w:r>
    </w:p>
    <w:p w:rsidRDefault="00DA0242" w:rsidP="008E2C90" w:rsidR="00DA0242" w:rsidRPr="008E2C90"/>
    <w:sectPr w:rsidSect="0032366B" w:rsidR="00DA0242" w:rsidRPr="008E2C9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72F" w:rsidR="008333A9">
    <w:pPr>
      <w:pStyle w:val="Zaglavlje"/>
    </w:pPr>
    <w:r>
      <w:rPr>
        <w:rStyle w:val="PozadinaSvijetloCrvena"/>
        <w:shd w:fill="auto" w:color="auto" w:val="clear"/>
      </w:rPr>
      <w:t>Poslovni broj: 3 St-631/16-17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24D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BE8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CB9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72F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2C90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A9D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11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614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1B2"/>
    <w:rsid w:val="00EB53F6"/>
    <w:rsid w:val="00EB5CB3"/>
    <w:rsid w:val="00EB7CD8"/>
    <w:rsid w:val="00EC008A"/>
    <w:rsid w:val="00EC1474"/>
    <w:rsid w:val="00EC2BC0"/>
    <w:rsid w:val="00EC351C"/>
    <w:rsid w:val="00EC3F56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E2C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E2C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4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St-631/2016-17</izvorni_sadrzaj>
    <derivirana_varijabla naziv="DomainObject.Oznaka_1">St-631/2016-17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INICIUM proizvodnja, trgovina i usluge d.o.o. zastupanog po punomoćniku Mladen Presečan</izvorni_sadrzaj>
    <derivirana_varijabla naziv="DomainObject.Predmet.ProtustrankaFormated_1">  INICIUM proizvodnja, trgovina i usluge d.o.o. zastupanog po punomoćniku Mladen Presečan</derivirana_varijabla>
  </DomainObject.Predmet.ProtustrankaFormated>
  <DomainObject.Predmet.ProtustrankaFormatedOIB>
    <izvorni_sadrzaj>  INICIUM proizvodnja, trgovina i usluge d.o.o., OIB 76954060678 zastupanog po punomoćniku Mladen Presečan</izvorni_sadrzaj>
    <derivirana_varijabla naziv="DomainObject.Predmet.ProtustrankaFormatedOIB_1">  INICIUM proizvodnja, trgovina i usluge d.o.o., OIB 76954060678 zastupanog po punomoćniku Mladen Presečan</derivirana_varijabla>
  </DomainObject.Predmet.ProtustrankaFormatedOIB>
  <DomainObject.Predmet.ProtustrankaFormatedWithAdress>
    <izvorni_sadrzaj> INICIUM proizvodnja, trgovina i usluge d.o.o., Petra Preradovića 24, 48350 Đurđevac zastupanog po punomoćniku Mladen Presečan</izvorni_sadrzaj>
    <derivirana_varijabla naziv="DomainObject.Predmet.ProtustrankaFormatedWithAdress_1"> INICIUM proizvodnja, trgovina i usluge d.o.o., Petra Preradovića 24, 48350 Đurđevac zastupanog po punomoćniku Mladen Presečan</derivirana_varijabla>
  </DomainObject.Predmet.ProtustrankaFormatedWithAdress>
  <DomainObject.Predmet.ProtustrankaFormatedWithAdressOIB>
    <izvorni_sadrzaj> INICIUM proizvodnja, trgovina i usluge d.o.o., OIB 76954060678, Petra Preradovića 24, 48350 Đurđevac zastupanog po punomoćniku Mladen Presečan</izvorni_sadrzaj>
    <derivirana_varijabla naziv="DomainObject.Predmet.ProtustrankaFormatedWithAdressOIB_1"> INICIUM proizvodnja, trgovina i usluge d.o.o., OIB 76954060678, Petra Preradovića 24, 48350 Đurđevac zastupanog po punomoćniku Mladen Presečan</derivirana_varijabla>
  </DomainObject.Predmet.ProtustrankaFormatedWithAdressOIB>
  <DomainObject.Predmet.ProtustrankaWithAdress>
    <izvorni_sadrzaj>INICIUM proizvodnja, trgovina i usluge d.o.o. Petra Preradovića 24, 48350 Đurđevac</izvorni_sadrzaj>
    <derivirana_varijabla naziv="DomainObject.Predmet.ProtustrankaWithAdress_1">INICIUM proizvodnja, trgovina i usluge d.o.o. Petra Preradovića 24, 48350 Đurđevac</derivirana_varijabla>
  </DomainObject.Predmet.ProtustrankaWithAdress>
  <DomainObject.Predmet.ProtustrankaWithAdressOIB>
    <izvorni_sadrzaj>INICIUM proizvodnja, trgovina i usluge d.o.o., OIB 76954060678, Petra Preradovića 24, 48350 Đurđevac</izvorni_sadrzaj>
    <derivirana_varijabla naziv="DomainObject.Predmet.ProtustrankaWithAdressOIB_1">INICIUM proizvodnja, trgovina i usluge d.o.o., OIB 76954060678, Petra Preradovića 24, 48350 Đurđevac</derivirana_varijabla>
  </DomainObject.Predmet.ProtustrankaWithAdressOIB>
  <DomainObject.Predmet.ProtustrankaNazivFormated>
    <izvorni_sadrzaj>INICIUM proizvodnja, trgovina i usluge d.o.o.</izvorni_sadrzaj>
    <derivirana_varijabla naziv="DomainObject.Predmet.ProtustrankaNazivFormated_1">INICIUM proizvodnja, trgovina i usluge d.o.o.</derivirana_varijabla>
  </DomainObject.Predmet.ProtustrankaNazivFormated>
  <DomainObject.Predmet.ProtustrankaNazivFormatedOIB>
    <izvorni_sadrzaj>INICIUM proizvodnja, trgovina i usluge d.o.o., OIB 76954060678</izvorni_sadrzaj>
    <derivirana_varijabla naziv="DomainObject.Predmet.ProtustrankaNazivFormatedOIB_1">INICIUM proizvodnja, trgovina i usluge d.o.o., OIB 76954060678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75095.20</izvorni_sadrzaj>
    <derivirana_varijabla naziv="DomainObject.Predmet.TrenutnaVrijednost_1">75095.20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INICIUM proizvodnja, trgovina i usluge d.o.o. zastupanog po punomoćniku Mladen Presečan</item>
    </izvorni_sadrzaj>
    <derivirana_varijabla naziv="DomainObject.Predmet.ProtuStrankaListFormated_1">
      <item>INICIUM proizvodnja, trgovina i usluge d.o.o. zastupanog po punomoćniku Mladen Presečan</item>
    </derivirana_varijabla>
  </DomainObject.Predmet.ProtuStrankaListFormated>
  <DomainObject.Predmet.ProtuStrankaListFormatedOIB>
    <izvorni_sadrzaj>
      <item>INICIUM proizvodnja, trgovina i usluge d.o.o., OIB 76954060678 zastupanog po punomoćniku Mladen Presečan</item>
    </izvorni_sadrzaj>
    <derivirana_varijabla naziv="DomainObject.Predmet.ProtuStrankaListFormatedOIB_1">
      <item>INICIUM proizvodnja, trgovina i usluge d.o.o., OIB 76954060678 zastupanog po punomoćniku Mladen Presečan</item>
    </derivirana_varijabla>
  </DomainObject.Predmet.ProtuStrankaListFormatedOIB>
  <DomainObject.Predmet.ProtuStrankaListFormatedWithAdress>
    <izvorni_sadrzaj>
      <item>INICIUM proizvodnja, trgovina i usluge d.o.o., Petra Preradovića 24, 48350 Đurđevac zastupanog po punomoćniku Mladen Presečan</item>
    </izvorni_sadrzaj>
    <derivirana_varijabla naziv="DomainObject.Predmet.ProtuStrankaListFormatedWithAdress_1">
      <item>INICIUM proizvodnja, trgovina i usluge d.o.o., Petra Preradovića 24, 48350 Đurđevac zastupanog po punomoćniku Mladen Presečan</item>
    </derivirana_varijabla>
  </DomainObject.Predmet.ProtuStrankaListFormatedWithAdress>
  <DomainObject.Predmet.ProtuStrankaListFormatedWithAdressOIB>
    <izvorni_sadrzaj>
      <item>INICIUM proizvodnja, trgovina i usluge d.o.o., OIB 76954060678, Petra Preradovića 24, 48350 Đurđevac zastupanog po punomoćniku Mladen Presečan</item>
    </izvorni_sadrzaj>
    <derivirana_varijabla naziv="DomainObject.Predmet.ProtuStrankaListFormatedWithAdressOIB_1">
      <item>INICIUM proizvodnja, trgovina i usluge d.o.o., OIB 76954060678, Petra Preradovića 24, 48350 Đurđevac zastupanog po punomoćniku Mladen Presečan</item>
    </derivirana_varijabla>
  </DomainObject.Predmet.ProtuStrankaListFormatedWithAdressOIB>
  <DomainObject.Predmet.ProtuStrankaListNazivFormated>
    <izvorni_sadrzaj>
      <item>INICIUM proizvodnja, trgovina i usluge d.o.o.</item>
    </izvorni_sadrzaj>
    <derivirana_varijabla naziv="DomainObject.Predmet.ProtuStrankaListNazivFormated_1">
      <item>INICIUM proizvodnja, trgovina i usluge d.o.o.</item>
    </derivirana_varijabla>
  </DomainObject.Predmet.ProtuStrankaListNazivFormated>
  <DomainObject.Predmet.ProtuStrankaListNazivFormatedOIB>
    <izvorni_sadrzaj>
      <item>INICIUM proizvodnja, trgovina i usluge d.o.o., OIB 76954060678</item>
    </izvorni_sadrzaj>
    <derivirana_varijabla naziv="DomainObject.Predmet.ProtuStrankaListNazivFormatedOIB_1">
      <item>INICIUM proizvodnja, trgovina i usluge d.o.o., OIB 76954060678</item>
    </derivirana_varijabla>
  </DomainObject.Predmet.ProtuStrankaListNazivFormatedOIB>
  <DomainObject.Predmet.OstaliListFormated>
    <izvorni_sadrzaj>
      <item>sudski registar</item>
      <item>Mladen Presečan punomoćnik sudionika u postupku INICIUM proizvodnja, trgovina i usluge d.o.o.</item>
    </izvorni_sadrzaj>
    <derivirana_varijabla naziv="DomainObject.Predmet.OstaliListFormated_1">
      <item>sudski registar</item>
      <item>Mladen Presečan punomoćnik sudionika u postupku INICIUM proizvodnja, trgovina i usluge d.o.o.</item>
    </derivirana_varijabla>
  </DomainObject.Predmet.OstaliListFormated>
  <DomainObject.Predmet.OstaliListFormatedOIB>
    <izvorni_sadrzaj>
      <item>sudski registar</item>
      <item>Mladen Presečan, OIB 49528085925 punomoćnik sudionika u postupku INICIUM proizvodnja, trgovina i usluge d.o.o.</item>
    </izvorni_sadrzaj>
    <derivirana_varijabla naziv="DomainObject.Predmet.OstaliListFormatedOIB_1">
      <item>sudski registar</item>
      <item>Mladen Presečan, OIB 49528085925 punomoćnik sudionika u postupku INICIUM proizvodnja, trgovina i usluge d.o.o.</item>
    </derivirana_varijabla>
  </DomainObject.Predmet.OstaliListFormatedOIB>
  <DomainObject.Predmet.OstaliListFormatedWithAdress>
    <izvorni_sadrzaj>
      <item>sudski registar</item>
      <item>Mladen Presečan, Đure Basaričeka 7, 48350 Đurđevac punomoćnik sudionika u postupku INICIUM proizvodnja, trgovina i usluge d.o.o.</item>
    </izvorni_sadrzaj>
    <derivirana_varijabla naziv="DomainObject.Predmet.OstaliListFormatedWithAdress_1">
      <item>sudski registar</item>
      <item>Mladen Presečan, Đure Basaričeka 7, 48350 Đurđevac punomoćnik sudionika u postupku INICIUM proizvodnja, trgovina i usluge d.o.o.</item>
    </derivirana_varijabla>
  </DomainObject.Predmet.OstaliListFormatedWithAdress>
  <DomainObject.Predmet.OstaliListFormatedWithAdressOIB>
    <izvorni_sadrzaj>
      <item>sudski registar</item>
      <item>Mladen Presečan, OIB 49528085925, Đure Basaričeka 7, 48350 Đurđevac punomoćnik sudionika u postupku INICIUM proizvodnja, trgovina i usluge d.o.o.</item>
    </izvorni_sadrzaj>
    <derivirana_varijabla naziv="DomainObject.Predmet.OstaliListFormatedWithAdressOIB_1">
      <item>sudski registar</item>
      <item>Mladen Presečan, OIB 49528085925, Đure Basaričeka 7, 48350 Đurđevac punomoćnik sudionika u postupku INICIUM proizvodnja, trgovina i usluge d.o.o.</item>
    </derivirana_varijabla>
  </DomainObject.Predmet.OstaliListFormatedWithAdressOIB>
  <DomainObject.Predmet.OstaliListNazivFormated>
    <izvorni_sadrzaj>
      <item>sudski registar</item>
      <item>Mladen Presečan</item>
    </izvorni_sadrzaj>
    <derivirana_varijabla naziv="DomainObject.Predmet.OstaliListNazivFormated_1">
      <item>sudski registar</item>
      <item>Mladen Presečan</item>
    </derivirana_varijabla>
  </DomainObject.Predmet.OstaliListNazivFormated>
  <DomainObject.Predmet.OstaliListNazivFormatedOIB>
    <izvorni_sadrzaj>
      <item>sudski registar</item>
      <item>Mladen Presečan, OIB 49528085925</item>
    </izvorni_sadrzaj>
    <derivirana_varijabla naziv="DomainObject.Predmet.OstaliListNazivFormatedOIB_1">
      <item>sudski registar</item>
      <item>Mladen Presečan, OIB 49528085925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St-631/2016-17</izvorni_sadrzaj>
    <derivirana_varijabla naziv="DomainObject.PoslovniBrojDokumenta_1">St-631/2016-17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INICIUM proizvodnja, trgovina i usluge d.o.o.</izvorni_sadrzaj>
    <derivirana_varijabla naziv="DomainObject.Predmet.ProtustrankaIDrugi_1">INICIUM proizvodnja, trgovina i usluge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INICIUM proizvodnja, trgovina i usluge d.o.o., OIB 76954060678, Petra Preradovića 24, 48350 Đurđevac</izvorni_sadrzaj>
    <derivirana_varijabla naziv="DomainObject.Predmet.ProtustrankaIDrugiAdressOIB_1">INICIUM proizvodnja, trgovina i usluge d.o.o., OIB 76954060678, Petra Preradovića 24,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INICIUM proizvodnja, trgovina i usluge d.o.o.</item>
      <item>sudski registar</item>
      <item>Mladen Presečan</item>
    </izvorni_sadrzaj>
    <derivirana_varijabla naziv="DomainObject.Predmet.SudioniciListNaziv_1">
      <item>Financijska agencija</item>
      <item>INICIUM proizvodnja, trgovina i usluge d.o.o.</item>
      <item>sudski registar</item>
      <item>Mladen Presečan</item>
    </derivirana_varijabla>
  </DomainObject.Predmet.SudioniciListNaziv>
  <DomainObject.Predmet.SudioniciListAdressOIB>
    <izvorni_sadrzaj>
      <item>Financijska agencija, OIB 85821130368</item>
      <item>INICIUM proizvodnja, trgovina i usluge d.o.o., OIB 76954060678, Petra Preradovića 24,48350 Đurđevac</item>
      <item>sudski registar</item>
      <item>Mladen Presečan, OIB 49528085925, Đure Basaričeka 7,48350 Đurđevac</item>
    </izvorni_sadrzaj>
    <derivirana_varijabla naziv="DomainObject.Predmet.SudioniciListAdressOIB_1">
      <item>Financijska agencija, OIB 85821130368</item>
      <item>INICIUM proizvodnja, trgovina i usluge d.o.o., OIB 76954060678, Petra Preradovića 24,48350 Đurđevac</item>
      <item>sudski registar</item>
      <item>Mladen Presečan, OIB 49528085925, Đure Basaričeka 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E8B5B-1FAB-4361-A76E-5EF488170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1770</properties:Characters>
  <properties:Lines>67</properties:Lines>
  <properties:Paragraphs>20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2016-11-17T07:39:00Z</cp:lastPrinted>
  <dcterms:modified xmlns:xsi="http://www.w3.org/2001/XMLSchema-instance" xsi:type="dcterms:W3CDTF">2016-11-17T07:40:00Z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St-631/2016-17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