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aa0e" w14:paraId="ed9aa0e" w:rsidRDefault="0081496E" w:rsidP="0081496E" w:rsidR="0081496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1080/2015-8</w:t>
      </w:r>
    </w:p>
    <w:p w:rsidRDefault="0081496E" w:rsidP="0081496E" w:rsidR="008149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81496E" w:rsidP="0081496E" w:rsidR="008149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81496E" w:rsidP="0081496E" w:rsidR="0081496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81496E" w:rsidP="0081496E" w:rsidR="0081496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AAV-AKTIV d.o.o., OIB: 75487931837 sa sjedištem u </w:t>
      </w:r>
      <w:proofErr w:type="spellStart"/>
      <w:r>
        <w:t>Biškupečka</w:t>
      </w:r>
      <w:proofErr w:type="spellEnd"/>
      <w:r>
        <w:t xml:space="preserve"> 12 B, Varaždin</w:t>
      </w:r>
      <w:r>
        <w:t xml:space="preserve">, dana </w:t>
      </w:r>
      <w:r>
        <w:t>19</w:t>
      </w:r>
      <w:r>
        <w:t>. veljače 2016. godine</w:t>
      </w:r>
    </w:p>
    <w:p w:rsidRDefault="0081496E" w:rsidP="0081496E" w:rsidR="0081496E">
      <w:pPr>
        <w:jc w:val="both"/>
      </w:pPr>
    </w:p>
    <w:p w:rsidRDefault="0081496E" w:rsidP="0081496E" w:rsidR="0081496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 xml:space="preserve">  </w:t>
      </w:r>
      <w:r>
        <w:rPr>
          <w:szCs w:val="24"/>
        </w:rPr>
        <w:t xml:space="preserve">I </w:t>
      </w:r>
      <w:r>
        <w:rPr>
          <w:szCs w:val="24"/>
        </w:rPr>
        <w:t xml:space="preserve">  </w:t>
      </w:r>
      <w:r>
        <w:rPr>
          <w:szCs w:val="24"/>
        </w:rPr>
        <w:t xml:space="preserve">U </w:t>
      </w:r>
      <w:r>
        <w:rPr>
          <w:szCs w:val="24"/>
        </w:rPr>
        <w:t>cijelom tekstu rješenja broj 8 St-</w:t>
      </w:r>
      <w:r>
        <w:rPr>
          <w:szCs w:val="24"/>
        </w:rPr>
        <w:t>1080/2015</w:t>
      </w:r>
      <w:r>
        <w:rPr>
          <w:szCs w:val="24"/>
        </w:rPr>
        <w:t xml:space="preserve">-6 od 09. veljače 2016. ispravljaju se riječi „dužnik AA-AKTIV d.o.o., OIB: 75487931837 </w:t>
      </w:r>
      <w:r>
        <w:t xml:space="preserve">sa sjedištem u </w:t>
      </w:r>
      <w:proofErr w:type="spellStart"/>
      <w:r>
        <w:t>Biškupečka</w:t>
      </w:r>
      <w:proofErr w:type="spellEnd"/>
      <w:r>
        <w:t xml:space="preserve"> 12 B, Varaždin</w:t>
      </w:r>
      <w:r>
        <w:rPr>
          <w:szCs w:val="24"/>
        </w:rPr>
        <w:t xml:space="preserve">“ u odgovarajućem padežu, tako da sada ispravno glase: „dužnik AAV-AKTIV d.o.o., OIB: </w:t>
      </w:r>
      <w:r>
        <w:rPr>
          <w:szCs w:val="24"/>
        </w:rPr>
        <w:t xml:space="preserve">75487931837 </w:t>
      </w:r>
      <w:r>
        <w:t xml:space="preserve">sa sjedištem u </w:t>
      </w:r>
      <w:proofErr w:type="spellStart"/>
      <w:r>
        <w:t>Biškupečka</w:t>
      </w:r>
      <w:proofErr w:type="spellEnd"/>
      <w:r>
        <w:t xml:space="preserve"> 12 B, Varaždin</w:t>
      </w:r>
      <w:r>
        <w:rPr>
          <w:szCs w:val="24"/>
        </w:rPr>
        <w:t>“</w:t>
      </w:r>
    </w:p>
    <w:p w:rsidRDefault="0081496E" w:rsidP="0081496E" w:rsidR="0081496E">
      <w:pPr>
        <w:jc w:val="both"/>
        <w:rPr>
          <w:szCs w:val="24"/>
        </w:rPr>
      </w:pPr>
    </w:p>
    <w:p w:rsidRDefault="0081496E" w:rsidP="0081496E" w:rsidR="0081496E">
      <w:pPr>
        <w:ind w:firstLine="708"/>
        <w:jc w:val="both"/>
      </w:pPr>
      <w:r>
        <w:rPr>
          <w:szCs w:val="24"/>
        </w:rPr>
        <w:t xml:space="preserve">„II </w:t>
      </w:r>
      <w:r>
        <w:rPr>
          <w:szCs w:val="24"/>
        </w:rPr>
        <w:t xml:space="preserve">U ostalom dijelu rješenje broj </w:t>
      </w:r>
      <w:r>
        <w:rPr>
          <w:szCs w:val="24"/>
        </w:rPr>
        <w:t>8 St-1080/2015-6 od 09. veljače 2016.</w:t>
      </w:r>
      <w:r>
        <w:rPr>
          <w:szCs w:val="24"/>
        </w:rPr>
        <w:t xml:space="preserve"> ostaje neizmijenjeno.</w:t>
      </w:r>
    </w:p>
    <w:p w:rsidRDefault="0081496E" w:rsidP="0081496E" w:rsidR="0081496E">
      <w:pPr>
        <w:jc w:val="both"/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both"/>
        <w:rPr>
          <w:szCs w:val="24"/>
        </w:rPr>
      </w:pPr>
      <w:r>
        <w:rPr>
          <w:szCs w:val="24"/>
        </w:rPr>
        <w:tab/>
        <w:t xml:space="preserve">U rješenju broj 8 St-1080/2015-6 od 09. veljače </w:t>
      </w:r>
      <w:r>
        <w:rPr>
          <w:szCs w:val="24"/>
        </w:rPr>
        <w:t>2016. godine u</w:t>
      </w:r>
      <w:r>
        <w:rPr>
          <w:szCs w:val="24"/>
        </w:rPr>
        <w:t xml:space="preserve"> cijelom tekstu rješenja</w:t>
      </w:r>
      <w:r>
        <w:rPr>
          <w:szCs w:val="24"/>
        </w:rPr>
        <w:t xml:space="preserve"> </w:t>
      </w:r>
      <w:r>
        <w:rPr>
          <w:szCs w:val="24"/>
        </w:rPr>
        <w:t xml:space="preserve">naveden je </w:t>
      </w:r>
      <w:r>
        <w:rPr>
          <w:szCs w:val="24"/>
        </w:rPr>
        <w:t>krivo upisan</w:t>
      </w:r>
      <w:r>
        <w:rPr>
          <w:szCs w:val="24"/>
        </w:rPr>
        <w:t xml:space="preserve"> dužnik.</w:t>
      </w:r>
    </w:p>
    <w:p w:rsidRDefault="0081496E" w:rsidP="0081496E" w:rsidR="0081496E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>
        <w:rPr>
          <w:szCs w:val="24"/>
        </w:rPr>
        <w:t>19</w:t>
      </w:r>
      <w:r>
        <w:rPr>
          <w:szCs w:val="24"/>
        </w:rPr>
        <w:t>. veljače 2016.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 xml:space="preserve">     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81496E" w:rsidP="0081496E" w:rsidR="0081496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81496E" w:rsidP="0081496E" w:rsidR="0081496E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81496E" w:rsidP="0081496E" w:rsidR="0081496E">
      <w:pPr>
        <w:jc w:val="both"/>
        <w:rPr>
          <w:szCs w:val="24"/>
        </w:rPr>
      </w:pPr>
      <w:r>
        <w:rPr>
          <w:szCs w:val="24"/>
        </w:rPr>
        <w:lastRenderedPageBreak/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  <w:r>
        <w:rPr>
          <w:szCs w:val="24"/>
        </w:rPr>
        <w:t>DNA:</w:t>
      </w:r>
    </w:p>
    <w:p w:rsidRDefault="0081496E" w:rsidP="0081496E" w:rsidR="0081496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81496E" w:rsidP="0081496E" w:rsidR="0081496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81496E" w:rsidP="0081496E" w:rsidR="0081496E" w:rsidRPr="0081496E">
      <w:pPr>
        <w:numPr>
          <w:ilvl w:val="0"/>
          <w:numId w:val="47"/>
        </w:numPr>
        <w:rPr>
          <w:szCs w:val="24"/>
        </w:rPr>
      </w:pPr>
      <w:r w:rsidRPr="0081496E">
        <w:rPr>
          <w:szCs w:val="24"/>
        </w:rPr>
        <w:t xml:space="preserve">Dužnik </w:t>
      </w:r>
      <w:r>
        <w:t xml:space="preserve">AAV-AKTIV d.o.o., OIB: 75487931837 sa sjedištem u </w:t>
      </w:r>
      <w:proofErr w:type="spellStart"/>
      <w:r>
        <w:t>Biškupečka</w:t>
      </w:r>
      <w:proofErr w:type="spellEnd"/>
      <w:r>
        <w:t xml:space="preserve"> 12 B, Varaždin</w:t>
      </w:r>
      <w:r>
        <w:t xml:space="preserve"> </w:t>
      </w: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>
      <w:pPr>
        <w:rPr>
          <w:szCs w:val="24"/>
        </w:rPr>
      </w:pPr>
    </w:p>
    <w:p w:rsidRDefault="0081496E" w:rsidP="0081496E" w:rsidR="0081496E"/>
    <w:p w:rsidRDefault="0081496E" w:rsidP="0081496E" w:rsidR="0081496E"/>
    <w:p w:rsidRDefault="00DA0242" w:rsidP="0081496E" w:rsidR="00DA0242" w:rsidRPr="0081496E"/>
    <w:sectPr w:rsidSect="0081496E" w:rsidR="00DA0242" w:rsidRPr="0081496E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492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96E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1496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1496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95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St-1080/2015-8</izvorni_sadrzaj>
    <derivirana_varijabla naziv="DomainObject.Oznaka_1">St-1080/2015-8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69376.84</izvorni_sadrzaj>
    <derivirana_varijabla naziv="DomainObject.Predmet.TrenutnaVrijednost_1">69376.84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St-1080/2015-8</izvorni_sadrzaj>
    <derivirana_varijabla naziv="DomainObject.PoslovniBrojDokumenta_1">St-1080/2015-8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AAV - AKTIV društvo s ograničenom odgovornošću za prijevoz i trgovinu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AAV - AKTIV društvo s ograničenom odgovornošću za prijevoz i trgovinu, OIB 75481931837, Biškupečka 12/B,42000 Varaždin</item>
      <item>E-oglasna ploča</item>
      <item>Sudski registar, Trgovački sud u Varaždinu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587A7-8E3E-486B-ABF3-06283337A9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1601</properties:Characters>
  <properties:Lines>65</properties:Lines>
  <properties:Paragraphs>23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2016-02-19T11:51:00Z</cp:lastPrinted>
  <dcterms:modified xmlns:xsi="http://www.w3.org/2001/XMLSchema-instance" xsi:type="dcterms:W3CDTF">2016-02-19T11:51:00Z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St-1080/2015-8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