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125b" w14:paraId="ace125b" w:rsidRDefault="00D911EF" w:rsidP="00D911EF" w:rsidR="00D911E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11EF" w:rsidP="00D911EF" w:rsidR="00D911E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911EF" w:rsidP="00D911EF" w:rsidR="00D911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911EF" w:rsidP="00D911EF" w:rsidR="00D911E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911EF" w:rsidP="00D911EF" w:rsidR="00D911E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911EF" w:rsidP="00D911EF" w:rsidR="00D911E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911EF" w:rsidP="00D911EF" w:rsidR="00D911EF" w:rsidRPr="005D578C">
      <w:pPr>
        <w:jc w:val="center"/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E74B5A" w:rsidP="00D911EF" w:rsidR="00D911EF">
      <w:pPr>
        <w:ind w:firstLine="708"/>
        <w:rPr>
          <w:rFonts w:cs="Times New Roman" w:eastAsia="Times New Roman"/>
          <w:szCs w:val="24"/>
        </w:rPr>
      </w:pPr>
      <w:r w:rsidRPr="00E74B5A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D911EF" w:rsidRPr="00E74B5A">
        <w:rPr>
          <w:rFonts w:cs="Times New Roman" w:eastAsia="Times New Roman"/>
          <w:szCs w:val="24"/>
        </w:rPr>
        <w:t>,</w:t>
      </w:r>
      <w:r w:rsidR="00D911EF" w:rsidRPr="00E74B5A">
        <w:t xml:space="preserve"> </w:t>
      </w:r>
      <w:r w:rsidR="00D911EF" w:rsidRPr="00E74B5A">
        <w:rPr>
          <w:rFonts w:cs="Times New Roman" w:eastAsia="Times New Roman"/>
          <w:szCs w:val="24"/>
        </w:rPr>
        <w:t>u postupku</w:t>
      </w:r>
      <w:r w:rsidR="00D911EF" w:rsidRPr="005D578C">
        <w:rPr>
          <w:rFonts w:cs="Times New Roman" w:eastAsia="Times New Roman"/>
          <w:szCs w:val="24"/>
        </w:rPr>
        <w:t xml:space="preserve"> provedbe </w:t>
      </w:r>
      <w:r w:rsidR="00D911EF">
        <w:rPr>
          <w:rFonts w:cs="Times New Roman" w:eastAsia="Times New Roman"/>
          <w:szCs w:val="24"/>
        </w:rPr>
        <w:t xml:space="preserve">skraćenog stečajnog postupka nad </w:t>
      </w:r>
      <w:r w:rsidR="00D911EF" w:rsidRPr="005D578C">
        <w:rPr>
          <w:rFonts w:cs="Times New Roman" w:eastAsia="Times New Roman"/>
          <w:szCs w:val="24"/>
        </w:rPr>
        <w:t>pravnom osobom (dužnikom)</w:t>
      </w:r>
      <w:r w:rsidR="00D911EF">
        <w:rPr>
          <w:rFonts w:cs="Times New Roman" w:eastAsia="Times New Roman"/>
          <w:szCs w:val="24"/>
        </w:rPr>
        <w:t xml:space="preserve"> LEVAMEN </w:t>
      </w:r>
      <w:r w:rsidR="00D911EF" w:rsidRPr="00F10AAD">
        <w:rPr>
          <w:rFonts w:cs="Times New Roman" w:eastAsia="Times New Roman"/>
          <w:szCs w:val="24"/>
        </w:rPr>
        <w:t xml:space="preserve">d. o. o. </w:t>
      </w:r>
      <w:r w:rsidR="00D911EF">
        <w:rPr>
          <w:rFonts w:cs="Times New Roman" w:eastAsia="Times New Roman"/>
          <w:szCs w:val="24"/>
        </w:rPr>
        <w:t>Belavići (Općina Marčana),</w:t>
      </w:r>
      <w:r w:rsidR="00D911EF" w:rsidRPr="00F10AAD">
        <w:rPr>
          <w:rFonts w:cs="Times New Roman" w:eastAsia="Times New Roman"/>
          <w:szCs w:val="24"/>
        </w:rPr>
        <w:t xml:space="preserve"> </w:t>
      </w:r>
      <w:r w:rsidR="00D911EF">
        <w:rPr>
          <w:rFonts w:cs="Times New Roman" w:eastAsia="Times New Roman"/>
          <w:szCs w:val="24"/>
        </w:rPr>
        <w:t>Belavići 6</w:t>
      </w:r>
      <w:r w:rsidR="00D911EF" w:rsidRPr="00F10AAD">
        <w:rPr>
          <w:rFonts w:cs="Times New Roman" w:eastAsia="Times New Roman"/>
          <w:szCs w:val="24"/>
        </w:rPr>
        <w:t xml:space="preserve">, OIB </w:t>
      </w:r>
      <w:r w:rsidR="00D911EF">
        <w:rPr>
          <w:rFonts w:cs="Times New Roman" w:eastAsia="Times New Roman"/>
          <w:szCs w:val="24"/>
        </w:rPr>
        <w:t xml:space="preserve">00399625454, MBS 040271147, povodom zahtjeva </w:t>
      </w:r>
      <w:r w:rsidR="00D911EF" w:rsidRPr="008C0525">
        <w:rPr>
          <w:rFonts w:cs="Times New Roman" w:eastAsia="Times New Roman"/>
          <w:szCs w:val="24"/>
        </w:rPr>
        <w:t xml:space="preserve">Financijske agencije, </w:t>
      </w:r>
      <w:r w:rsidR="00D911EF">
        <w:rPr>
          <w:rFonts w:cs="Times New Roman" w:eastAsia="Times New Roman"/>
          <w:szCs w:val="24"/>
        </w:rPr>
        <w:t xml:space="preserve">OIB 85821130368, </w:t>
      </w:r>
      <w:r w:rsidR="00D911EF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D911EF">
        <w:rPr>
          <w:rFonts w:cs="Times New Roman" w:eastAsia="Times New Roman"/>
          <w:szCs w:val="24"/>
        </w:rPr>
        <w:t xml:space="preserve">Pula, </w:t>
      </w:r>
      <w:r w:rsidR="00D911EF" w:rsidRPr="008C0525">
        <w:rPr>
          <w:rFonts w:cs="Times New Roman" w:eastAsia="Times New Roman"/>
          <w:szCs w:val="24"/>
        </w:rPr>
        <w:t xml:space="preserve">Giardini 5, </w:t>
      </w:r>
      <w:r w:rsidR="004767C8">
        <w:rPr>
          <w:rFonts w:cs="Times New Roman" w:eastAsia="Times New Roman"/>
          <w:szCs w:val="24"/>
        </w:rPr>
        <w:t>12</w:t>
      </w:r>
      <w:r w:rsidR="00D911EF">
        <w:rPr>
          <w:rFonts w:cs="Times New Roman" w:eastAsia="Times New Roman"/>
          <w:szCs w:val="24"/>
        </w:rPr>
        <w:t xml:space="preserve">. </w:t>
      </w:r>
      <w:r w:rsidR="004767C8">
        <w:rPr>
          <w:rFonts w:cs="Times New Roman" w:eastAsia="Times New Roman"/>
          <w:szCs w:val="24"/>
        </w:rPr>
        <w:t>travnja</w:t>
      </w:r>
      <w:r w:rsidR="00D911EF">
        <w:rPr>
          <w:rFonts w:cs="Times New Roman" w:eastAsia="Times New Roman"/>
          <w:szCs w:val="24"/>
        </w:rPr>
        <w:t xml:space="preserve"> 2016.</w:t>
      </w: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LEVAMEN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Belavići (Općina Marčana),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Belavići 6</w:t>
      </w:r>
      <w:r w:rsidRPr="00F10AAD">
        <w:rPr>
          <w:rFonts w:cs="Times New Roman" w:eastAsia="Times New Roman"/>
          <w:szCs w:val="24"/>
        </w:rPr>
        <w:t xml:space="preserve">, OIB </w:t>
      </w:r>
      <w:r w:rsidR="00F85FD0">
        <w:rPr>
          <w:rFonts w:cs="Times New Roman" w:eastAsia="Times New Roman"/>
          <w:szCs w:val="24"/>
        </w:rPr>
        <w:t>00399625454, MBS 040271147.</w:t>
      </w: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D911EF" w:rsidP="00D911EF" w:rsidR="00D911E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D911EF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D911EF" w:rsidP="00D911EF" w:rsidR="00D911EF">
      <w:pPr>
        <w:ind w:firstLine="708"/>
        <w:rPr>
          <w:rFonts w:cs="Times New Roman" w:eastAsia="Times New Roman"/>
          <w:szCs w:val="20"/>
        </w:rPr>
      </w:pPr>
    </w:p>
    <w:p w:rsidRDefault="00D911EF" w:rsidP="00D911EF" w:rsidR="00D911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LEVAMEN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Belavići (Općina Marčana),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Belavići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00399625454, MBS 040271147.</w:t>
      </w:r>
    </w:p>
    <w:p w:rsidRDefault="00D911EF" w:rsidP="00D911EF" w:rsidR="00D911EF">
      <w:pPr>
        <w:ind w:firstLine="709"/>
        <w:rPr>
          <w:rFonts w:cs="Times New Roman" w:eastAsia="Times New Roman"/>
          <w:szCs w:val="24"/>
        </w:rPr>
      </w:pPr>
    </w:p>
    <w:p w:rsidRDefault="00D911EF" w:rsidP="00D911EF" w:rsidR="00D911E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LEVAMEN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Belavići (Općina Marčana),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Belavići 6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00399625454, MBS 040271147.</w:t>
      </w:r>
    </w:p>
    <w:p w:rsidRDefault="00D911EF" w:rsidP="00D911EF" w:rsidR="00D911EF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911EF" w:rsidP="00D911EF" w:rsidR="00D911EF">
      <w:pPr>
        <w:ind w:firstLine="708"/>
        <w:rPr>
          <w:rFonts w:cs="Times New Roman" w:eastAsia="Times New Roman"/>
          <w:szCs w:val="24"/>
        </w:rPr>
      </w:pPr>
    </w:p>
    <w:p w:rsidRDefault="00D911EF" w:rsidP="00D911EF" w:rsidR="00D911E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LEVAMEN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Belavići.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St-756/2015-3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>e za zastupanje dužnika da u roku od 15 dana od ob</w:t>
      </w:r>
      <w:r w:rsidRPr="00F10AAD">
        <w:rPr>
          <w:rFonts w:cs="Times New Roman" w:eastAsia="Times New Roman"/>
          <w:szCs w:val="24"/>
        </w:rPr>
        <w:t>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911EF" w:rsidP="00D911EF" w:rsidR="00D911E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32776">
        <w:rPr>
          <w:rFonts w:cs="Times New Roman" w:eastAsia="Times New Roman"/>
          <w:szCs w:val="24"/>
        </w:rPr>
        <w:t>12</w:t>
      </w:r>
      <w:r>
        <w:rPr>
          <w:rFonts w:cs="Times New Roman" w:eastAsia="Times New Roman"/>
          <w:szCs w:val="24"/>
        </w:rPr>
        <w:t xml:space="preserve">. </w:t>
      </w:r>
      <w:r w:rsidR="00C3277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911EF" w:rsidP="00D911EF" w:rsidR="00D911EF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911EF" w:rsidP="00D911EF" w:rsidR="00D911E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D81AAA">
        <w:rPr>
          <w:rFonts w:cs="Times New Roman" w:eastAsia="Times New Roman"/>
          <w:szCs w:val="24"/>
        </w:rPr>
        <w:t>, v.r.</w:t>
      </w:r>
    </w:p>
    <w:p w:rsidRDefault="00D911EF" w:rsidP="00D911EF" w:rsidR="00D911EF">
      <w:pPr>
        <w:jc w:val="left"/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left"/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26B8B" w:rsidP="00126B8B" w:rsidR="00126B8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26B8B" w:rsidP="00126B8B" w:rsidR="00126B8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911EF" w:rsidP="00D911EF" w:rsidR="00D911EF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rPr>
          <w:rFonts w:cs="Times New Roman" w:eastAsia="Times New Roman"/>
          <w:szCs w:val="24"/>
        </w:rPr>
      </w:pPr>
    </w:p>
    <w:p w:rsidRDefault="00D911EF" w:rsidP="00D911EF" w:rsidR="00D911E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LEVAMEN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Belavići (Općina Marčana),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Belavići 6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Denis Jurkota, Belavići, Belavići 6,</w:t>
      </w:r>
    </w:p>
    <w:p w:rsidRDefault="00D911EF" w:rsidP="00D911EF" w:rsidR="00D911E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911EF" w:rsidP="00D911EF" w:rsidR="00D911E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911EF" w:rsidP="00D911EF" w:rsidR="00D911E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D911EF" w:rsidP="00D911EF" w:rsidR="00D911EF"/>
    <w:p w:rsidRDefault="004F5027" w:rsidR="004F5027"/>
    <w:sectPr w:rsidSect="003C0B1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1EF" w:rsidP="00D911EF" w:rsidR="00D911EF">
      <w:r>
        <w:separator/>
      </w:r>
    </w:p>
  </w:endnote>
  <w:endnote w:id="0" w:type="continuationSeparator">
    <w:p w:rsidRDefault="00D911EF" w:rsidP="00D911EF" w:rsidR="00D91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1EF" w:rsidP="00D911EF" w:rsidR="00D911EF">
      <w:r>
        <w:separator/>
      </w:r>
    </w:p>
  </w:footnote>
  <w:footnote w:id="0" w:type="continuationSeparator">
    <w:p w:rsidRDefault="00D911EF" w:rsidP="00D911EF" w:rsidR="00D91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1EF" w:rsidP="003C0B19" w:rsidR="003C0B1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81AA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St-756/2015-5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1EF" w:rsidP="003C0B19" w:rsidR="003C0B19" w:rsidRPr="00A074C3">
    <w:pPr>
      <w:pStyle w:val="Zaglavlje"/>
      <w:jc w:val="right"/>
      <w:rPr>
        <w:szCs w:val="24"/>
      </w:rPr>
    </w:pPr>
    <w:r>
      <w:rPr>
        <w:szCs w:val="24"/>
      </w:rPr>
      <w:t>9 St-756/2015-5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110"/>
    <w:rsid w:val="00126B8B"/>
    <w:rsid w:val="004767C8"/>
    <w:rsid w:val="004F5027"/>
    <w:rsid w:val="00792110"/>
    <w:rsid w:val="00C32776"/>
    <w:rsid w:val="00D81AAA"/>
    <w:rsid w:val="00D911EF"/>
    <w:rsid w:val="00E74B5A"/>
    <w:rsid w:val="00F85FD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E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11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911E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E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11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11E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A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A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81AA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81A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81AA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E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911E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911E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E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11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11E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A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A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1AA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1A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1AA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St-756/2015</izvorni_sadrzaj>
    <derivirana_varijabla naziv="DomainObject.Predmet.OznakaBroj_1">St-756/2015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LEVAMEN  d.o.o. BELAVIĆI</izvorni_sadrzaj>
    <derivirana_varijabla naziv="DomainObject.Predmet.ProtustrankaFormated_1">  LEVAMEN  d.o.o. BELAVIĆI</derivirana_varijabla>
  </DomainObject.Predmet.ProtustrankaFormated>
  <DomainObject.Predmet.ProtustrankaFormatedOIB>
    <izvorni_sadrzaj>  LEVAMEN  d.o.o. BELAVIĆI, OIB 00399625454</izvorni_sadrzaj>
    <derivirana_varijabla naziv="DomainObject.Predmet.ProtustrankaFormatedOIB_1">  LEVAMEN  d.o.o. BELAVIĆI, OIB 00399625454</derivirana_varijabla>
  </DomainObject.Predmet.ProtustrankaFormatedOIB>
  <DomainObject.Predmet.ProtustrankaFormatedWithAdress>
    <izvorni_sadrzaj> LEVAMEN  d.o.o. BELAVIĆI, Belavići 6, 52207 Belavići</izvorni_sadrzaj>
    <derivirana_varijabla naziv="DomainObject.Predmet.ProtustrankaFormatedWithAdress_1"> LEVAMEN  d.o.o. BELAVIĆI, Belavići 6, 52207 Belavići</derivirana_varijabla>
  </DomainObject.Predmet.ProtustrankaFormatedWithAdress>
  <DomainObject.Predmet.ProtustrankaFormatedWithAdressOIB>
    <izvorni_sadrzaj> LEVAMEN  d.o.o. BELAVIĆI, OIB 00399625454, Belavići 6, 52207 Belavići</izvorni_sadrzaj>
    <derivirana_varijabla naziv="DomainObject.Predmet.ProtustrankaFormatedWithAdressOIB_1"> LEVAMEN  d.o.o. BELAVIĆI, OIB 00399625454, Belavići 6, 52207 Belavići</derivirana_varijabla>
  </DomainObject.Predmet.ProtustrankaFormatedWithAdressOIB>
  <DomainObject.Predmet.ProtustrankaWithAdress>
    <izvorni_sadrzaj>LEVAMEN  d.o.o. BELAVIĆI Belavići 6, 52207 Belavići</izvorni_sadrzaj>
    <derivirana_varijabla naziv="DomainObject.Predmet.ProtustrankaWithAdress_1">LEVAMEN  d.o.o. BELAVIĆI Belavići 6, 52207 Belavići</derivirana_varijabla>
  </DomainObject.Predmet.ProtustrankaWithAdress>
  <DomainObject.Predmet.ProtustrankaWithAdressOIB>
    <izvorni_sadrzaj>LEVAMEN  d.o.o. BELAVIĆI, OIB 00399625454, Belavići 6, 52207 Belavići</izvorni_sadrzaj>
    <derivirana_varijabla naziv="DomainObject.Predmet.ProtustrankaWithAdressOIB_1">LEVAMEN  d.o.o. BELAVIĆI, OIB 00399625454, Belavići 6, 52207 Belavići</derivirana_varijabla>
  </DomainObject.Predmet.ProtustrankaWithAdressOIB>
  <DomainObject.Predmet.ProtustrankaNazivFormated>
    <izvorni_sadrzaj>LEVAMEN  d.o.o. BELAVIĆI</izvorni_sadrzaj>
    <derivirana_varijabla naziv="DomainObject.Predmet.ProtustrankaNazivFormated_1">LEVAMEN  d.o.o. BELAVIĆI</derivirana_varijabla>
  </DomainObject.Predmet.ProtustrankaNazivFormated>
  <DomainObject.Predmet.ProtustrankaNazivFormatedOIB>
    <izvorni_sadrzaj>LEVAMEN  d.o.o. BELAVIĆI, OIB 00399625454</izvorni_sadrzaj>
    <derivirana_varijabla naziv="DomainObject.Predmet.ProtustrankaNazivFormatedOIB_1">LEVAMEN  d.o.o. BELAVIĆI, OIB 00399625454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15902.16</izvorni_sadrzaj>
    <derivirana_varijabla naziv="DomainObject.Predmet.TrenutnaVrijednost_1">15902.16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LEVAMEN  d.o.o. BELAVIĆI</item>
    </izvorni_sadrzaj>
    <derivirana_varijabla naziv="DomainObject.Predmet.ProtuStrankaListFormated_1">
      <item>LEVAMEN  d.o.o. BELAVIĆI</item>
    </derivirana_varijabla>
  </DomainObject.Predmet.ProtuStrankaListFormated>
  <DomainObject.Predmet.ProtuStrankaListFormatedOIB>
    <izvorni_sadrzaj>
      <item>LEVAMEN  d.o.o. BELAVIĆI, OIB 00399625454</item>
    </izvorni_sadrzaj>
    <derivirana_varijabla naziv="DomainObject.Predmet.ProtuStrankaListFormatedOIB_1">
      <item>LEVAMEN  d.o.o. BELAVIĆI, OIB 00399625454</item>
    </derivirana_varijabla>
  </DomainObject.Predmet.ProtuStrankaListFormatedOIB>
  <DomainObject.Predmet.ProtuStrankaListFormatedWithAdress>
    <izvorni_sadrzaj>
      <item>LEVAMEN  d.o.o. BELAVIĆI, Belavići 6, 52207 Belavići</item>
    </izvorni_sadrzaj>
    <derivirana_varijabla naziv="DomainObject.Predmet.ProtuStrankaListFormatedWithAdress_1">
      <item>LEVAMEN  d.o.o. BELAVIĆI, Belavići 6, 52207 Belavići</item>
    </derivirana_varijabla>
  </DomainObject.Predmet.ProtuStrankaListFormatedWithAdress>
  <DomainObject.Predmet.ProtuStrankaListFormatedWithAdressOIB>
    <izvorni_sadrzaj>
      <item>LEVAMEN  d.o.o. BELAVIĆI, OIB 00399625454, Belavići 6, 52207 Belavići</item>
    </izvorni_sadrzaj>
    <derivirana_varijabla naziv="DomainObject.Predmet.ProtuStrankaListFormatedWithAdressOIB_1">
      <item>LEVAMEN  d.o.o. BELAVIĆI, OIB 00399625454, Belavići 6, 52207 Belavići</item>
    </derivirana_varijabla>
  </DomainObject.Predmet.ProtuStrankaListFormatedWithAdressOIB>
  <DomainObject.Predmet.ProtuStrankaListNazivFormated>
    <izvorni_sadrzaj>
      <item>LEVAMEN  d.o.o. BELAVIĆI</item>
    </izvorni_sadrzaj>
    <derivirana_varijabla naziv="DomainObject.Predmet.ProtuStrankaListNazivFormated_1">
      <item>LEVAMEN  d.o.o. BELAVIĆI</item>
    </derivirana_varijabla>
  </DomainObject.Predmet.ProtuStrankaListNazivFormated>
  <DomainObject.Predmet.ProtuStrankaListNazivFormatedOIB>
    <izvorni_sadrzaj>
      <item>LEVAMEN  d.o.o. BELAVIĆI, OIB 00399625454</item>
    </izvorni_sadrzaj>
    <derivirana_varijabla naziv="DomainObject.Predmet.ProtuStrankaListNazivFormatedOIB_1">
      <item>LEVAMEN  d.o.o. BELAVIĆI, OIB 00399625454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LEVAMEN  d.o.o. BELAVIĆI</izvorni_sadrzaj>
    <derivirana_varijabla naziv="DomainObject.Predmet.ProtustrankaIDrugi_1">LEVAMEN  d.o.o. BELAVIĆI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LEVAMEN  d.o.o. BELAVIĆI, OIB 00399625454, Belavići 6, 52207 Belavići</izvorni_sadrzaj>
    <derivirana_varijabla naziv="DomainObject.Predmet.ProtustrankaIDrugiAdressOIB_1">LEVAMEN  d.o.o. BELAVIĆI, OIB 00399625454, Belavići 6, 52207 Belavići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LEVAMEN  d.o.o. BELAVIĆI</item>
    </izvorni_sadrzaj>
    <derivirana_varijabla naziv="DomainObject.Predmet.SudioniciListNaziv_1">
      <item>FINANCIJSKA AGENCIJA RC RIJEKA PODRUŽNICA PULA, PULA</item>
      <item>LEVAMEN  d.o.o. BELAVIĆI</item>
    </derivirana_varijabla>
  </DomainObject.Predmet.SudioniciListNaziv>
  <DomainObject.Predmet.SudioniciListAdressOIB>
    <izvorni_sadrzaj>
      <item>FINANCIJSKA AGENCIJA RC RIJEKA PODRUŽNICA PULA, PULA, OIB 85821130368, GIARDINI 5,52100 Pula</item>
      <item>LEVAMEN  d.o.o. BELAVIĆI, OIB 00399625454, Belavići 6,52207 Belavići</item>
    </izvorni_sadrzaj>
    <derivirana_varijabla naziv="DomainObject.Predmet.SudioniciListAdressOIB_1">
      <item>FINANCIJSKA AGENCIJA RC RIJEKA PODRUŽNICA PULA, PULA, OIB 85821130368, GIARDINI 5,52100 Pula</item>
      <item>LEVAMEN  d.o.o. BELAVIĆI, OIB 00399625454, Belavići 6,52207 Belavići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00399625454</item>
    </izvorni_sadrzaj>
    <derivirana_varijabla naziv="DomainObject.Predmet.SudioniciListNazivOIB_1">
      <item>, OIB 85821130368</item>
      <item>, OIB 00399625454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3138</properties:Characters>
  <properties:Lines>88</properties:Lines>
  <properties:Paragraphs>30</properties:Paragraphs>
  <properties:TotalTime>3</properties:TotalTime>
  <properties:ScaleCrop>false</properties:ScaleCrop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2016-03-18T09:25:00Z</dcterms:created>
  <dc:creator>Mihaela Kaligari</dc:creator>
  <dc:description/>
  <cp:keywords/>
  <cp:lastModifiedBy>Ana Jeromela</cp:lastModifiedBy>
  <cp:lastPrinted>2016-04-12T07:13:00Z</cp:lastPrinted>
  <dcterms:modified xmlns:xsi="http://www.w3.org/2001/XMLSchema-instance" xsi:type="dcterms:W3CDTF">2016-04-12T07:13:00Z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