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51eb73" w14:paraId="351eb73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495E07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A15517" w:rsidRPr="00AC7A92">
        <w:t>MLADI MORNAR j.d.o.o.</w:t>
      </w:r>
      <w:r w:rsidR="00B156E0">
        <w:t xml:space="preserve"> za ugostiteljstvo, </w:t>
      </w:r>
      <w:proofErr w:type="spellStart"/>
      <w:r w:rsidR="00B156E0">
        <w:t>Rtina</w:t>
      </w:r>
      <w:proofErr w:type="spellEnd"/>
      <w:r w:rsidR="00B156E0">
        <w:t xml:space="preserve">, </w:t>
      </w:r>
      <w:proofErr w:type="spellStart"/>
      <w:r w:rsidR="00B156E0">
        <w:t>Rtina</w:t>
      </w:r>
      <w:proofErr w:type="spellEnd"/>
      <w:r w:rsidR="00B156E0">
        <w:t xml:space="preserve"> I 252, OIB:</w:t>
      </w:r>
      <w:r w:rsidR="00A15517" w:rsidRPr="00AC7A92">
        <w:t>36368728043</w:t>
      </w:r>
      <w:r w:rsidR="007C7A29" w:rsidRPr="0006347A">
        <w:t xml:space="preserve">, </w:t>
      </w:r>
      <w:r w:rsidR="00B156E0">
        <w:t xml:space="preserve">kojeg zastupa punomoćnik Ivica </w:t>
      </w:r>
      <w:proofErr w:type="spellStart"/>
      <w:r w:rsidR="00B156E0">
        <w:t>Letinić</w:t>
      </w:r>
      <w:proofErr w:type="spellEnd"/>
      <w:r w:rsidR="00B156E0">
        <w:t xml:space="preserve">, odvjetnik iz Zadra, Liburnska obala 6, </w:t>
      </w:r>
      <w:r w:rsidRPr="0006347A">
        <w:t xml:space="preserve">dana </w:t>
      </w:r>
      <w:r w:rsidR="00B156E0">
        <w:t>26. lipnja 2019.</w:t>
      </w:r>
      <w:r w:rsidRPr="0006347A">
        <w:t>,</w:t>
      </w:r>
    </w:p>
    <w:p w:rsidRDefault="002C16F5" w:rsidP="005C4886" w:rsidR="002C16F5" w:rsidRPr="0006347A">
      <w:pPr>
        <w:ind w:firstLine="708"/>
        <w:jc w:val="both"/>
      </w:pP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A15517" w:rsidRPr="00AC7A92">
        <w:t>MLADI MORNAR j.d.o.o.</w:t>
      </w:r>
      <w:r w:rsidR="00B156E0" w:rsidRPr="00B156E0">
        <w:t xml:space="preserve"> </w:t>
      </w:r>
      <w:r w:rsidR="00B156E0">
        <w:t>za ugostiteljstvo</w:t>
      </w:r>
      <w:r w:rsidR="00A15517" w:rsidRPr="00AC7A92">
        <w:t xml:space="preserve">, </w:t>
      </w:r>
      <w:proofErr w:type="spellStart"/>
      <w:r w:rsidR="00A15517" w:rsidRPr="00AC7A92">
        <w:t>Rtina</w:t>
      </w:r>
      <w:proofErr w:type="spellEnd"/>
      <w:r w:rsidR="00A15517" w:rsidRPr="00AC7A92">
        <w:t xml:space="preserve">, </w:t>
      </w:r>
      <w:proofErr w:type="spellStart"/>
      <w:r w:rsidR="00A15517" w:rsidRPr="00AC7A92">
        <w:t>Rtina</w:t>
      </w:r>
      <w:proofErr w:type="spellEnd"/>
      <w:r w:rsidR="00A15517" w:rsidRPr="00AC7A92">
        <w:t xml:space="preserve"> I 252, OIB: 36368728043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521992">
        <w:t xml:space="preserve">15.000,00 </w:t>
      </w:r>
      <w:r w:rsidR="000E509D" w:rsidRPr="0006347A">
        <w:t xml:space="preserve">kn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963CB4">
        <w:t>39</w:t>
      </w:r>
      <w:r w:rsidR="000E509D" w:rsidRPr="0006347A">
        <w:t>-</w:t>
      </w:r>
      <w:r w:rsidR="00837B1F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837B1F" w:rsidP="00837B1F" w:rsidR="00837B1F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963CB4">
        <w:t>16</w:t>
      </w:r>
      <w:r>
        <w:t xml:space="preserve">. </w:t>
      </w:r>
      <w:r w:rsidR="00963CB4">
        <w:t>listopada</w:t>
      </w:r>
      <w:r w:rsidR="00521992">
        <w:t xml:space="preserve"> </w:t>
      </w:r>
      <w:r>
        <w:t>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963CB4">
        <w:t>6. studenog</w:t>
      </w:r>
      <w:r w:rsidRPr="00E8339B">
        <w:t xml:space="preserve"> 201</w:t>
      </w:r>
      <w:r>
        <w:t>8</w:t>
      </w:r>
      <w:r w:rsidRPr="00E8339B">
        <w:t xml:space="preserve">. pozvani su članovi uprave </w:t>
      </w:r>
      <w:r w:rsidR="00F8598D">
        <w:t xml:space="preserve">uvodno označenog dužnika </w:t>
      </w:r>
      <w:r w:rsidRPr="00E8339B">
        <w:t xml:space="preserve">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837B1F" w:rsidP="00837B1F" w:rsidR="00837B1F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837B1F" w:rsidP="00837B1F" w:rsidR="00837B1F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</w:t>
      </w:r>
      <w:r w:rsidR="00521992">
        <w:t>20</w:t>
      </w:r>
      <w:r>
        <w:t>15 i 104/</w:t>
      </w:r>
      <w:r w:rsidR="00521992">
        <w:t>20</w:t>
      </w:r>
      <w:r>
        <w:t>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</w:t>
      </w:r>
      <w:r w:rsidR="00521992">
        <w:t xml:space="preserve">ovni broj </w:t>
      </w:r>
      <w:r w:rsidRPr="00E8339B">
        <w:t>St-</w:t>
      </w:r>
      <w:r w:rsidR="00963CB4">
        <w:t>348</w:t>
      </w:r>
      <w:r>
        <w:t>/2018</w:t>
      </w:r>
      <w:r w:rsidRPr="00E8339B">
        <w:t>-</w:t>
      </w:r>
      <w:r>
        <w:t>7</w:t>
      </w:r>
      <w:r w:rsidRPr="00E8339B">
        <w:t xml:space="preserve"> od </w:t>
      </w:r>
      <w:r w:rsidR="00963CB4">
        <w:t>7</w:t>
      </w:r>
      <w:r>
        <w:t>. siječnja</w:t>
      </w:r>
      <w:r w:rsidRPr="00E8339B">
        <w:t xml:space="preserve"> </w:t>
      </w:r>
      <w:r>
        <w:t>2019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963CB4">
        <w:t>24. siječnja</w:t>
      </w:r>
      <w:r>
        <w:t xml:space="preserve"> 2019</w:t>
      </w:r>
      <w:r w:rsidRPr="00E8339B">
        <w:t xml:space="preserve">. </w:t>
      </w:r>
    </w:p>
    <w:p w:rsidRDefault="00963CB4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zastupnik dužnika po zakonu te iskazao da dužnik u vlasništvu nema nikakvu imovinu, da nema potraživanja prema svojim dužnicima, te da je žiro račun dužnika i dalje u blokadi.</w:t>
      </w:r>
      <w:r w:rsidR="00521992">
        <w:rPr>
          <w:rFonts w:cstheme="majorBidi" w:hAnsiTheme="majorBidi" w:asciiTheme="majorBidi"/>
        </w:rPr>
        <w:t xml:space="preserve"> Isti je također naveo, a u </w:t>
      </w:r>
      <w:r w:rsidR="00521992">
        <w:rPr>
          <w:rFonts w:cstheme="majorBidi" w:hAnsiTheme="majorBidi" w:asciiTheme="majorBidi"/>
        </w:rPr>
        <w:lastRenderedPageBreak/>
        <w:t>odnosu na priključno vozilo da je isto prodano u svibnju ili lipnju 2018. godine, o čemu da postoji i kupoprodajni ugovor, no isto da nije odjavljeno sa dužnik jer se radi o prikolici koju da je trebalo registrirati. Dužnik da je poslovao u zakupljenom poslovnom prostoru, kao i da je sva oprema također bila u zakupu.</w:t>
      </w:r>
    </w:p>
    <w:p w:rsidRDefault="00963CB4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Zastupnik</w:t>
      </w:r>
      <w:r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bio upozoren </w:t>
      </w:r>
      <w:r w:rsidRPr="005C2EF2">
        <w:t xml:space="preserve">na dužnost davanja točnih podataka kao i na posljedice suprotnog postupanja sve sukladno odredbama čl. 117., čl. 177., čl. 178. i čl. 180. Stečajnog zakona.  </w:t>
      </w:r>
    </w:p>
    <w:p w:rsidRDefault="00963CB4" w:rsidP="00963CB4" w:rsidR="00963CB4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>Uzimajući u obzir gore navedeno proizlazi da stečajni dužnik nema imovinu koja bi bila dovoljna</w:t>
      </w:r>
      <w:r w:rsidR="00521992">
        <w:t xml:space="preserve"> za namirenje troškova postupka.</w:t>
      </w:r>
    </w:p>
    <w:p w:rsidRDefault="00963CB4" w:rsidP="00963CB4" w:rsidR="00963CB4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963CB4" w:rsidP="00963CB4" w:rsidR="00963CB4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Pr="00EB259E">
        <w:rPr>
          <w:rFonts w:cstheme="majorBidi" w:hAnsiTheme="majorBidi" w:asciiTheme="majorBidi"/>
        </w:rPr>
        <w:t>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postupka procijenio na iznos od </w:t>
      </w:r>
      <w:r w:rsidR="00521992">
        <w:rPr>
          <w:rFonts w:cstheme="majorBidi" w:hAnsiTheme="majorBidi" w:asciiTheme="majorBidi"/>
        </w:rPr>
        <w:t>15.000,00</w:t>
      </w:r>
      <w:r>
        <w:rPr>
          <w:rFonts w:cstheme="majorBidi" w:hAnsiTheme="majorBidi" w:asciiTheme="majorBidi"/>
        </w:rPr>
        <w:t xml:space="preserve"> kn. Procijenjeni iznos troškova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963CB4" w:rsidP="00963CB4" w:rsidR="00963CB4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837B1F" w:rsidP="00521992" w:rsidR="00837B1F"/>
    <w:p w:rsidRDefault="00837B1F" w:rsidP="00837B1F" w:rsidR="00837B1F" w:rsidRPr="005C2EF2">
      <w:pPr>
        <w:jc w:val="center"/>
      </w:pPr>
      <w:r w:rsidRPr="005C2EF2">
        <w:t xml:space="preserve">U Zadru </w:t>
      </w:r>
      <w:r w:rsidR="00521992">
        <w:t xml:space="preserve">26. lipnja </w:t>
      </w:r>
      <w:r w:rsidR="006E70A1">
        <w:t>2019</w:t>
      </w:r>
      <w:r w:rsidRPr="005C2EF2">
        <w:t>.</w:t>
      </w:r>
    </w:p>
    <w:p w:rsidRDefault="00837B1F" w:rsidP="00837B1F" w:rsidR="00837B1F"/>
    <w:p w:rsidRDefault="00294285" w:rsidP="00294285" w:rsidR="00294285"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294285" w:rsidP="00294285" w:rsidR="00294285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Ana </w:t>
      </w:r>
      <w:proofErr w:type="spellStart"/>
      <w:r>
        <w:t>Markač</w:t>
      </w:r>
      <w:proofErr w:type="spellEnd"/>
      <w:r>
        <w:t>, v.r.</w:t>
      </w:r>
    </w:p>
    <w:p w:rsidRDefault="00837B1F" w:rsidP="00294285" w:rsidR="00837B1F">
      <w:pPr>
        <w:jc w:val="right"/>
      </w:pPr>
    </w:p>
    <w:p w:rsidRDefault="00837B1F" w:rsidP="00837B1F" w:rsidR="00837B1F">
      <w:pPr>
        <w:rPr>
          <w:szCs w:val="22"/>
        </w:rPr>
      </w:pPr>
    </w:p>
    <w:p w:rsidRDefault="00294285" w:rsidP="00837B1F" w:rsidR="00294285">
      <w:pPr>
        <w:rPr>
          <w:szCs w:val="22"/>
        </w:rPr>
      </w:pPr>
    </w:p>
    <w:p w:rsidRDefault="00294285" w:rsidP="00837B1F" w:rsidR="00294285">
      <w:pPr>
        <w:rPr>
          <w:szCs w:val="22"/>
        </w:rPr>
      </w:pPr>
    </w:p>
    <w:p w:rsidRDefault="00837B1F" w:rsidP="00837B1F" w:rsidR="00837B1F" w:rsidRPr="005C2EF2">
      <w:r w:rsidRPr="005C2EF2">
        <w:t xml:space="preserve">POUKA O PRAVNOM LIJEKU: </w:t>
      </w:r>
    </w:p>
    <w:p w:rsidRDefault="00837B1F" w:rsidP="00837B1F" w:rsidR="00837B1F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837B1F" w:rsidP="00837B1F" w:rsidR="00837B1F" w:rsidRPr="005C2EF2"/>
    <w:p w:rsidRDefault="00837B1F" w:rsidP="00837B1F" w:rsidR="00837B1F" w:rsidRPr="005C2EF2"/>
    <w:p w:rsidRDefault="00842CEB" w:rsidP="00837B1F" w:rsidR="00842CEB" w:rsidRPr="0006347A">
      <w:pPr>
        <w:ind w:firstLine="720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F57F2C">
          <w:t>39/2019-</w:t>
        </w:r>
        <w:r w:rsidR="00B156E0">
          <w:t>20</w:t>
        </w:r>
      </w:p>
      <w:p w:rsidRDefault="00811B13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F57F2C">
      <w:t>39</w:t>
    </w:r>
    <w:r w:rsidR="007C7A29">
      <w:t>/</w:t>
    </w:r>
    <w:r w:rsidR="00B156E0">
      <w:t>2019-20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120E63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94285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1992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4F5A"/>
    <w:rsid w:val="006E70A1"/>
    <w:rsid w:val="006F6810"/>
    <w:rsid w:val="007002A2"/>
    <w:rsid w:val="00713DC9"/>
    <w:rsid w:val="007239D9"/>
    <w:rsid w:val="00733CA4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11B13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63CB4"/>
    <w:rsid w:val="009A6038"/>
    <w:rsid w:val="009A7998"/>
    <w:rsid w:val="009B4456"/>
    <w:rsid w:val="009C0FF2"/>
    <w:rsid w:val="009D7950"/>
    <w:rsid w:val="009F62F2"/>
    <w:rsid w:val="00A15517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156E0"/>
    <w:rsid w:val="00B25AD6"/>
    <w:rsid w:val="00B310F0"/>
    <w:rsid w:val="00B45E09"/>
    <w:rsid w:val="00B67F0A"/>
    <w:rsid w:val="00B81F96"/>
    <w:rsid w:val="00B83103"/>
    <w:rsid w:val="00BB4F73"/>
    <w:rsid w:val="00BC555F"/>
    <w:rsid w:val="00BE2B75"/>
    <w:rsid w:val="00BE4FB8"/>
    <w:rsid w:val="00BE6E59"/>
    <w:rsid w:val="00BF6D04"/>
    <w:rsid w:val="00C170F5"/>
    <w:rsid w:val="00C30170"/>
    <w:rsid w:val="00C63971"/>
    <w:rsid w:val="00C85781"/>
    <w:rsid w:val="00C87A61"/>
    <w:rsid w:val="00C9120F"/>
    <w:rsid w:val="00CA7CC2"/>
    <w:rsid w:val="00CD15E5"/>
    <w:rsid w:val="00D43ED3"/>
    <w:rsid w:val="00D94E00"/>
    <w:rsid w:val="00DD32D1"/>
    <w:rsid w:val="00E022E9"/>
    <w:rsid w:val="00E3667A"/>
    <w:rsid w:val="00E36A3E"/>
    <w:rsid w:val="00E56FD0"/>
    <w:rsid w:val="00E97ABD"/>
    <w:rsid w:val="00EB3FAB"/>
    <w:rsid w:val="00EC6909"/>
    <w:rsid w:val="00EE2F8E"/>
    <w:rsid w:val="00EE5D31"/>
    <w:rsid w:val="00EF7C9A"/>
    <w:rsid w:val="00F269BE"/>
    <w:rsid w:val="00F57F2C"/>
    <w:rsid w:val="00F753A9"/>
    <w:rsid w:val="00F8598D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4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28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428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428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428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4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28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428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428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428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2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 zastupanog po punomoćniku Ivica Letinić</izvorni_sadrzaj>
    <derivirana_varijabla naziv="DomainObject.Predmet.ProtustrankaFormated_1">  MLADI MORNAR j.d.o.o. za ugostiteljstvo zastupanog po punomoćniku Ivica Letinić</derivirana_varijabla>
  </DomainObject.Predmet.ProtustrankaFormated>
  <DomainObject.Predmet.ProtustrankaFormatedOIB>
    <izvorni_sadrzaj>  MLADI MORNAR j.d.o.o. za ugostiteljstvo, OIB 36368728043 zastupanog po punomoćniku Ivica Letinić</izvorni_sadrzaj>
    <derivirana_varijabla naziv="DomainObject.Predmet.ProtustrankaFormatedOIB_1">  MLADI MORNAR j.d.o.o. za ugostiteljstvo, OIB 36368728043 zastupanog po punomoćniku Ivica Letinić</derivirana_varijabla>
  </DomainObject.Predmet.ProtustrankaFormatedOIB>
  <DomainObject.Predmet.ProtustrankaFormatedWithAdress>
    <izvorni_sadrzaj> MLADI MORNAR j.d.o.o. za ugostiteljstvo, Rtina I 252, 23248 Rtina zastupanog po punomoćniku Ivica Letinić</izvorni_sadrzaj>
    <derivirana_varijabla naziv="DomainObject.Predmet.ProtustrankaFormatedWithAdress_1"> MLADI MORNAR j.d.o.o. za ugostiteljstvo, Rtina I 252, 23248 Rtina zastupanog po punomoćniku Ivica Letinić</derivirana_varijabla>
  </DomainObject.Predmet.ProtustrankaFormatedWithAdress>
  <DomainObject.Predmet.ProtustrankaFormatedWithAdressOIB>
    <izvorni_sadrzaj> MLADI MORNAR j.d.o.o. za ugostiteljstvo, OIB 36368728043, Rtina I 252, 23248 Rtina zastupanog po punomoćniku Ivica Letinić</izvorni_sadrzaj>
    <derivirana_varijabla naziv="DomainObject.Predmet.ProtustrankaFormatedWithAdressOIB_1"> MLADI MORNAR j.d.o.o. za ugostiteljstvo, OIB 36368728043, Rtina I 252, 23248 Rtina zastupanog po punomoćniku Ivica Letinić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 zastupanog po punomoćniku Ivica Letinić</item>
    </izvorni_sadrzaj>
    <derivirana_varijabla naziv="DomainObject.Predmet.ProtuStrankaListFormated_1">
      <item>MLADI MORNAR j.d.o.o. za ugostiteljstvo zastupanog po punomoćniku Ivica Letinić</item>
    </derivirana_varijabla>
  </DomainObject.Predmet.ProtuStrankaListFormated>
  <DomainObject.Predmet.ProtuStrankaListFormatedOIB>
    <izvorni_sadrzaj>
      <item>MLADI MORNAR j.d.o.o. za ugostiteljstvo, OIB 36368728043 zastupanog po punomoćniku Ivica Letinić</item>
    </izvorni_sadrzaj>
    <derivirana_varijabla naziv="DomainObject.Predmet.ProtuStrankaListFormatedOIB_1">
      <item>MLADI MORNAR j.d.o.o. za ugostiteljstvo, OIB 36368728043 zastupanog po punomoćniku Ivica Letinić</item>
    </derivirana_varijabla>
  </DomainObject.Predmet.ProtuStrankaListFormatedOIB>
  <DomainObject.Predmet.ProtuStrankaListFormatedWithAdress>
    <izvorni_sadrzaj>
      <item>MLADI MORNAR j.d.o.o. za ugostiteljstvo, Rtina I 252, 23248 Rtina zastupanog po punomoćniku Ivica Letinić</item>
    </izvorni_sadrzaj>
    <derivirana_varijabla naziv="DomainObject.Predmet.ProtuStrankaListFormatedWithAdress_1">
      <item>MLADI MORNAR j.d.o.o. za ugostiteljstvo, Rtina I 252, 23248 Rtina zastupanog po punomoćniku Ivica Letinić</item>
    </derivirana_varijabla>
  </DomainObject.Predmet.ProtuStrankaListFormatedWithAdress>
  <DomainObject.Predmet.ProtuStrankaListFormatedWithAdressOIB>
    <izvorni_sadrzaj>
      <item>MLADI MORNAR j.d.o.o. za ugostiteljstvo, OIB 36368728043, Rtina I 252, 23248 Rtina zastupanog po punomoćniku Ivica Letinić</item>
    </izvorni_sadrzaj>
    <derivirana_varijabla naziv="DomainObject.Predmet.ProtuStrankaListFormatedWithAdressOIB_1">
      <item>MLADI MORNAR j.d.o.o. za ugostiteljstvo, OIB 36368728043, Rtina I 252, 23248 Rtina zastupanog po punomoćniku Ivica Letinić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  <item>Trpimir Kučina</item>
      <item>Ivica Letinić punomoćnik sudionika u postupku MLADI MORNAR j.d.o.o. za ugostiteljstvo</item>
    </izvorni_sadrzaj>
    <derivirana_varijabla naziv="DomainObject.Predmet.OstaliListFormated_1">
      <item>Ćiril Benić</item>
      <item>Trpimir Kučina</item>
      <item>Ivica Letinić punomoćnik sudionika u postupku MLADI MORNAR j.d.o.o. za ugostiteljstvo</item>
    </derivirana_varijabla>
  </DomainObject.Predmet.OstaliListFormated>
  <DomainObject.Predmet.OstaliListFormatedOIB>
    <izvorni_sadrzaj>
      <item>Ćiril Benić, OIB 47484947503</item>
      <item>Trpimir Kučina, OIB 91137593805</item>
      <item>Ivica Letinić, OIB 16967665818 punomoćnik sudionika u postupku MLADI MORNAR j.d.o.o. za ugostiteljstvo</item>
    </izvorni_sadrzaj>
    <derivirana_varijabla naziv="DomainObject.Predmet.OstaliListFormatedOIB_1">
      <item>Ćiril Benić, OIB 47484947503</item>
      <item>Trpimir Kučina, OIB 91137593805</item>
      <item>Ivica Letinić, OIB 16967665818 punomoćnik sudionika u postupku MLADI MORNAR j.d.o.o. za ugostiteljstvo</item>
    </derivirana_varijabla>
  </DomainObject.Predmet.OstaliListFormatedOIB>
  <DomainObject.Predmet.OstaliListFormatedWithAdress>
    <izvorni_sadrzaj>
      <item>Ćiril Benić</item>
      <item>Trpimir Kučina, Nenada Mataka 16, 23000 Zadar</item>
      <item>Ivica Letinić, Domovinskog rata 3, 23000 Zadar punomoćnik sudionika u postupku MLADI MORNAR j.d.o.o. za ugostiteljstvo</item>
    </izvorni_sadrzaj>
    <derivirana_varijabla naziv="DomainObject.Predmet.OstaliListFormatedWithAdress_1">
      <item>Ćiril Benić</item>
      <item>Trpimir Kučina, Nenada Mataka 16, 23000 Zadar</item>
      <item>Ivica Letinić, Domovinskog rata 3, 23000 Zadar punomoćnik sudionika u postupku MLADI MORNAR j.d.o.o. za ugostiteljstvo</item>
    </derivirana_varijabla>
  </DomainObject.Predmet.OstaliListFormatedWithAdress>
  <DomainObject.Predmet.OstaliListFormatedWithAdressOIB>
    <izvorni_sadrzaj>
      <item>Ćiril Benić, OIB 47484947503</item>
      <item>Trpimir Kučina, OIB 91137593805, Nenada Mataka 16, 23000 Zadar</item>
      <item>Ivica Letinić, OIB 16967665818, Domovinskog rata 3, 23000 Zadar punomoćnik sudionika u postupku MLADI MORNAR j.d.o.o. za ugostiteljstvo</item>
    </izvorni_sadrzaj>
    <derivirana_varijabla naziv="DomainObject.Predmet.OstaliListFormatedWithAdressOIB_1">
      <item>Ćiril Benić, OIB 47484947503</item>
      <item>Trpimir Kučina, OIB 91137593805, Nenada Mataka 16, 23000 Zadar</item>
      <item>Ivica Letinić, OIB 16967665818, Domovinskog rata 3, 23000 Zadar punomoćnik sudionika u postupku MLADI MORNAR j.d.o.o. za ugostiteljstvo</item>
    </derivirana_varijabla>
  </DomainObject.Predmet.OstaliListFormatedWithAdressOIB>
  <DomainObject.Predmet.OstaliListNazivFormated>
    <izvorni_sadrzaj>
      <item>Ćiril Benić</item>
      <item>Trpimir Kučina</item>
      <item>Ivica Letinić</item>
    </izvorni_sadrzaj>
    <derivirana_varijabla naziv="DomainObject.Predmet.OstaliListNazivFormated_1">
      <item>Ćiril Benić</item>
      <item>Trpimir Kučina</item>
      <item>Ivica Letinić</item>
    </derivirana_varijabla>
  </DomainObject.Predmet.OstaliListNazivFormated>
  <DomainObject.Predmet.OstaliListNazivFormatedOIB>
    <izvorni_sadrzaj>
      <item>Ćiril Benić, OIB 47484947503</item>
      <item>Trpimir Kučina, OIB 91137593805</item>
      <item>Ivica Letinić, OIB 16967665818</item>
    </izvorni_sadrzaj>
    <derivirana_varijabla naziv="DomainObject.Predmet.OstaliListNazivFormatedOIB_1">
      <item>Ćiril Benić, OIB 47484947503</item>
      <item>Trpimir Kučina, OIB 91137593805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  <item>Trpimir Kučina</item>
      <item>Ivica Letinić</item>
    </izvorni_sadrzaj>
    <derivirana_varijabla naziv="DomainObject.Predmet.SudioniciListNaziv_1">
      <item>MLADI MORNAR j.d.o.o. za ugostiteljstvo</item>
      <item>FINA</item>
      <item>Ćiril Benić</item>
      <item>Trpimir Kučina</item>
      <item>Ivica Letinić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  <item>Trpimir Kučina, OIB 91137593805, Nenada Mataka 16,23000 Zadar</item>
      <item>Ivica Letinić, OIB 16967665818, Domovinskog rata 3,23000 Zadar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  <item>Trpimir Kučina, OIB 91137593805, Nenada Mataka 16,23000 Zadar</item>
      <item>Ivica Letinić, OIB 16967665818,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  <item>, OIB 91137593805</item>
      <item>, OIB 16967665818</item>
    </izvorni_sadrzaj>
    <derivirana_varijabla naziv="DomainObject.Predmet.SudioniciListNazivOIB_1">
      <item>, OIB 36368728043</item>
      <item>, OIB 85821130368</item>
      <item>, OIB 47484947503</item>
      <item>, OIB 91137593805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St-39/2019-4</izvorni_sadrzaj>
    <derivirana_varijabla naziv="DomainObject.PredzadnjaOdlukaIzPredmeta.Oznaka_1">St-39/2019-4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AC051-D644-46A9-B41E-F1D90D1CA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3970</properties:Characters>
  <properties:Lines>85</properties:Lines>
  <properties:Paragraphs>25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2019-04-23T09:52:00Z</dcterms:created>
  <dc:creator>Ardena Bajlo</dc:creator>
  <cp:lastModifiedBy>Antonija Gashi</cp:lastModifiedBy>
  <cp:lastPrinted>2019-03-01T12:35:00Z</cp:lastPrinted>
  <dcterms:modified xmlns:xsi="http://www.w3.org/2001/XMLSchema-instance" xsi:type="dcterms:W3CDTF">2019-06-26T12:22:00Z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(St-39-19 - uplata za pokriće troškova vođenja st. postupka  -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