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d8a8" w14:paraId="96ad8a8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CA474A">
        <w:t>ANTOLKOVIĆ DIZAJN jednostavno društvo s ograničenom odgovornošću za proizvodnju, usluge i trgovinu, OIB: 59579807253, MBS: 080881758, Sveti Ivan Zelina, Toplička ulica 10 B</w:t>
      </w:r>
      <w:r w:rsidR="00FB1F31">
        <w:t xml:space="preserve">, </w:t>
      </w:r>
      <w:r w:rsidR="00F825FF">
        <w:t>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CA474A">
        <w:t>ANTOLKOVIĆ DIZAJN jednostavno društvo s ograničenom odgovornošću za proizvodnju, usluge i trgovinu, OIB: 59579807253, MBS: 080881758, Sveti Ivan Zelina, Toplička ulica 10 B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Siniša Rajnović, OIB: 86217384445, Sv. Trojstva 87, Milanovac, Virovitica.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CA474A">
        <w:t>ANTOLKOVIĆ DIZAJN jednostavno društvo s ograničenom odgovornošću za proizvodnju, usluge i trgovinu, OIB: 59579807253, MBS: 080881758, Sveti Ivan Zelina, Toplička ulica 10 B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A51673">
        <w:rPr>
          <w:bCs/>
        </w:rPr>
        <w:t>30. studenoga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A51673">
        <w:rPr>
          <w:bCs/>
        </w:rPr>
        <w:t>5676</w:t>
      </w:r>
      <w:r w:rsidRPr="0081735B">
        <w:rPr>
          <w:bCs/>
        </w:rPr>
        <w:t xml:space="preserve"> od </w:t>
      </w:r>
      <w:r w:rsidR="00A51673">
        <w:rPr>
          <w:bCs/>
        </w:rPr>
        <w:t>2</w:t>
      </w:r>
      <w:r w:rsidR="004945E5">
        <w:rPr>
          <w:bCs/>
        </w:rPr>
        <w:t>8. s</w:t>
      </w:r>
      <w:r w:rsidR="00A51673">
        <w:rPr>
          <w:bCs/>
        </w:rPr>
        <w:t>tudenoga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CA474A">
        <w:t>ANTOLKOVIĆ DIZAJN jednostavno društvo s ograničenom odgovornošću za proizvodnju, usluge i trgovinu, OIB: 59579807253, MBS: 080881758, Sveti Ivan Zelina, Toplička ulica 10 B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lastRenderedPageBreak/>
        <w:t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CA474A">
        <w:t>19</w:t>
      </w:r>
      <w:r>
        <w:t>. travnja 2018. objavio je Oglas na mrežnoj stranici e-oglasna ploča sudova pod poslovnim brojem 19 St-3</w:t>
      </w:r>
      <w:r w:rsidR="00CA474A">
        <w:t>74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F825FF">
        <w:t>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F219E0">
        <w:t>1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305" w:rsidP="005C2CD1" w:rsidR="00044305">
      <w:r>
        <w:separator/>
      </w:r>
    </w:p>
  </w:endnote>
  <w:endnote w:id="0" w:type="continuationSeparator">
    <w:p w:rsidRDefault="00044305" w:rsidP="005C2CD1" w:rsidR="00044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305" w:rsidP="005C2CD1" w:rsidR="00044305">
      <w:r>
        <w:separator/>
      </w:r>
    </w:p>
  </w:footnote>
  <w:footnote w:id="0" w:type="continuationSeparator">
    <w:p w:rsidRDefault="00044305" w:rsidP="005C2CD1" w:rsidR="000443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581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244DF5">
          <w:t>374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244DF5">
      <w:t>374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F85"/>
    <w:rsid w:val="000213B4"/>
    <w:rsid w:val="000308AB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358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ANTOLKOVIĆ DIZAJN j.d.o.o.</izvorni_sadrzaj>
    <derivirana_varijabla naziv="DomainObject.Predmet.ProtustrankaFormated_1">  ANTOLKOVIĆ DIZAJN j.d.o.o.</derivirana_varijabla>
  </DomainObject.Predmet.ProtustrankaFormated>
  <DomainObject.Predmet.ProtustrankaFormatedOIB>
    <izvorni_sadrzaj>  ANTOLKOVIĆ DIZAJN j.d.o.o., OIB 59579807253</izvorni_sadrzaj>
    <derivirana_varijabla naziv="DomainObject.Predmet.ProtustrankaFormatedOIB_1">  ANTOLKOVIĆ DIZAJN j.d.o.o., OIB 59579807253</derivirana_varijabla>
  </DomainObject.Predmet.ProtustrankaFormatedOIB>
  <DomainObject.Predmet.ProtustrankaFormatedWithAdress>
    <izvorni_sadrzaj> ANTOLKOVIĆ DIZAJN j.d.o.o., Toplička ulica 10 B, 10380 Sveti Ivan Zelina</izvorni_sadrzaj>
    <derivirana_varijabla naziv="DomainObject.Predmet.ProtustrankaFormatedWithAdress_1"> ANTOLKOVIĆ DIZAJN j.d.o.o., Toplička ulica 10 B, 10380 Sveti Ivan Zelina</derivirana_varijabla>
  </DomainObject.Predmet.ProtustrankaFormatedWithAdress>
  <DomainObject.Predmet.ProtustrankaFormatedWithAdressOIB>
    <izvorni_sadrzaj> ANTOLKOVIĆ DIZAJN j.d.o.o., OIB 59579807253, Toplička ulica 10 B, 10380 Sveti Ivan Zelina</izvorni_sadrzaj>
    <derivirana_varijabla naziv="DomainObject.Predmet.ProtustrankaFormatedWithAdressOIB_1"> ANTOLKOVIĆ DIZAJN j.d.o.o., OIB 59579807253, Toplička ulica 10 B, 10380 Sveti Ivan Zelina</derivirana_varijabla>
  </DomainObject.Predmet.ProtustrankaFormatedWithAdressOIB>
  <DomainObject.Predmet.ProtustrankaWithAdress>
    <izvorni_sadrzaj>ANTOLKOVIĆ DIZAJN j.d.o.o. Toplička ulica 10 B, 10380 Sveti Ivan Zelina</izvorni_sadrzaj>
    <derivirana_varijabla naziv="DomainObject.Predmet.ProtustrankaWithAdress_1">ANTOLKOVIĆ DIZAJN j.d.o.o. Toplička ulica 10 B, 10380 Sveti Ivan Zelina</derivirana_varijabla>
  </DomainObject.Predmet.ProtustrankaWithAdress>
  <DomainObject.Predmet.ProtustrankaWithAdressOIB>
    <izvorni_sadrzaj>ANTOLKOVIĆ DIZAJN j.d.o.o., OIB 59579807253, Toplička ulica 10 B, 10380 Sveti Ivan Zelina</izvorni_sadrzaj>
    <derivirana_varijabla naziv="DomainObject.Predmet.ProtustrankaWithAdressOIB_1">ANTOLKOVIĆ DIZAJN j.d.o.o., OIB 59579807253, Toplička ulica 10 B, 10380 Sveti Ivan Zelina</derivirana_varijabla>
  </DomainObject.Predmet.ProtustrankaWithAdressOIB>
  <DomainObject.Predmet.ProtustrankaNazivFormated>
    <izvorni_sadrzaj>ANTOLKOVIĆ DIZAJN j.d.o.o.</izvorni_sadrzaj>
    <derivirana_varijabla naziv="DomainObject.Predmet.ProtustrankaNazivFormated_1">ANTOLKOVIĆ DIZAJN j.d.o.o.</derivirana_varijabla>
  </DomainObject.Predmet.ProtustrankaNazivFormated>
  <DomainObject.Predmet.ProtustrankaNazivFormatedOIB>
    <izvorni_sadrzaj>ANTOLKOVIĆ DIZAJN j.d.o.o., OIB 59579807253</izvorni_sadrzaj>
    <derivirana_varijabla naziv="DomainObject.Predmet.ProtustrankaNazivFormatedOIB_1">ANTOLKOVIĆ DIZAJN j.d.o.o., OIB 59579807253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ANTOLKOVIĆ DIZAJN j.d.o.o.</item>
    </izvorni_sadrzaj>
    <derivirana_varijabla naziv="DomainObject.Predmet.ProtuStrankaListFormated_1">
      <item>ANTOLKOVIĆ DIZAJN j.d.o.o.</item>
    </derivirana_varijabla>
  </DomainObject.Predmet.ProtuStrankaListFormated>
  <DomainObject.Predmet.ProtuStrankaListFormatedOIB>
    <izvorni_sadrzaj>
      <item>ANTOLKOVIĆ DIZAJN j.d.o.o., OIB 59579807253</item>
    </izvorni_sadrzaj>
    <derivirana_varijabla naziv="DomainObject.Predmet.ProtuStrankaListFormatedOIB_1">
      <item>ANTOLKOVIĆ DIZAJN j.d.o.o., OIB 59579807253</item>
    </derivirana_varijabla>
  </DomainObject.Predmet.ProtuStrankaListFormatedOIB>
  <DomainObject.Predmet.ProtuStrankaListFormatedWithAdress>
    <izvorni_sadrzaj>
      <item>ANTOLKOVIĆ DIZAJN j.d.o.o., Toplička ulica 10 B, 10380 Sveti Ivan Zelina</item>
    </izvorni_sadrzaj>
    <derivirana_varijabla naziv="DomainObject.Predmet.ProtuStrankaListFormatedWithAdress_1">
      <item>ANTOLKOVIĆ DIZAJN j.d.o.o., Toplička ulica 10 B, 10380 Sveti Ivan Zelina</item>
    </derivirana_varijabla>
  </DomainObject.Predmet.ProtuStrankaListFormatedWithAdress>
  <DomainObject.Predmet.ProtuStrankaListFormatedWithAdressOIB>
    <izvorni_sadrzaj>
      <item>ANTOLKOVIĆ DIZAJN j.d.o.o., OIB 59579807253, Toplička ulica 10 B, 10380 Sveti Ivan Zelina</item>
    </izvorni_sadrzaj>
    <derivirana_varijabla naziv="DomainObject.Predmet.ProtuStrankaListFormatedWithAdressOIB_1">
      <item>ANTOLKOVIĆ DIZAJN j.d.o.o., OIB 59579807253, Toplička ulica 10 B, 10380 Sveti Ivan Zelina</item>
    </derivirana_varijabla>
  </DomainObject.Predmet.ProtuStrankaListFormatedWithAdressOIB>
  <DomainObject.Predmet.ProtuStrankaListNazivFormated>
    <izvorni_sadrzaj>
      <item>ANTOLKOVIĆ DIZAJN j.d.o.o.</item>
    </izvorni_sadrzaj>
    <derivirana_varijabla naziv="DomainObject.Predmet.ProtuStrankaListNazivFormated_1">
      <item>ANTOLKOVIĆ DIZAJN j.d.o.o.</item>
    </derivirana_varijabla>
  </DomainObject.Predmet.ProtuStrankaListNazivFormated>
  <DomainObject.Predmet.ProtuStrankaListNazivFormatedOIB>
    <izvorni_sadrzaj>
      <item>ANTOLKOVIĆ DIZAJN j.d.o.o., OIB 59579807253</item>
    </izvorni_sadrzaj>
    <derivirana_varijabla naziv="DomainObject.Predmet.ProtuStrankaListNazivFormatedOIB_1">
      <item>ANTOLKOVIĆ DIZAJN j.d.o.o., OIB 59579807253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ANTOLKOVIĆ DIZAJN j.d.o.o.</izvorni_sadrzaj>
    <derivirana_varijabla naziv="DomainObject.Predmet.ProtustrankaIDrugi_1">ANTOLKOVIĆ DIZAJN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ANTOLKOVIĆ DIZAJN j.d.o.o., OIB 59579807253, Toplička ulica 10 B, 10380 Sveti Ivan Zelina</izvorni_sadrzaj>
    <derivirana_varijabla naziv="DomainObject.Predmet.ProtustrankaIDrugiAdressOIB_1">ANTOLKOVIĆ DIZAJN j.d.o.o., OIB 59579807253, Toplička ulica 10 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ANTOLKOVIĆ DIZAJN j.d.o.o.</item>
      <item>FINA Regionalni centar Zagreb</item>
    </izvorni_sadrzaj>
    <derivirana_varijabla naziv="DomainObject.Predmet.SudioniciListNaziv_1">
      <item>ANTOLKOVIĆ DIZAJN j.d.o.o.</item>
      <item>FINA Regionalni centar Zagreb</item>
    </derivirana_varijabla>
  </DomainObject.Predmet.SudioniciListNaziv>
  <DomainObject.Predmet.SudioniciListAdressOIB>
    <izvorni_sadrzaj>
      <item>ANTOLKOVIĆ DIZAJN j.d.o.o., OIB 59579807253, Toplička ulica 10 B,10380 Sveti Ivan Zelina</item>
      <item>FINA Regionalni centar Zagreb, OIB 85821130368, Trg svibanjskih žrtava 1995.1,10000 Zagreb</item>
    </izvorni_sadrzaj>
    <derivirana_varijabla naziv="DomainObject.Predmet.SudioniciListAdressOIB_1">
      <item>ANTOLKOVIĆ DIZAJN j.d.o.o., OIB 59579807253, Toplička ulica 10 B,10380 Sveti Ivan Zelina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59579807253</item>
      <item>, OIB 85821130368</item>
    </izvorni_sadrzaj>
    <derivirana_varijabla naziv="DomainObject.Predmet.SudioniciListNazivOIB_1">
      <item>, OIB 59579807253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28FBD7-62AB-4945-8D19-210A92C3F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3381</properties:Characters>
  <properties:Lines>96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2018-06-07T06:26:00Z</dcterms:created>
  <dc:creator>Korisnik</dc:creator>
  <cp:lastModifiedBy>Renata Horvat</cp:lastModifiedBy>
  <cp:lastPrinted>2018-06-07T07:33:00Z</cp:lastPrinted>
  <dcterms:modified xmlns:xsi="http://www.w3.org/2001/XMLSchema-instance" xsi:type="dcterms:W3CDTF">2018-06-07T07:40:00Z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(ANTOLKOVIĆ DIZAJN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