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9a98d" w14:paraId="c79a98d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EC58E5">
        <w:t>2227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715A06" w:rsidP="0040522B" w:rsidR="0040522B">
      <w:pPr>
        <w:ind w:firstLine="708"/>
        <w:jc w:val="both"/>
      </w:pPr>
      <w:r>
        <w:t xml:space="preserve">Trgovački sud u Osijeku, po sucu mr.sc. Mirjani Baran, u stečajnom predmetu povodom zahtjeva </w:t>
      </w:r>
      <w:r w:rsidR="00EC58E5">
        <w:t>Financijske agencije Regionalni centar Osijek Podružnica Osijek, L. Jagera 3, za pokretanje skraćenog stečajnog postupka nad dužnikom GAMALIJA – Udruga za promociju zdravog življenja i prevenciju bola, OIB: 08740781866, registarski broj 14003310, Osijek, Biševska 18</w:t>
      </w:r>
      <w:r>
        <w:t xml:space="preserve">, temeljem članka 430. Stečajnog zakona („Narodne novine“ 71/15), </w:t>
      </w:r>
      <w:r w:rsidR="002F01CE">
        <w:t xml:space="preserve"> dana </w:t>
      </w:r>
      <w:r w:rsidR="00EC58E5">
        <w:t>31.</w:t>
      </w:r>
      <w:r>
        <w:t xml:space="preserve"> siječnja 2017</w:t>
      </w:r>
      <w:r w:rsidR="002F01CE">
        <w:t>. godine,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EC58E5">
        <w:t>GAMALIJA – Udruga za promociju zdravog življenja i prevenciju bola, OIB: 08740781866, registarski broj 14003310, Osijek, Biševska 18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230785">
        <w:t>IVAN GJURAŠIĆ, OIB: 66025260916, Zagreb, Petrinjska 28.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EC58E5">
        <w:t>GAMALIJA – Udruga za promociju zdravog življenja i prevenciju bola, OIB: 08740781866, registarski broj 14003310, Osijek, Biševska 18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EC58E5">
        <w:t>Regionalni centar Osijek Podružnica Osijek</w:t>
      </w:r>
      <w:r w:rsidR="002F01CE">
        <w:t xml:space="preserve">, podnijela </w:t>
      </w:r>
      <w:r>
        <w:t xml:space="preserve">je dana </w:t>
      </w:r>
      <w:r w:rsidR="00EC58E5">
        <w:t>16. rujna 2016</w:t>
      </w:r>
      <w:r>
        <w:t xml:space="preserve">. zahtjev </w:t>
      </w:r>
      <w:r w:rsidR="00D6035C">
        <w:t>broj Klasa: 110-07/1</w:t>
      </w:r>
      <w:r w:rsidR="00EC58E5">
        <w:t>6</w:t>
      </w:r>
      <w:r w:rsidR="00D6035C">
        <w:t>-01/04, Ur. broj: 04-06-1</w:t>
      </w:r>
      <w:r w:rsidR="00EC58E5">
        <w:t>6</w:t>
      </w:r>
      <w:r w:rsidR="00D6035C">
        <w:t>-</w:t>
      </w:r>
      <w:r w:rsidR="00715A06">
        <w:t>1</w:t>
      </w:r>
      <w:r w:rsidR="00EC58E5">
        <w:t>1825</w:t>
      </w:r>
      <w:r w:rsidR="007176DF">
        <w:t xml:space="preserve"> </w:t>
      </w:r>
      <w:r w:rsidR="00EC58E5">
        <w:t>ovome sudu</w:t>
      </w:r>
      <w:r w:rsidR="002F01CE">
        <w:t xml:space="preserve">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EC58E5">
        <w:t>GAMALIJA – Udruga za promociju zdravog življenja i prevenciju bola, OIB: 08740781866, registarski broj 14003310, Osijek, Biševska 18</w:t>
      </w:r>
      <w:r w:rsidR="00715A06">
        <w:t>.</w:t>
      </w:r>
    </w:p>
    <w:p w:rsidRDefault="0040522B" w:rsidP="00230785" w:rsidR="00AE1104">
      <w:pPr>
        <w:pStyle w:val="Tijeloteksta"/>
        <w:ind w:firstLine="1416"/>
      </w:pPr>
      <w:r>
        <w:t xml:space="preserve">Trgovački sud u Osijeku je dana </w:t>
      </w:r>
      <w:r w:rsidR="00EC58E5">
        <w:t>27. rujna</w:t>
      </w:r>
      <w:r w:rsidR="00C91D98">
        <w:t xml:space="preserve"> 2016</w:t>
      </w:r>
      <w:r>
        <w:t>. objavio oglas na mrežnoj stranici e-Oglasna ploča sudova pod posl. brojem St-</w:t>
      </w:r>
      <w:r w:rsidR="00EC58E5">
        <w:t>2227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</w:t>
      </w:r>
    </w:p>
    <w:p w:rsidRDefault="00AE1104" w:rsidP="00230785" w:rsidR="00AE1104">
      <w:pPr>
        <w:pStyle w:val="Tijeloteksta"/>
        <w:ind w:firstLine="1416"/>
      </w:pPr>
    </w:p>
    <w:p w:rsidRDefault="00EC58E5" w:rsidP="00230785" w:rsidR="00EC58E5">
      <w:pPr>
        <w:pStyle w:val="Tijeloteksta"/>
        <w:ind w:firstLine="1416"/>
      </w:pPr>
    </w:p>
    <w:p w:rsidRDefault="00EC58E5" w:rsidP="00230785" w:rsidR="00EC58E5">
      <w:pPr>
        <w:pStyle w:val="Tijeloteksta"/>
        <w:ind w:firstLine="1416"/>
      </w:pPr>
    </w:p>
    <w:p w:rsidRDefault="00AE1104" w:rsidP="00230785" w:rsidR="00AE1104">
      <w:pPr>
        <w:pStyle w:val="Tijeloteksta"/>
        <w:ind w:firstLine="1416"/>
      </w:pPr>
    </w:p>
    <w:p w:rsidRDefault="00AE1104" w:rsidP="00230785" w:rsidR="00AE1104">
      <w:pPr>
        <w:pStyle w:val="Tijeloteksta"/>
        <w:ind w:firstLine="1416"/>
      </w:pPr>
    </w:p>
    <w:p w:rsidRDefault="0040522B" w:rsidP="00AE1104" w:rsidR="00384998" w:rsidRPr="009F5B7A">
      <w:pPr>
        <w:pStyle w:val="Tijeloteksta"/>
        <w:ind w:firstLine="1416"/>
      </w:pPr>
      <w:r>
        <w:t xml:space="preserve">najkasnije u roku 45 dana od dana objave oglasa predlože otvaranje stečajnog postupka nad dužnikom, pod prijetnjom nastupanja pravnih posljedica iz čl. 431 Stečajnog zakona. </w:t>
      </w: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922F6F">
        <w:t>31</w:t>
      </w:r>
      <w:r w:rsidR="007F4289">
        <w:t>. siječnja 2017.</w:t>
      </w:r>
      <w:r w:rsidRPr="009F5B7A">
        <w:t xml:space="preserve">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715A06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ured državne uprave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922F6F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7289E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EC58E5">
      <w:t>2227</w:t>
    </w:r>
    <w:r w:rsidR="00230785">
      <w:t>/</w:t>
    </w:r>
    <w:r w:rsidR="00590A0E">
      <w:t>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96E1F"/>
    <w:rsid w:val="001C3918"/>
    <w:rsid w:val="001E61F4"/>
    <w:rsid w:val="001F7E47"/>
    <w:rsid w:val="00230785"/>
    <w:rsid w:val="00252DA4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7289E"/>
    <w:rsid w:val="00384998"/>
    <w:rsid w:val="003942B2"/>
    <w:rsid w:val="003B5A7F"/>
    <w:rsid w:val="003E69A5"/>
    <w:rsid w:val="0040522B"/>
    <w:rsid w:val="00423822"/>
    <w:rsid w:val="00437C48"/>
    <w:rsid w:val="004D09B7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5A06"/>
    <w:rsid w:val="007176DF"/>
    <w:rsid w:val="00785BDD"/>
    <w:rsid w:val="00792188"/>
    <w:rsid w:val="007F4289"/>
    <w:rsid w:val="007F5576"/>
    <w:rsid w:val="00897DA1"/>
    <w:rsid w:val="008B67CD"/>
    <w:rsid w:val="008D6180"/>
    <w:rsid w:val="008D7500"/>
    <w:rsid w:val="00917B69"/>
    <w:rsid w:val="00922F6F"/>
    <w:rsid w:val="0095467A"/>
    <w:rsid w:val="0096162D"/>
    <w:rsid w:val="009B6422"/>
    <w:rsid w:val="009C4ACC"/>
    <w:rsid w:val="009D73D1"/>
    <w:rsid w:val="009F32F6"/>
    <w:rsid w:val="009F5360"/>
    <w:rsid w:val="009F5B7A"/>
    <w:rsid w:val="00A868A7"/>
    <w:rsid w:val="00AE1104"/>
    <w:rsid w:val="00AE6834"/>
    <w:rsid w:val="00B116BC"/>
    <w:rsid w:val="00B26C04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58E5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37289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7289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289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289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72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37289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7289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289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289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2227</izvorni_sadrzaj>
    <derivirana_varijabla naziv="DomainObject.Predmet.Broj_1">2227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St-2227/2016</izvorni_sadrzaj>
    <derivirana_varijabla naziv="DomainObject.Predmet.OznakaBroj_1">St-2227/2016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GAMALIJA - UDRUGA ZA PROMOCIJU ZDRAVOG ŽIVLJENJA I PREVENCIJU BOLA</izvorni_sadrzaj>
    <derivirana_varijabla naziv="DomainObject.Predmet.ProtustrankaFormated_1">  GAMALIJA - UDRUGA ZA PROMOCIJU ZDRAVOG ŽIVLJENJA I PREVENCIJU BOLA</derivirana_varijabla>
  </DomainObject.Predmet.ProtustrankaFormated>
  <DomainObject.Predmet.ProtustrankaFormatedOIB>
    <izvorni_sadrzaj>  GAMALIJA - UDRUGA ZA PROMOCIJU ZDRAVOG ŽIVLJENJA I PREVENCIJU BOLA, OIB 08740781866</izvorni_sadrzaj>
    <derivirana_varijabla naziv="DomainObject.Predmet.ProtustrankaFormatedOIB_1">  GAMALIJA - UDRUGA ZA PROMOCIJU ZDRAVOG ŽIVLJENJA I PREVENCIJU BOLA, OIB 08740781866</derivirana_varijabla>
  </DomainObject.Predmet.ProtustrankaFormatedOIB>
  <DomainObject.Predmet.ProtustrankaFormatedWithAdress>
    <izvorni_sadrzaj> GAMALIJA - UDRUGA ZA PROMOCIJU ZDRAVOG ŽIVLJENJA I PREVENCIJU BOLA, Biševska 18, 31000 Osijek</izvorni_sadrzaj>
    <derivirana_varijabla naziv="DomainObject.Predmet.ProtustrankaFormatedWithAdress_1"> GAMALIJA - UDRUGA ZA PROMOCIJU ZDRAVOG ŽIVLJENJA I PREVENCIJU BOLA, Biševska 18, 31000 Osijek</derivirana_varijabla>
  </DomainObject.Predmet.ProtustrankaFormatedWithAdress>
  <DomainObject.Predmet.ProtustrankaFormatedWithAdressOIB>
    <izvorni_sadrzaj> GAMALIJA - UDRUGA ZA PROMOCIJU ZDRAVOG ŽIVLJENJA I PREVENCIJU BOLA, OIB 08740781866, Biševska 18, 31000 Osijek</izvorni_sadrzaj>
    <derivirana_varijabla naziv="DomainObject.Predmet.ProtustrankaFormatedWithAdressOIB_1"> GAMALIJA - UDRUGA ZA PROMOCIJU ZDRAVOG ŽIVLJENJA I PREVENCIJU BOLA, OIB 08740781866, Biševska 18, 31000 Osijek</derivirana_varijabla>
  </DomainObject.Predmet.ProtustrankaFormatedWithAdressOIB>
  <DomainObject.Predmet.ProtustrankaWithAdress>
    <izvorni_sadrzaj>GAMALIJA - UDRUGA ZA PROMOCIJU ZDRAVOG ŽIVLJENJA I PREVENCIJU BOLA Biševska 18, 31000 Osijek</izvorni_sadrzaj>
    <derivirana_varijabla naziv="DomainObject.Predmet.ProtustrankaWithAdress_1">GAMALIJA - UDRUGA ZA PROMOCIJU ZDRAVOG ŽIVLJENJA I PREVENCIJU BOLA Biševska 18, 31000 Osijek</derivirana_varijabla>
  </DomainObject.Predmet.ProtustrankaWithAdress>
  <DomainObject.Predmet.ProtustrankaWithAdressOIB>
    <izvorni_sadrzaj>GAMALIJA - UDRUGA ZA PROMOCIJU ZDRAVOG ŽIVLJENJA I PREVENCIJU BOLA, OIB 08740781866, Biševska 18, 31000 Osijek</izvorni_sadrzaj>
    <derivirana_varijabla naziv="DomainObject.Predmet.ProtustrankaWithAdressOIB_1">GAMALIJA - UDRUGA ZA PROMOCIJU ZDRAVOG ŽIVLJENJA I PREVENCIJU BOLA, OIB 08740781866, Biševska 18, 31000 Osijek</derivirana_varijabla>
  </DomainObject.Predmet.ProtustrankaWithAdressOIB>
  <DomainObject.Predmet.ProtustrankaNazivFormated>
    <izvorni_sadrzaj>GAMALIJA - UDRUGA ZA PROMOCIJU ZDRAVOG ŽIVLJENJA I PREVENCIJU BOLA</izvorni_sadrzaj>
    <derivirana_varijabla naziv="DomainObject.Predmet.ProtustrankaNazivFormated_1">GAMALIJA - UDRUGA ZA PROMOCIJU ZDRAVOG ŽIVLJENJA I PREVENCIJU BOLA</derivirana_varijabla>
  </DomainObject.Predmet.ProtustrankaNazivFormated>
  <DomainObject.Predmet.ProtustrankaNazivFormatedOIB>
    <izvorni_sadrzaj>GAMALIJA - UDRUGA ZA PROMOCIJU ZDRAVOG ŽIVLJENJA I PREVENCIJU BOLA, OIB 08740781866</izvorni_sadrzaj>
    <derivirana_varijabla naziv="DomainObject.Predmet.ProtustrankaNazivFormatedOIB_1">GAMALIJA - UDRUGA ZA PROMOCIJU ZDRAVOG ŽIVLJENJA I PREVENCIJU BOLA, OIB 08740781866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GAMALIJA - UDRUGA ZA PROMOCIJU ZDRAVOG ŽIVLJENJA I PREVENCIJU BOLA</item>
    </izvorni_sadrzaj>
    <derivirana_varijabla naziv="DomainObject.Predmet.ProtuStrankaListFormated_1">
      <item>GAMALIJA - UDRUGA ZA PROMOCIJU ZDRAVOG ŽIVLJENJA I PREVENCIJU BOLA</item>
    </derivirana_varijabla>
  </DomainObject.Predmet.ProtuStrankaListFormated>
  <DomainObject.Predmet.ProtuStrankaListFormatedOIB>
    <izvorni_sadrzaj>
      <item>GAMALIJA - UDRUGA ZA PROMOCIJU ZDRAVOG ŽIVLJENJA I PREVENCIJU BOLA, OIB 08740781866</item>
    </izvorni_sadrzaj>
    <derivirana_varijabla naziv="DomainObject.Predmet.ProtuStrankaListFormatedOIB_1">
      <item>GAMALIJA - UDRUGA ZA PROMOCIJU ZDRAVOG ŽIVLJENJA I PREVENCIJU BOLA, OIB 08740781866</item>
    </derivirana_varijabla>
  </DomainObject.Predmet.ProtuStrankaListFormatedOIB>
  <DomainObject.Predmet.ProtuStrankaListFormatedWithAdress>
    <izvorni_sadrzaj>
      <item>GAMALIJA - UDRUGA ZA PROMOCIJU ZDRAVOG ŽIVLJENJA I PREVENCIJU BOLA, Biševska 18, 31000 Osijek</item>
    </izvorni_sadrzaj>
    <derivirana_varijabla naziv="DomainObject.Predmet.ProtuStrankaListFormatedWithAdress_1">
      <item>GAMALIJA - UDRUGA ZA PROMOCIJU ZDRAVOG ŽIVLJENJA I PREVENCIJU BOLA, Biševska 18, 31000 Osijek</item>
    </derivirana_varijabla>
  </DomainObject.Predmet.ProtuStrankaListFormatedWithAdress>
  <DomainObject.Predmet.ProtuStrankaListFormatedWithAdressOIB>
    <izvorni_sadrzaj>
      <item>GAMALIJA - UDRUGA ZA PROMOCIJU ZDRAVOG ŽIVLJENJA I PREVENCIJU BOLA, OIB 08740781866, Biševska 18, 31000 Osijek</item>
    </izvorni_sadrzaj>
    <derivirana_varijabla naziv="DomainObject.Predmet.ProtuStrankaListFormatedWithAdressOIB_1">
      <item>GAMALIJA - UDRUGA ZA PROMOCIJU ZDRAVOG ŽIVLJENJA I PREVENCIJU BOLA, OIB 08740781866, Biševska 18, 31000 Osijek</item>
    </derivirana_varijabla>
  </DomainObject.Predmet.ProtuStrankaListFormatedWithAdressOIB>
  <DomainObject.Predmet.ProtuStrankaListNazivFormated>
    <izvorni_sadrzaj>
      <item>GAMALIJA - UDRUGA ZA PROMOCIJU ZDRAVOG ŽIVLJENJA I PREVENCIJU BOLA</item>
    </izvorni_sadrzaj>
    <derivirana_varijabla naziv="DomainObject.Predmet.ProtuStrankaListNazivFormated_1">
      <item>GAMALIJA - UDRUGA ZA PROMOCIJU ZDRAVOG ŽIVLJENJA I PREVENCIJU BOLA</item>
    </derivirana_varijabla>
  </DomainObject.Predmet.ProtuStrankaListNazivFormated>
  <DomainObject.Predmet.ProtuStrankaListNazivFormatedOIB>
    <izvorni_sadrzaj>
      <item>GAMALIJA - UDRUGA ZA PROMOCIJU ZDRAVOG ŽIVLJENJA I PREVENCIJU BOLA, OIB 08740781866</item>
    </izvorni_sadrzaj>
    <derivirana_varijabla naziv="DomainObject.Predmet.ProtuStrankaListNazivFormatedOIB_1">
      <item>GAMALIJA - UDRUGA ZA PROMOCIJU ZDRAVOG ŽIVLJENJA I PREVENCIJU BOLA, OIB 08740781866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GAMALIJA - UDRUGA ZA PROMOCIJU ZDRAVOG ŽIVLJENJA I PREVENCIJU BOLA</izvorni_sadrzaj>
    <derivirana_varijabla naziv="DomainObject.Predmet.ProtustrankaIDrugi_1">GAMALIJA - UDRUGA ZA PROMOCIJU ZDRAVOG ŽIVLJENJA I PREVENCIJU BOLA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GAMALIJA - UDRUGA ZA PROMOCIJU ZDRAVOG ŽIVLJENJA I PREVENCIJU BOLA, OIB 08740781866, Biševska 18, 31000 Osijek</izvorni_sadrzaj>
    <derivirana_varijabla naziv="DomainObject.Predmet.ProtustrankaIDrugiAdressOIB_1">GAMALIJA - UDRUGA ZA PROMOCIJU ZDRAVOG ŽIVLJENJA I PREVENCIJU BOLA, OIB 08740781866, Biševska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GAMALIJA - UDRUGA ZA PROMOCIJU ZDRAVOG ŽIVLJENJA I PREVENCIJU BOLA</item>
    </izvorni_sadrzaj>
    <derivirana_varijabla naziv="DomainObject.Predmet.SudioniciListNaziv_1">
      <item>FINA RC OSIJEK</item>
      <item>GAMALIJA - UDRUGA ZA PROMOCIJU ZDRAVOG ŽIVLJENJA I PREVENCIJU BOLA</item>
    </derivirana_varijabla>
  </DomainObject.Predmet.SudioniciListNaziv>
  <DomainObject.Predmet.SudioniciListAdressOIB>
    <izvorni_sadrzaj>
      <item>FINA RC OSIJEK, OIB 85821130368</item>
      <item>GAMALIJA - UDRUGA ZA PROMOCIJU ZDRAVOG ŽIVLJENJA I PREVENCIJU BOLA, OIB 08740781866, Biševska 18,31000 Osijek</item>
    </izvorni_sadrzaj>
    <derivirana_varijabla naziv="DomainObject.Predmet.SudioniciListAdressOIB_1">
      <item>FINA RC OSIJEK, OIB 85821130368</item>
      <item>GAMALIJA - UDRUGA ZA PROMOCIJU ZDRAVOG ŽIVLJENJA I PREVENCIJU BOLA, OIB 08740781866, Biševska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08740781866</item>
    </izvorni_sadrzaj>
    <derivirana_varijabla naziv="DomainObject.Predmet.SudioniciListNazivOIB_1">
      <item>, OIB 85821130368</item>
      <item>, OIB 08740781866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19E33-8297-47D6-8E6D-D9EC511DB8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452</properties:Words>
  <properties:Characters>2466</properties:Characters>
  <properties:Lines>87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2017-01-31T13:13:00Z</dcterms:created>
  <dc:creator>korisnik</dc:creator>
  <cp:lastModifiedBy>Snježana Andrijanić</cp:lastModifiedBy>
  <cp:lastPrinted>2017-01-31T13:13:00Z</cp:lastPrinted>
  <dcterms:modified xmlns:xsi="http://www.w3.org/2001/XMLSchema-instance" xsi:type="dcterms:W3CDTF">2017-01-31T13:13:00Z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