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03b9" w14:paraId="24303b9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 xml:space="preserve">STALNA SLUŽBA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F58EB" w:rsidR="00EA57AC">
      <w:pPr>
        <w:rPr>
          <w:b/>
        </w:rPr>
      </w:pPr>
      <w:r>
        <w:rPr>
          <w:b/>
        </w:rPr>
        <w:t>35000 Slavonski Brod</w:t>
      </w:r>
      <w:r w:rsidR="002279A4">
        <w:rPr>
          <w:b/>
        </w:rPr>
        <w:tab/>
      </w:r>
      <w:r w:rsidR="002279A4">
        <w:rPr>
          <w:b/>
        </w:rPr>
        <w:tab/>
      </w:r>
      <w:r w:rsidR="002279A4">
        <w:rPr>
          <w:b/>
        </w:rPr>
        <w:tab/>
      </w:r>
      <w:r w:rsidR="002279A4">
        <w:rPr>
          <w:b/>
        </w:rPr>
        <w:tab/>
        <w:t xml:space="preserve">                      </w:t>
      </w:r>
      <w:r>
        <w:rPr>
          <w:b/>
        </w:rPr>
        <w:t xml:space="preserve">      </w:t>
      </w:r>
      <w:r w:rsidR="004F58EB">
        <w:rPr>
          <w:b/>
        </w:rPr>
        <w:t xml:space="preserve">Broj: </w:t>
      </w:r>
      <w:r w:rsidR="00707FC5">
        <w:rPr>
          <w:b/>
        </w:rPr>
        <w:t>7/St-</w:t>
      </w:r>
      <w:r w:rsidR="002C2C22">
        <w:rPr>
          <w:b/>
        </w:rPr>
        <w:t>2058</w:t>
      </w:r>
      <w:r w:rsidR="004F58EB">
        <w:rPr>
          <w:b/>
        </w:rPr>
        <w:t>/20</w:t>
      </w:r>
      <w:r w:rsidR="002C2C22">
        <w:rPr>
          <w:b/>
        </w:rPr>
        <w:t>16-21</w:t>
      </w: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E75DDA">
        <w:t xml:space="preserve">u stečajnom postupku nad </w:t>
      </w:r>
      <w:r w:rsidR="00553EDE" w:rsidRPr="00553EDE">
        <w:t xml:space="preserve"> stečajnim dužnikom </w:t>
      </w:r>
      <w:r w:rsidR="002C2C22" w:rsidRPr="002C2C22">
        <w:t>SION d.o.</w:t>
      </w:r>
      <w:r w:rsidR="003703A0">
        <w:t xml:space="preserve">o. za trgovinu i graditeljstvo " u stečaju", skraćena tvrtka: SION d.o.o. " u stečaju " </w:t>
      </w:r>
      <w:r w:rsidR="002C2C22" w:rsidRPr="002C2C22">
        <w:t xml:space="preserve">Slavonski Brod, </w:t>
      </w:r>
      <w:proofErr w:type="spellStart"/>
      <w:r w:rsidR="002C2C22" w:rsidRPr="002C2C22">
        <w:t>Pavleka</w:t>
      </w:r>
      <w:proofErr w:type="spellEnd"/>
      <w:r w:rsidR="002C2C22" w:rsidRPr="002C2C22">
        <w:t xml:space="preserve"> </w:t>
      </w:r>
      <w:proofErr w:type="spellStart"/>
      <w:r w:rsidR="002C2C22" w:rsidRPr="002C2C22">
        <w:t>Miškine</w:t>
      </w:r>
      <w:proofErr w:type="spellEnd"/>
      <w:r w:rsidR="002C2C22" w:rsidRPr="002C2C22">
        <w:t xml:space="preserve"> 2/1, OIB: 81827100105</w:t>
      </w:r>
      <w:r w:rsidR="002C2C22">
        <w:t>,</w:t>
      </w:r>
      <w:r>
        <w:t xml:space="preserve"> dana </w:t>
      </w:r>
      <w:r w:rsidR="002C2C22">
        <w:t>22</w:t>
      </w:r>
      <w:r>
        <w:t xml:space="preserve">. </w:t>
      </w:r>
      <w:r w:rsidR="005A1E18">
        <w:t>veljače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4520FA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5A1E18">
        <w:t>ešenje ovoga suda</w:t>
      </w:r>
      <w:r w:rsidR="003703A0">
        <w:t xml:space="preserve"> </w:t>
      </w:r>
      <w:r w:rsidR="005A1E18">
        <w:t>posl.br 7/St-</w:t>
      </w:r>
      <w:r w:rsidR="002C2C22">
        <w:t>2058</w:t>
      </w:r>
      <w:r w:rsidR="00E136E0">
        <w:t>/2016-</w:t>
      </w:r>
      <w:r w:rsidR="002C2C22">
        <w:t>20</w:t>
      </w:r>
      <w:r w:rsidR="005A1E18">
        <w:t xml:space="preserve"> od dana </w:t>
      </w:r>
      <w:r w:rsidR="002279A4">
        <w:t>1</w:t>
      </w:r>
      <w:r w:rsidR="002C2C22">
        <w:t>6</w:t>
      </w:r>
      <w:r w:rsidR="00E136E0">
        <w:t>.</w:t>
      </w:r>
      <w:r w:rsidR="005A1E18">
        <w:t xml:space="preserve"> </w:t>
      </w:r>
      <w:r w:rsidR="002C2C22">
        <w:t>siječnja</w:t>
      </w:r>
      <w:r w:rsidR="00E136E0">
        <w:t xml:space="preserve"> 2017.</w:t>
      </w:r>
      <w:r w:rsidR="00E279D3">
        <w:t xml:space="preserve"> </w:t>
      </w:r>
      <w:r w:rsidR="00E136E0">
        <w:t xml:space="preserve">godine u </w:t>
      </w:r>
      <w:r w:rsidR="002C2C22">
        <w:t>uvodu rješenja</w:t>
      </w:r>
      <w:r w:rsidR="003703A0">
        <w:t xml:space="preserve"> tako da umjesto</w:t>
      </w:r>
      <w:r w:rsidR="00553EDE">
        <w:t xml:space="preserve"> riječi</w:t>
      </w:r>
      <w:r w:rsidR="003703A0">
        <w:t xml:space="preserve"> "stečajnim dužnikom SION d.o.o. za graditeljstvo, trgovinu i usluge</w:t>
      </w:r>
      <w:r w:rsidR="001F1BD5">
        <w:t xml:space="preserve"> u stečaju</w:t>
      </w:r>
      <w:r w:rsidR="003703A0">
        <w:t xml:space="preserve">" trebaju </w:t>
      </w:r>
      <w:r w:rsidR="003703A0" w:rsidRPr="003703A0">
        <w:rPr>
          <w:b/>
        </w:rPr>
        <w:t>ispravno stajati</w:t>
      </w:r>
      <w:r w:rsidR="003703A0">
        <w:t xml:space="preserve"> riječi " stečajnim dužnikom SION d.o.o. za trgovinu i graditeljstvo u stečaju " te umjesto riječi </w:t>
      </w:r>
      <w:r w:rsidR="00553EDE">
        <w:t xml:space="preserve"> </w:t>
      </w:r>
      <w:r w:rsidR="003703A0">
        <w:t>"</w:t>
      </w:r>
      <w:r w:rsidR="002C2C22">
        <w:t>skraćena tvrtka:</w:t>
      </w:r>
      <w:r w:rsidR="00553EDE">
        <w:t xml:space="preserve"> </w:t>
      </w:r>
      <w:r w:rsidR="00553EDE" w:rsidRPr="00553EDE">
        <w:t xml:space="preserve"> </w:t>
      </w:r>
      <w:r w:rsidR="002C2C22">
        <w:t>BORIS NEKRETNINE</w:t>
      </w:r>
      <w:r w:rsidR="003703A0">
        <w:t xml:space="preserve"> d.o.o. za trgovinu i graditeljstvo u stečaju" </w:t>
      </w:r>
      <w:r w:rsidR="00553EDE">
        <w:t xml:space="preserve"> treba </w:t>
      </w:r>
      <w:r w:rsidR="00553EDE" w:rsidRPr="00E279D3">
        <w:rPr>
          <w:b/>
        </w:rPr>
        <w:t>ispravno</w:t>
      </w:r>
      <w:r w:rsidR="003703A0">
        <w:t xml:space="preserve"> stajati</w:t>
      </w:r>
      <w:r w:rsidR="00E75DDA">
        <w:t>:</w:t>
      </w:r>
      <w:r w:rsidR="00553EDE">
        <w:t xml:space="preserve"> "</w:t>
      </w:r>
      <w:r w:rsidR="003703A0">
        <w:t xml:space="preserve"> skraćena tvrtka: </w:t>
      </w:r>
      <w:r w:rsidR="002C2C22">
        <w:t xml:space="preserve"> </w:t>
      </w:r>
      <w:r w:rsidR="002C2C22" w:rsidRPr="003703A0">
        <w:t>SION d.o.o.</w:t>
      </w:r>
      <w:r w:rsidR="003703A0" w:rsidRPr="003703A0">
        <w:t xml:space="preserve"> u stečaju</w:t>
      </w:r>
      <w:r w:rsidR="003703A0">
        <w:t xml:space="preserve"> "</w:t>
      </w:r>
      <w:r w:rsidR="00553EDE">
        <w:t xml:space="preserve"> </w:t>
      </w:r>
      <w:r w:rsidR="00E136E0">
        <w:t xml:space="preserve">       </w:t>
      </w:r>
    </w:p>
    <w:p w:rsidRDefault="00E136E0" w:rsidP="005F3802" w:rsidR="00E136E0" w:rsidRPr="005F3802">
      <w:pPr>
        <w:jc w:val="both"/>
      </w:pPr>
      <w:r>
        <w:t xml:space="preserve">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B27D42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2C2C22">
        <w:t>2058</w:t>
      </w:r>
      <w:r w:rsidR="00E136E0">
        <w:t>/2016-</w:t>
      </w:r>
      <w:r w:rsidR="002C2C22">
        <w:t>20</w:t>
      </w:r>
      <w:r w:rsidR="005A1E18">
        <w:t xml:space="preserve"> od </w:t>
      </w:r>
      <w:r w:rsidR="002279A4">
        <w:t>1</w:t>
      </w:r>
      <w:r w:rsidR="002C2C22">
        <w:t>6</w:t>
      </w:r>
      <w:r w:rsidR="00E136E0">
        <w:t>.</w:t>
      </w:r>
      <w:r w:rsidR="00B27D42">
        <w:t xml:space="preserve"> </w:t>
      </w:r>
      <w:r w:rsidR="002C2C22">
        <w:t>siječnja</w:t>
      </w:r>
      <w:r w:rsidR="00E136E0">
        <w:t xml:space="preserve"> 2017. godine pogrešno </w:t>
      </w:r>
      <w:r w:rsidR="00553EDE">
        <w:t xml:space="preserve">je u </w:t>
      </w:r>
      <w:r w:rsidR="002C2C22">
        <w:t xml:space="preserve">uvodu </w:t>
      </w:r>
      <w:r w:rsidR="00553EDE">
        <w:t xml:space="preserve"> rješenja označen</w:t>
      </w:r>
      <w:r w:rsidR="003703A0">
        <w:t xml:space="preserve"> naziv tvrtke</w:t>
      </w:r>
      <w:r w:rsidR="00E75DDA">
        <w:t xml:space="preserve"> </w:t>
      </w:r>
      <w:r w:rsidR="003703A0">
        <w:t>stečajnog dužnika kao SION d.o.o. za graditeljstvo, trgovinu i usluge</w:t>
      </w:r>
      <w:r w:rsidR="001F1BD5">
        <w:t xml:space="preserve"> u stečaju,</w:t>
      </w:r>
      <w:r w:rsidR="003703A0">
        <w:t xml:space="preserve"> iako ispravno treba stajati SION d.o.o. za trgovinu i graditeljstvo </w:t>
      </w:r>
      <w:r w:rsidR="001F1BD5">
        <w:t>u ste</w:t>
      </w:r>
      <w:r w:rsidR="003703A0">
        <w:t xml:space="preserve">čaju te i </w:t>
      </w:r>
      <w:r w:rsidR="00E75DDA">
        <w:t>skraćena tvrtka</w:t>
      </w:r>
      <w:r w:rsidR="00553EDE">
        <w:t xml:space="preserve"> stečajn</w:t>
      </w:r>
      <w:r w:rsidR="00E75DDA">
        <w:t>og</w:t>
      </w:r>
      <w:r w:rsidR="00553EDE">
        <w:t xml:space="preserve"> dužnik</w:t>
      </w:r>
      <w:r w:rsidR="00E75DDA">
        <w:t>a</w:t>
      </w:r>
      <w:r w:rsidR="00553EDE">
        <w:t xml:space="preserve"> </w:t>
      </w:r>
      <w:r w:rsidR="00E75DDA">
        <w:t xml:space="preserve">kao </w:t>
      </w:r>
      <w:r w:rsidR="002C2C22" w:rsidRPr="002C2C22">
        <w:t>BORIS NEKRETNINE d.o</w:t>
      </w:r>
      <w:r w:rsidR="003703A0">
        <w:t>.o. za trgovinu i graditeljstvo u stečaju</w:t>
      </w:r>
      <w:r w:rsidR="002C2C22" w:rsidRPr="002C2C22">
        <w:t xml:space="preserve">, </w:t>
      </w:r>
      <w:r w:rsidR="00553EDE">
        <w:t xml:space="preserve">iako ispravno treba stajati </w:t>
      </w:r>
      <w:r w:rsidR="002C2C22" w:rsidRPr="002C2C22">
        <w:t>SION d.o.o.</w:t>
      </w:r>
      <w:r w:rsidR="003703A0">
        <w:t xml:space="preserve"> u stečaju.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9D189F" w:rsidP="002F79EF" w:rsidR="009D189F">
      <w:pPr>
        <w:jc w:val="both"/>
      </w:pPr>
    </w:p>
    <w:p w:rsidRDefault="002F79EF" w:rsidR="00415863">
      <w:r>
        <w:tab/>
      </w:r>
      <w:r>
        <w:tab/>
        <w:t xml:space="preserve">U Slavonskom Brodu, </w:t>
      </w:r>
      <w:r w:rsidR="002C2C22">
        <w:t>22</w:t>
      </w:r>
      <w:r w:rsidR="008B47B9">
        <w:t xml:space="preserve">. </w:t>
      </w:r>
      <w:r w:rsidR="005A1E18">
        <w:t>veljače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415863" w:rsidRPr="003703A0">
      <w:r>
        <w:t xml:space="preserve">  </w:t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>
        <w:t xml:space="preserve">      </w:t>
      </w:r>
      <w:r w:rsidR="00C61D6F">
        <w:t xml:space="preserve">      </w:t>
      </w:r>
      <w:r w:rsidR="00415863" w:rsidRPr="003703A0">
        <w:t>Sutkinja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27D42">
        <w:t xml:space="preserve">    </w:t>
      </w:r>
      <w:r w:rsidR="00FE3B52">
        <w:t xml:space="preserve">      </w:t>
      </w:r>
      <w:r w:rsidR="00C61D6F">
        <w:t xml:space="preserve"> </w:t>
      </w:r>
      <w:r>
        <w:t>Mirna Vujčić</w:t>
      </w:r>
    </w:p>
    <w:p w:rsidRDefault="00E75DDA" w:rsidP="009D189F" w:rsidR="00E75DDA">
      <w:pPr>
        <w:ind w:firstLine="708" w:left="4248"/>
      </w:pPr>
    </w:p>
    <w:p w:rsidRDefault="009D189F" w:rsidP="009D189F" w:rsidR="009D189F">
      <w:pPr>
        <w:ind w:firstLine="708" w:left="4248"/>
      </w:pPr>
      <w:r>
        <w:t xml:space="preserve">  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E75DDA" w:rsidR="00E75DDA"/>
    <w:p w:rsidRDefault="002C2C22" w:rsidR="002C2C22"/>
    <w:p w:rsidRDefault="00072C8F" w:rsidP="00072C8F" w:rsidR="00072C8F" w:rsidRPr="00072C8F">
      <w:r w:rsidRPr="00072C8F">
        <w:t>DNA:</w:t>
      </w:r>
    </w:p>
    <w:p w:rsidRDefault="00072C8F" w:rsidP="00072C8F" w:rsidR="00C61D6F">
      <w:r w:rsidRPr="00072C8F">
        <w:t>-Objaviti na mrežnoj stranici e-Oglasna ploča sudova</w:t>
      </w:r>
    </w:p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72C8F"/>
    <w:rsid w:val="000E40A3"/>
    <w:rsid w:val="001144DE"/>
    <w:rsid w:val="00160301"/>
    <w:rsid w:val="001C2B98"/>
    <w:rsid w:val="001C6EBA"/>
    <w:rsid w:val="001F1BD5"/>
    <w:rsid w:val="001F3D8A"/>
    <w:rsid w:val="00226D2C"/>
    <w:rsid w:val="002279A4"/>
    <w:rsid w:val="00285E5F"/>
    <w:rsid w:val="002C2C22"/>
    <w:rsid w:val="002C77B9"/>
    <w:rsid w:val="002F79EF"/>
    <w:rsid w:val="00304821"/>
    <w:rsid w:val="003676F9"/>
    <w:rsid w:val="003703A0"/>
    <w:rsid w:val="003B3BE0"/>
    <w:rsid w:val="00415863"/>
    <w:rsid w:val="004168BA"/>
    <w:rsid w:val="00435921"/>
    <w:rsid w:val="00441CBA"/>
    <w:rsid w:val="004520FA"/>
    <w:rsid w:val="0049047C"/>
    <w:rsid w:val="004C3013"/>
    <w:rsid w:val="004E309B"/>
    <w:rsid w:val="004F3E16"/>
    <w:rsid w:val="004F58EB"/>
    <w:rsid w:val="00553EDE"/>
    <w:rsid w:val="005A1E18"/>
    <w:rsid w:val="005A7F40"/>
    <w:rsid w:val="005F3802"/>
    <w:rsid w:val="00690A52"/>
    <w:rsid w:val="00694311"/>
    <w:rsid w:val="00707FC5"/>
    <w:rsid w:val="007A099E"/>
    <w:rsid w:val="007B5D79"/>
    <w:rsid w:val="00874D64"/>
    <w:rsid w:val="008B47B9"/>
    <w:rsid w:val="008B7271"/>
    <w:rsid w:val="009057C4"/>
    <w:rsid w:val="00942406"/>
    <w:rsid w:val="009A7E23"/>
    <w:rsid w:val="009D189F"/>
    <w:rsid w:val="009D1EFB"/>
    <w:rsid w:val="009F3233"/>
    <w:rsid w:val="009F6BEE"/>
    <w:rsid w:val="00AE1BFB"/>
    <w:rsid w:val="00B04689"/>
    <w:rsid w:val="00B24D73"/>
    <w:rsid w:val="00B27D42"/>
    <w:rsid w:val="00B7554A"/>
    <w:rsid w:val="00B91C77"/>
    <w:rsid w:val="00BC2719"/>
    <w:rsid w:val="00C3089B"/>
    <w:rsid w:val="00C61D6F"/>
    <w:rsid w:val="00CD1F06"/>
    <w:rsid w:val="00CD3DBD"/>
    <w:rsid w:val="00D0497A"/>
    <w:rsid w:val="00D7279C"/>
    <w:rsid w:val="00DC09AA"/>
    <w:rsid w:val="00DD7129"/>
    <w:rsid w:val="00E136E0"/>
    <w:rsid w:val="00E279D3"/>
    <w:rsid w:val="00E342F5"/>
    <w:rsid w:val="00E75DDA"/>
    <w:rsid w:val="00EA4711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84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SION d.o.o. za trgovinu i graditeljstvo zastupanog po punomoćniku Milan Maričić; Damir Hećimović</izvorni_sadrzaj>
    <derivirana_varijabla naziv="DomainObject.Predmet.ProtustrankaFormated_1">  SION d.o.o. za trgovinu i graditeljstvo zastupanog po punomoćniku Milan Maričić; Damir Hećimović</derivirana_varijabla>
  </DomainObject.Predmet.ProtustrankaFormated>
  <DomainObject.Predmet.ProtustrankaFormatedOIB>
    <izvorni_sadrzaj>  SION d.o.o. za trgovinu i graditeljstvo, OIB 81827100105 zastupanog po punomoćniku Milan Maričić; Damir Hećimović</izvorni_sadrzaj>
    <derivirana_varijabla naziv="DomainObject.Predmet.ProtustrankaFormatedOIB_1">  SION d.o.o. za trgovinu i graditeljstvo, OIB 81827100105 zastupanog po punomoćniku Milan Maričić; Damir Hećimović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Maričić; Damir Hećimović</izvorni_sadrzaj>
    <derivirana_varijabla naziv="DomainObject.Predmet.ProtustrankaFormatedWithAdress_1"> SION d.o.o. za trgovinu i graditeljstvo, Pavleka Miškine 2/1, 35000 Slavonski Brod zastupanog po punomoćniku Milan Maričić; Damir Hećimović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Maričić; Damir Hećimović</izvorni_sadrzaj>
    <derivirana_varijabla naziv="DomainObject.Predmet.ProtustrankaFormatedWithAdressOIB_1"> SION d.o.o. za trgovinu i graditeljstvo, OIB 81827100105, Pavleka Miškine 2/1, 35000 Slavonski Brod zastupanog po punomoćniku Milan Maričić; Damir Hećimović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 zastupanog po punomoćniku Gabrijel Zovak</izvorni_sadrzaj>
    <derivirana_varijabla naziv="DomainObject.Predmet.StrankaFormated_1">  RH MINISTARSTVO FINANCIJA , POREZNA UPRAVA zastupanog po punomoćniku Gabrijel Zovak</derivirana_varijabla>
  </DomainObject.Predmet.StrankaFormated>
  <DomainObject.Predmet.StrankaFormatedOIB>
    <izvorni_sadrzaj>  RH MINISTARSTVO FINANCIJA , POREZNA UPRAVA, OIB 18683136487 zastupanog po punomoćniku Gabrijel Zovak</izvorni_sadrzaj>
    <derivirana_varijabla naziv="DomainObject.Predmet.StrankaFormatedOIB_1">  RH MINISTARSTVO FINANCIJA , POREZNA UPRAVA, OIB 18683136487 zastupanog po punomoćniku Gabrijel Zovak</derivirana_varijabla>
  </DomainObject.Predmet.StrankaFormatedOIB>
  <DomainObject.Predmet.StrankaFormatedWithAdress>
    <izvorni_sadrzaj> RH MINISTARSTVO FINANCIJA , POREZNA UPRAVA, Katančićeva 5/a, 10000 Zagreb zastupanog po punomoćniku Gabrijel Zovak</izvorni_sadrzaj>
    <derivirana_varijabla naziv="DomainObject.Predmet.StrankaFormatedWithAdress_1"> RH MINISTARSTVO FINANCIJA , POREZNA UPRAVA, Katančićeva 5/a, 10000 Zagreb zastupanog po punomoćniku Gabrijel Zovak</derivirana_varijabla>
  </DomainObject.Predmet.StrankaFormatedWithAdress>
  <DomainObject.Predmet.StrankaFormatedWithAdressOIB>
    <izvorni_sadrzaj> RH MINISTARSTVO FINANCIJA , POREZNA UPRAVA, OIB 18683136487, Katančićeva 5/a, 10000 Zagreb zastupanog po punomoćniku Gabrijel Zovak</izvorni_sadrzaj>
    <derivirana_varijabla naziv="DomainObject.Predmet.StrankaFormatedWithAdressOIB_1"> RH MINISTARSTVO FINANCIJA , POREZNA UPRAVA, OIB 18683136487, Katančićeva 5/a, 10000 Zagreb zastupanog po punomoćniku Gabrijel Zovak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, POREZNA UPRAVA zastupanog po punomoćniku Gabrijel Zovak</item>
    </izvorni_sadrzaj>
    <derivirana_varijabla naziv="DomainObject.Predmet.StrankaListFormated_1">
      <item>RH MINISTARSTVO FINANCIJA , POREZNA UPRAVA zastupanog po punomoćniku Gabrijel Zovak</item>
    </derivirana_varijabla>
  </DomainObject.Predmet.StrankaListFormated>
  <DomainObject.Predmet.StrankaListFormatedOIB>
    <izvorni_sadrzaj>
      <item>RH MINISTARSTVO FINANCIJA , POREZNA UPRAVA, OIB 18683136487 zastupanog po punomoćniku Gabrijel Zovak</item>
    </izvorni_sadrzaj>
    <derivirana_varijabla naziv="DomainObject.Predmet.StrankaListFormatedOIB_1">
      <item>RH MINISTARSTVO FINANCIJA , POREZNA UPRAVA, OIB 18683136487 zastupanog po punomoćniku Gabrijel Zovak</item>
    </derivirana_varijabla>
  </DomainObject.Predmet.StrankaListFormatedOIB>
  <DomainObject.Predmet.StrankaListFormatedWithAdress>
    <izvorni_sadrzaj>
      <item>RH MINISTARSTVO FINANCIJA , POREZNA UPRAVA, Katančićeva 5/a, 10000 Zagreb zastupanog po punomoćniku Gabrijel Zovak</item>
    </izvorni_sadrzaj>
    <derivirana_varijabla naziv="DomainObject.Predmet.StrankaListFormatedWithAdress_1">
      <item>RH MINISTARSTVO FINANCIJA , POREZNA UPRAVA, Katančićeva 5/a, 10000 Zagreb zastupanog po punomoćniku Gabrijel Zovak</item>
    </derivirana_varijabla>
  </DomainObject.Predmet.StrankaListFormatedWithAdress>
  <DomainObject.Predmet.StrankaListFormatedWithAdressOIB>
    <izvorni_sadrzaj>
      <item>RH MINISTARSTVO FINANCIJA , POREZNA UPRAVA, OIB 18683136487, Katančićeva 5/a, 10000 Zagreb zastupanog po punomoćniku Gabrijel Zovak</item>
    </izvorni_sadrzaj>
    <derivirana_varijabla naziv="DomainObject.Predmet.StrankaListFormatedWithAdressOIB_1">
      <item>RH MINISTARSTVO FINANCIJA , POREZNA UPRAVA, OIB 18683136487, Katančićeva 5/a, 10000 Zagreb zastupanog po punomoćniku Gabrijel Zovak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Maričić; Damir Hećimović</item>
    </izvorni_sadrzaj>
    <derivirana_varijabla naziv="DomainObject.Predmet.ProtuStrankaListFormated_1">
      <item>SION d.o.o. za trgovinu i graditeljstvo zastupanog po punomoćniku Milan Maričić; Damir Hećimović</item>
    </derivirana_varijabla>
  </DomainObject.Predmet.ProtuStrankaListFormated>
  <DomainObject.Predmet.ProtuStrankaListFormatedOIB>
    <izvorni_sadrzaj>
      <item>SION d.o.o. za trgovinu i graditeljstvo, OIB 81827100105 zastupanog po punomoćniku Milan Maričić; Damir Hećimović</item>
    </izvorni_sadrzaj>
    <derivirana_varijabla naziv="DomainObject.Predmet.ProtuStrankaListFormatedOIB_1">
      <item>SION d.o.o. za trgovinu i graditeljstvo, OIB 81827100105 zastupanog po punomoćniku Milan Maričić; Damir Hećimović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Maričić; Damir Hećimović</item>
    </izvorni_sadrzaj>
    <derivirana_varijabla naziv="DomainObject.Predmet.ProtuStrankaListFormatedWithAdress_1">
      <item>SION d.o.o. za trgovinu i graditeljstvo, Pavleka Miškine 2/1, 35000 Slavonski Brod zastupanog po punomoćniku Milan Maričić; Damir Hećimović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Maričić; Damir Hećimović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Maričić; Damir Hećimović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OIB>
  <DomainObject.Predmet.OstaliListNazivFormated>
    <izvorni_sadrzaj>
      <item>ŽUPANIJSKO DRŽAVNO ODVJETNIŠTVO SLAVONSKI BROD</item>
      <item>Milan Maričić</item>
      <item>Damir Hećimović</item>
      <item>Gabrijel Zovak</item>
    </izvorni_sadrzaj>
    <derivirana_varijabla naziv="DomainObject.Predmet.OstaliListNazivFormated_1">
      <item>ŽUPANIJSKO DRŽAVNO ODVJETNIŠTVO SLAVONSKI BROD</item>
      <item>Milan Maričić</item>
      <item>Damir Hećimović</item>
      <item>Gabrijel Zovak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  <item>Damir Hećimović</item>
      <item>Gabrijel Zovak</item>
    </izvorni_sadrzaj>
    <derivirana_varijabla naziv="DomainObject.Predmet.OstaliListNazivFormatedOIB_1">
      <item>ŽUPANIJSKO DRŽAVNO ODVJETNIŠTVO SLAVONSKI BROD</item>
      <item>Milan Maričić, OIB 17574003456</item>
      <item>Damir Hećimović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  <item>, OIB null</item>
      <item>, OIB null</item>
    </izvorni_sadrzaj>
    <derivirana_varijabla naziv="DomainObject.Predmet.SudioniciListNazivOIB_1">
      <item>, OIB 81827100105</item>
      <item>, OIB 18683136487</item>
      <item>, OIB null</item>
      <item>, OIB 17574003456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1705</properties:Characters>
  <properties:Lines>51</properties:Lines>
  <properties:Paragraphs>24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2017-02-21T12:40:00Z</dcterms:created>
  <dc:creator>Željka Sočković</dc:creator>
  <cp:lastModifiedBy>wsadmin</cp:lastModifiedBy>
  <cp:lastPrinted>2017-02-22T09:17:00Z</cp:lastPrinted>
  <dcterms:modified xmlns:xsi="http://www.w3.org/2001/XMLSchema-instance" xsi:type="dcterms:W3CDTF">2017-02-22T09:20:00Z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