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c2d8" w14:paraId="16dc2d8" w:rsidRDefault="005A2C04" w:rsidP="005A2C04" w:rsidR="005A2C04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C04" w:rsidP="005A2C04" w:rsidR="005A2C04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A2C04" w:rsidP="005A2C04" w:rsidR="005A2C04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A2C04" w:rsidP="005A2C04" w:rsidR="005A2C04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A2C04" w:rsidP="005A2C04" w:rsidR="005A2C04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A2C04" w:rsidP="005A2C04" w:rsidR="005A2C0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5A2C04" w:rsidP="005A2C04" w:rsidR="005A2C04" w:rsidRPr="007912E1">
      <w:pPr>
        <w:jc w:val="center"/>
        <w:rPr>
          <w:rFonts w:cs="Times New Roman" w:eastAsia="Times New Roman"/>
          <w:szCs w:val="24"/>
        </w:rPr>
      </w:pPr>
    </w:p>
    <w:p w:rsidRDefault="005A2C04" w:rsidP="005A2C04" w:rsidR="005A2C0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5A2C04" w:rsidP="005A2C04" w:rsidR="005A2C04" w:rsidRPr="007912E1">
      <w:pPr>
        <w:rPr>
          <w:rFonts w:cs="Times New Roman" w:eastAsia="Times New Roman"/>
          <w:szCs w:val="24"/>
        </w:rPr>
      </w:pPr>
    </w:p>
    <w:p w:rsidRDefault="005A2C04" w:rsidP="005A2C04" w:rsidR="005A2C04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15048 od 27. studenog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LORIKA d. o. o. Pula, Labinska ulica 2/C, OIB 50880055360, MBS 040057830, 13</w:t>
      </w:r>
      <w:r w:rsidRPr="007912E1">
        <w:rPr>
          <w:rFonts w:eastAsiaTheme="minorHAnsi"/>
          <w:lang w:eastAsia="en-US"/>
        </w:rPr>
        <w:t>. siječnja 2016.</w:t>
      </w:r>
    </w:p>
    <w:p w:rsidRDefault="005A2C04" w:rsidP="005A2C04" w:rsidR="005A2C04" w:rsidRPr="005C6FF9">
      <w:pPr>
        <w:ind w:firstLine="708"/>
        <w:rPr>
          <w:rFonts w:eastAsiaTheme="minorHAnsi"/>
          <w:lang w:eastAsia="en-US"/>
        </w:rPr>
      </w:pPr>
    </w:p>
    <w:p w:rsidRDefault="005A2C04" w:rsidP="005A2C04" w:rsidR="005A2C0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5A2C04" w:rsidP="005A2C04" w:rsidR="005A2C04" w:rsidRPr="007912E1">
      <w:pPr>
        <w:rPr>
          <w:rFonts w:cs="Times New Roman" w:eastAsia="Times New Roman"/>
          <w:szCs w:val="24"/>
        </w:rPr>
      </w:pPr>
    </w:p>
    <w:p w:rsidRDefault="005A2C04" w:rsidP="005A2C04" w:rsidR="005A2C04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LORIKA d. o. o. Pula, Labinska ulica 2/C, OIB 50880055360, MBS 04005783.</w:t>
      </w:r>
    </w:p>
    <w:p w:rsidRDefault="005A2C04" w:rsidP="005A2C04" w:rsidR="005A2C04">
      <w:pPr>
        <w:ind w:firstLine="708"/>
        <w:rPr>
          <w:rFonts w:eastAsiaTheme="minorHAnsi"/>
          <w:lang w:eastAsia="en-US"/>
        </w:rPr>
      </w:pPr>
    </w:p>
    <w:p w:rsidRDefault="005A2C04" w:rsidP="005A2C04" w:rsidR="005A2C04">
      <w:pPr>
        <w:ind w:firstLine="708"/>
        <w:rPr>
          <w:rFonts w:eastAsiaTheme="minorHAnsi"/>
          <w:lang w:eastAsia="en-US"/>
        </w:rPr>
      </w:pPr>
    </w:p>
    <w:p w:rsidRDefault="005A2C04" w:rsidP="005A2C04" w:rsidR="005A2C04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5A2C04" w:rsidP="005A2C04" w:rsidR="005A2C04" w:rsidRPr="007912E1">
      <w:pPr>
        <w:ind w:firstLine="708"/>
        <w:rPr>
          <w:rFonts w:cs="Times New Roman" w:eastAsia="Times New Roman"/>
          <w:szCs w:val="24"/>
        </w:rPr>
      </w:pPr>
    </w:p>
    <w:p w:rsidRDefault="005A2C04" w:rsidP="005A2C04" w:rsidR="005A2C04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LORIKA d. o. o. Pula.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817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167.771,92 </w:t>
      </w:r>
      <w:r w:rsidRPr="007912E1">
        <w:rPr>
          <w:rFonts w:cs="Times New Roman" w:eastAsia="Times New Roman"/>
          <w:szCs w:val="24"/>
        </w:rPr>
        <w:t>kuna.</w:t>
      </w:r>
    </w:p>
    <w:p w:rsidRDefault="005A2C04" w:rsidP="005A2C04" w:rsidR="005A2C04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A2C04" w:rsidP="005A2C04" w:rsidR="005A2C04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Tt-15/6870-1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5A2C04" w:rsidP="005A2C04" w:rsidR="005A2C04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5A2C04" w:rsidP="005A2C04" w:rsidR="005A2C04" w:rsidRPr="007912E1">
      <w:pPr>
        <w:rPr>
          <w:rFonts w:cs="Times New Roman" w:eastAsia="Times New Roman"/>
          <w:szCs w:val="24"/>
        </w:rPr>
      </w:pPr>
    </w:p>
    <w:p w:rsidRDefault="005A2C04" w:rsidP="005A2C04" w:rsidR="005A2C0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</w:t>
      </w:r>
      <w:r w:rsidRPr="007912E1">
        <w:rPr>
          <w:rFonts w:cs="Times New Roman" w:eastAsia="Times New Roman"/>
          <w:szCs w:val="24"/>
        </w:rPr>
        <w:t xml:space="preserve">. siječnja 2016. </w:t>
      </w:r>
    </w:p>
    <w:p w:rsidRDefault="005A2C04" w:rsidP="005A2C04" w:rsidR="005A2C04" w:rsidRPr="007912E1">
      <w:pPr>
        <w:jc w:val="center"/>
        <w:rPr>
          <w:rFonts w:cs="Times New Roman" w:eastAsia="Times New Roman"/>
          <w:szCs w:val="24"/>
        </w:rPr>
      </w:pPr>
    </w:p>
    <w:p w:rsidRDefault="005A2C04" w:rsidP="005A2C04" w:rsidR="005A2C04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5A2C04" w:rsidP="005A2C04" w:rsidR="005A2C04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46325">
        <w:rPr>
          <w:rFonts w:cs="Times New Roman" w:eastAsia="Times New Roman"/>
          <w:szCs w:val="24"/>
        </w:rPr>
        <w:t>, v. r.</w:t>
      </w:r>
    </w:p>
    <w:p w:rsidRDefault="005A2C04" w:rsidP="005A2C04" w:rsidR="005A2C04">
      <w:pPr>
        <w:jc w:val="left"/>
        <w:rPr>
          <w:rFonts w:cs="Times New Roman" w:eastAsia="Times New Roman"/>
          <w:szCs w:val="24"/>
        </w:rPr>
      </w:pPr>
    </w:p>
    <w:p w:rsidRDefault="005A2C04" w:rsidP="005A2C04" w:rsidR="005A2C0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046325" w:rsidP="00046325" w:rsidR="000463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5A2C04" w:rsidP="005A2C04" w:rsidR="005A2C04">
      <w:pPr>
        <w:jc w:val="left"/>
        <w:rPr>
          <w:rFonts w:cs="Times New Roman" w:eastAsia="Times New Roman"/>
          <w:szCs w:val="24"/>
        </w:rPr>
      </w:pPr>
    </w:p>
    <w:p w:rsidRDefault="00046325" w:rsidP="005A2C04" w:rsidR="00046325">
      <w:pPr>
        <w:jc w:val="left"/>
        <w:rPr>
          <w:rFonts w:cs="Times New Roman" w:eastAsia="Times New Roman"/>
          <w:szCs w:val="24"/>
        </w:rPr>
      </w:pPr>
    </w:p>
    <w:p w:rsidRDefault="005A2C04" w:rsidP="005A2C04" w:rsidR="005A2C0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5A2C04" w:rsidP="005A2C04" w:rsidR="005A2C0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5A2C04" w:rsidP="005A2C04" w:rsidR="005A2C04" w:rsidRPr="007912E1">
      <w:pPr>
        <w:rPr>
          <w:rFonts w:eastAsiaTheme="minorHAnsi"/>
          <w:lang w:eastAsia="en-US"/>
        </w:rPr>
      </w:pPr>
    </w:p>
    <w:p w:rsidRDefault="005A2C04" w:rsidP="005A2C04" w:rsidR="005A2C04" w:rsidRPr="007912E1">
      <w:pPr>
        <w:rPr>
          <w:rFonts w:eastAsiaTheme="minorHAnsi"/>
          <w:lang w:eastAsia="en-US"/>
        </w:rPr>
      </w:pPr>
    </w:p>
    <w:p w:rsidRDefault="005A2C04" w:rsidP="005A2C04" w:rsidR="005A2C04" w:rsidRPr="007912E1">
      <w:pPr>
        <w:rPr>
          <w:rFonts w:eastAsiaTheme="minorHAnsi"/>
          <w:lang w:eastAsia="en-US"/>
        </w:rPr>
      </w:pPr>
    </w:p>
    <w:p w:rsidRDefault="005A2C04" w:rsidP="005A2C04" w:rsidR="005A2C04" w:rsidRPr="007912E1">
      <w:pPr>
        <w:rPr>
          <w:rFonts w:eastAsiaTheme="minorHAnsi"/>
          <w:lang w:eastAsia="en-US"/>
        </w:rPr>
      </w:pPr>
    </w:p>
    <w:p w:rsidRDefault="005A2C04" w:rsidP="005A2C04" w:rsidR="005A2C04" w:rsidRPr="007912E1">
      <w:pPr>
        <w:rPr>
          <w:rFonts w:eastAsiaTheme="minorHAnsi"/>
          <w:lang w:eastAsia="en-US"/>
        </w:rPr>
      </w:pPr>
    </w:p>
    <w:p w:rsidRDefault="005A2C04" w:rsidP="005A2C04" w:rsidR="005A2C04" w:rsidRPr="007912E1">
      <w:pPr>
        <w:rPr>
          <w:rFonts w:eastAsiaTheme="minorHAnsi"/>
          <w:lang w:eastAsia="en-US"/>
        </w:rPr>
      </w:pPr>
    </w:p>
    <w:p w:rsidRDefault="005A2C04" w:rsidP="005A2C04" w:rsidR="005A2C04" w:rsidRPr="007912E1"/>
    <w:p w:rsidRDefault="005A2C04" w:rsidP="005A2C04" w:rsidR="005A2C04" w:rsidRPr="007912E1"/>
    <w:p w:rsidRDefault="005A2C04" w:rsidP="005A2C04" w:rsidR="005A2C04" w:rsidRPr="007912E1"/>
    <w:p w:rsidRDefault="005A2C04" w:rsidP="005A2C04" w:rsidR="005A2C04" w:rsidRPr="007912E1"/>
    <w:p w:rsidRDefault="005A2C04" w:rsidP="005A2C04" w:rsidR="005A2C04" w:rsidRPr="007912E1"/>
    <w:p w:rsidRDefault="005A2C04" w:rsidP="005A2C04" w:rsidR="005A2C04" w:rsidRPr="007912E1"/>
    <w:p w:rsidRDefault="005A2C04" w:rsidP="005A2C04" w:rsidR="005A2C04" w:rsidRPr="007912E1"/>
    <w:p w:rsidRDefault="005A2C04" w:rsidP="005A2C04" w:rsidR="005A2C04" w:rsidRPr="007912E1"/>
    <w:p w:rsidRDefault="005A2C04" w:rsidP="005A2C04" w:rsidR="005A2C04" w:rsidRPr="007912E1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5A2C04" w:rsidP="005A2C04" w:rsidR="005A2C04"/>
    <w:p w:rsidRDefault="001A7BDC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170" w:rsidP="005A2C04" w:rsidR="00714170">
      <w:r>
        <w:separator/>
      </w:r>
    </w:p>
  </w:endnote>
  <w:endnote w:id="0" w:type="continuationSeparator">
    <w:p w:rsidRDefault="00714170" w:rsidP="005A2C04" w:rsidR="00714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170" w:rsidP="005A2C04" w:rsidR="00714170">
      <w:r>
        <w:separator/>
      </w:r>
    </w:p>
  </w:footnote>
  <w:footnote w:id="0" w:type="continuationSeparator">
    <w:p w:rsidRDefault="00714170" w:rsidP="005A2C04" w:rsidR="007141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51C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A7BD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</w:t>
    </w:r>
    <w:r w:rsidR="005A2C04">
      <w:rPr>
        <w:szCs w:val="24"/>
      </w:rPr>
      <w:t>62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51C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St-10</w:t>
    </w:r>
    <w:r w:rsidR="005A2C04">
      <w:rPr>
        <w:szCs w:val="24"/>
      </w:rPr>
      <w:t>62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216"/>
    <w:rsid w:val="00001112"/>
    <w:rsid w:val="000065A0"/>
    <w:rsid w:val="00014669"/>
    <w:rsid w:val="00020CD8"/>
    <w:rsid w:val="00035007"/>
    <w:rsid w:val="00043999"/>
    <w:rsid w:val="00046325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A7BDC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46E56"/>
    <w:rsid w:val="0034749C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3E0216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2C04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4170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F4F77"/>
    <w:rsid w:val="007F6134"/>
    <w:rsid w:val="008024B7"/>
    <w:rsid w:val="00803E0A"/>
    <w:rsid w:val="00807468"/>
    <w:rsid w:val="00810972"/>
    <w:rsid w:val="00836659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3551C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2C0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2C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2C0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C0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2C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2C0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BD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A7BD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A7B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A7B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2C0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2C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2C0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C0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2C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2C0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BD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7BD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7B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7B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77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LORIKA d. o. o. PULA</izvorni_sadrzaj>
    <derivirana_varijabla naziv="DomainObject.Predmet.ProtustrankaFormated_1">  LORIKA d. o. o. PULA</derivirana_varijabla>
  </DomainObject.Predmet.ProtustrankaFormated>
  <DomainObject.Predmet.ProtustrankaFormatedOIB>
    <izvorni_sadrzaj>  LORIKA d. o. o. PULA, OIB 50880055360</izvorni_sadrzaj>
    <derivirana_varijabla naziv="DomainObject.Predmet.ProtustrankaFormatedOIB_1">  LORIKA d. o. o. PULA, OIB 50880055360</derivirana_varijabla>
  </DomainObject.Predmet.ProtustrankaFormatedOIB>
  <DomainObject.Predmet.ProtustrankaFormatedWithAdress>
    <izvorni_sadrzaj> LORIKA d. o. o. PULA, Labinska ulica 2/C, 52100 Pula</izvorni_sadrzaj>
    <derivirana_varijabla naziv="DomainObject.Predmet.ProtustrankaFormatedWithAdress_1"> LORIKA d. o. o. PULA, Labinska ulica 2/C, 52100 Pula</derivirana_varijabla>
  </DomainObject.Predmet.ProtustrankaFormatedWithAdress>
  <DomainObject.Predmet.ProtustrankaFormatedWithAdressOIB>
    <izvorni_sadrzaj> LORIKA d. o. o. PULA, OIB 50880055360, Labinska ulica 2/C, 52100 Pula</izvorni_sadrzaj>
    <derivirana_varijabla naziv="DomainObject.Predmet.ProtustrankaFormatedWithAdressOIB_1"> LORIKA d. o. o. PULA, OIB 50880055360, Labinska ulica 2/C, 52100 Pula</derivirana_varijabla>
  </DomainObject.Predmet.ProtustrankaFormatedWithAdressOIB>
  <DomainObject.Predmet.ProtustrankaWithAdress>
    <izvorni_sadrzaj>LORIKA d. o. o. PULA Labinska ulica 2/C, 52100 Pula</izvorni_sadrzaj>
    <derivirana_varijabla naziv="DomainObject.Predmet.ProtustrankaWithAdress_1">LORIKA d. o. o. PULA Labinska ulica 2/C, 52100 Pula</derivirana_varijabla>
  </DomainObject.Predmet.ProtustrankaWithAdress>
  <DomainObject.Predmet.ProtustrankaWithAdressOIB>
    <izvorni_sadrzaj>LORIKA d. o. o. PULA, OIB 50880055360, Labinska ulica 2/C, 52100 Pula</izvorni_sadrzaj>
    <derivirana_varijabla naziv="DomainObject.Predmet.ProtustrankaWithAdressOIB_1">LORIKA d. o. o. PULA, OIB 50880055360, Labinska ulica 2/C, 52100 Pula</derivirana_varijabla>
  </DomainObject.Predmet.ProtustrankaWithAdressOIB>
  <DomainObject.Predmet.ProtustrankaNazivFormated>
    <izvorni_sadrzaj>LORIKA d. o. o. PULA</izvorni_sadrzaj>
    <derivirana_varijabla naziv="DomainObject.Predmet.ProtustrankaNazivFormated_1">LORIKA d. o. o. PULA</derivirana_varijabla>
  </DomainObject.Predmet.ProtustrankaNazivFormated>
  <DomainObject.Predmet.ProtustrankaNazivFormatedOIB>
    <izvorni_sadrzaj>LORIKA d. o. o. PULA, OIB 50880055360</izvorni_sadrzaj>
    <derivirana_varijabla naziv="DomainObject.Predmet.ProtustrankaNazivFormatedOIB_1">LORIKA d. o. o. PULA, OIB 50880055360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167771.92</izvorni_sadrzaj>
    <derivirana_varijabla naziv="DomainObject.Predmet.TrenutnaVrijednost_1">167771.92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LORIKA d. o. o. PULA</item>
    </izvorni_sadrzaj>
    <derivirana_varijabla naziv="DomainObject.Predmet.ProtuStrankaListFormated_1">
      <item>LORIKA d. o. o. PULA</item>
    </derivirana_varijabla>
  </DomainObject.Predmet.ProtuStrankaListFormated>
  <DomainObject.Predmet.ProtuStrankaListFormatedOIB>
    <izvorni_sadrzaj>
      <item>LORIKA d. o. o. PULA, OIB 50880055360</item>
    </izvorni_sadrzaj>
    <derivirana_varijabla naziv="DomainObject.Predmet.ProtuStrankaListFormatedOIB_1">
      <item>LORIKA d. o. o. PULA, OIB 50880055360</item>
    </derivirana_varijabla>
  </DomainObject.Predmet.ProtuStrankaListFormatedOIB>
  <DomainObject.Predmet.ProtuStrankaListFormatedWithAdress>
    <izvorni_sadrzaj>
      <item>LORIKA d. o. o. PULA, Labinska ulica 2/C, 52100 Pula</item>
    </izvorni_sadrzaj>
    <derivirana_varijabla naziv="DomainObject.Predmet.ProtuStrankaListFormatedWithAdress_1">
      <item>LORIKA d. o. o. PULA, Labinska ulica 2/C, 52100 Pula</item>
    </derivirana_varijabla>
  </DomainObject.Predmet.ProtuStrankaListFormatedWithAdress>
  <DomainObject.Predmet.ProtuStrankaListFormatedWithAdressOIB>
    <izvorni_sadrzaj>
      <item>LORIKA d. o. o. PULA, OIB 50880055360, Labinska ulica 2/C, 52100 Pula</item>
    </izvorni_sadrzaj>
    <derivirana_varijabla naziv="DomainObject.Predmet.ProtuStrankaListFormatedWithAdressOIB_1">
      <item>LORIKA d. o. o. PULA, OIB 50880055360, Labinska ulica 2/C, 52100 Pula</item>
    </derivirana_varijabla>
  </DomainObject.Predmet.ProtuStrankaListFormatedWithAdressOIB>
  <DomainObject.Predmet.ProtuStrankaListNazivFormated>
    <izvorni_sadrzaj>
      <item>LORIKA d. o. o. PULA</item>
    </izvorni_sadrzaj>
    <derivirana_varijabla naziv="DomainObject.Predmet.ProtuStrankaListNazivFormated_1">
      <item>LORIKA d. o. o. PULA</item>
    </derivirana_varijabla>
  </DomainObject.Predmet.ProtuStrankaListNazivFormated>
  <DomainObject.Predmet.ProtuStrankaListNazivFormatedOIB>
    <izvorni_sadrzaj>
      <item>LORIKA d. o. o. PULA, OIB 50880055360</item>
    </izvorni_sadrzaj>
    <derivirana_varijabla naziv="DomainObject.Predmet.ProtuStrankaListNazivFormatedOIB_1">
      <item>LORIKA d. o. o. PULA, OIB 50880055360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LORIKA d. o. o. PULA</izvorni_sadrzaj>
    <derivirana_varijabla naziv="DomainObject.Predmet.ProtustrankaIDrugi_1">LORIKA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LORIKA d. o. o. PULA, OIB 50880055360, Labinska ulica 2/C, 52100 Pula</izvorni_sadrzaj>
    <derivirana_varijabla naziv="DomainObject.Predmet.ProtustrankaIDrugiAdressOIB_1">LORIKA d. o. o. PULA, OIB 50880055360, Labinska ulica 2/C,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LORIKA d. o. o. PULA</item>
    </izvorni_sadrzaj>
    <derivirana_varijabla naziv="DomainObject.Predmet.SudioniciListNaziv_1">
      <item>FINANCIJSKA AGENCIJA, RC RIJEKA, PODRUŽNICA PULA, PULA</item>
      <item>LORIKA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LORIKA d. o. o. PULA, OIB 50880055360, Labinska ulica 2/C,52100 Pula</item>
    </izvorni_sadrzaj>
    <derivirana_varijabla naziv="DomainObject.Predmet.SudioniciListAdressOIB_1">
      <item>FINANCIJSKA AGENCIJA, RC RIJEKA, PODRUŽNICA PULA, PULA, OIB 85821130368, Giardini 5,52100 Pula</item>
      <item>LORIKA d. o. o. PULA, OIB 50880055360, Labinska ulica 2/C,52100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50880055360</item>
    </izvorni_sadrzaj>
    <derivirana_varijabla naziv="DomainObject.Predmet.SudioniciListNazivOIB_1">
      <item>, OIB 85821130368</item>
      <item>, OIB 50880055360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412</properties:Words>
  <properties:Characters>2189</properties:Characters>
  <properties:Lines>95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2016-01-13T07:40:00Z</dcterms:created>
  <dc:creator>Mihaela Kaligari</dc:creator>
  <dc:description/>
  <cp:keywords/>
  <cp:lastModifiedBy>Sanja Prodan</cp:lastModifiedBy>
  <cp:lastPrinted>2016-01-13T11:13:00Z</cp:lastPrinted>
  <dcterms:modified xmlns:xsi="http://www.w3.org/2001/XMLSchema-instance" xsi:type="dcterms:W3CDTF">2016-01-15T10:58:00Z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