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180d" w14:paraId="d9d180d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9C6B4E">
        <w:rPr>
          <w:szCs w:val="24"/>
          <w:lang w:val="hr-HR"/>
        </w:rPr>
        <w:t>1398/2016-3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1A5F51">
        <w:rPr>
          <w:szCs w:val="24"/>
          <w:lang w:val="hr-HR"/>
        </w:rPr>
        <w:t xml:space="preserve"> </w:t>
      </w:r>
      <w:r w:rsidR="009C6B4E">
        <w:rPr>
          <w:lang w:val="hr-HR"/>
        </w:rPr>
        <w:t xml:space="preserve">POSAPROM  jednostavno društvo s ograničenom odgovornošću za trgovinu i usluge,  Bjelovar, Antuna Mihanovića 8/A, MBS: 010094377, OIB: 81428046112, 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842E13">
        <w:rPr>
          <w:lang w:val="hr-HR"/>
        </w:rPr>
        <w:t>30</w:t>
      </w:r>
      <w:r w:rsidR="001A5F51">
        <w:rPr>
          <w:lang w:val="hr-HR"/>
        </w:rPr>
        <w:t>. ožujka</w:t>
      </w:r>
      <w:r w:rsidR="00375E48">
        <w:rPr>
          <w:lang w:val="hr-HR"/>
        </w:rPr>
        <w:t xml:space="preserve">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5F2A5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9C6B4E">
        <w:rPr>
          <w:lang w:val="hr-HR"/>
        </w:rPr>
        <w:t>POSAPROM  jednostavno društvo s ograničenom odgovornošću za trgovinu i usluge,  Bjelovar, Antuna Mihanovića 8/A, MBS: 010094377, OIB: 81428046112.</w:t>
      </w:r>
    </w:p>
    <w:p w:rsidRDefault="009C6B4E" w:rsidP="00865844" w:rsidR="009C6B4E">
      <w:pPr>
        <w:ind w:firstLine="851"/>
        <w:jc w:val="both"/>
        <w:rPr>
          <w:szCs w:val="24"/>
          <w:lang w:val="hr-HR"/>
        </w:rPr>
      </w:pPr>
    </w:p>
    <w:p w:rsidRDefault="00865844" w:rsidP="0073202C" w:rsidR="0073202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73202C" w:rsidRPr="00B14C71">
        <w:rPr>
          <w:szCs w:val="24"/>
          <w:lang w:val="hr-HR"/>
        </w:rPr>
        <w:t xml:space="preserve">DAVID JAKOVLJEVIĆ, Sesvete, </w:t>
      </w:r>
      <w:proofErr w:type="spellStart"/>
      <w:r w:rsidR="0073202C" w:rsidRPr="00B14C71">
        <w:rPr>
          <w:szCs w:val="24"/>
          <w:lang w:val="hr-HR"/>
        </w:rPr>
        <w:t>Kašinska</w:t>
      </w:r>
      <w:proofErr w:type="spellEnd"/>
      <w:r w:rsidR="0073202C" w:rsidRPr="00B14C71">
        <w:rPr>
          <w:szCs w:val="24"/>
          <w:lang w:val="hr-HR"/>
        </w:rPr>
        <w:t xml:space="preserve"> 7, OIB: 63014812654</w:t>
      </w:r>
      <w:r w:rsidR="0073202C">
        <w:rPr>
          <w:szCs w:val="24"/>
          <w:lang w:val="hr-HR"/>
        </w:rPr>
        <w:t xml:space="preserve">. </w:t>
      </w:r>
    </w:p>
    <w:p w:rsidRDefault="00375E48" w:rsidP="00375E48" w:rsidR="00375E48">
      <w:pPr>
        <w:ind w:firstLine="851"/>
        <w:jc w:val="both"/>
        <w:rPr>
          <w:szCs w:val="24"/>
          <w:lang w:val="hr-HR"/>
        </w:rPr>
      </w:pPr>
    </w:p>
    <w:p w:rsidRDefault="00865844" w:rsidP="00865844" w:rsidR="005F2A5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5F2A54">
        <w:rPr>
          <w:lang w:val="hr-HR"/>
        </w:rPr>
        <w:t xml:space="preserve"> </w:t>
      </w:r>
      <w:r w:rsidR="009C6B4E">
        <w:rPr>
          <w:lang w:val="hr-HR"/>
        </w:rPr>
        <w:t>POSAPROM  jednostavno društvo s ograničenom odgovornošću za trgovinu i usluge,  Bjelovar, Antuna Mihanovića 8/A, MBS: 010094377, OIB: 81428046112.</w:t>
      </w:r>
    </w:p>
    <w:p w:rsidRDefault="009C6B4E" w:rsidP="00865844" w:rsidR="009C6B4E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842E1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A5F51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375E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73202C">
        <w:rPr>
          <w:rFonts w:cs="Times New Roman" w:eastAsia="Times New Roman" w:hAnsi="Times New Roman" w:ascii="Times New Roman"/>
          <w:sz w:val="24"/>
          <w:szCs w:val="24"/>
          <w:lang w:eastAsia="hr-HR"/>
        </w:rPr>
        <w:t>08,00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C6B4E">
        <w:rPr>
          <w:szCs w:val="24"/>
          <w:lang w:val="hr-HR"/>
        </w:rPr>
        <w:t>1398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5F2A54">
        <w:rPr>
          <w:szCs w:val="24"/>
          <w:lang w:val="hr-HR"/>
        </w:rPr>
        <w:t>11</w:t>
      </w:r>
      <w:r w:rsidR="001A5F51">
        <w:rPr>
          <w:szCs w:val="24"/>
          <w:lang w:val="hr-HR"/>
        </w:rPr>
        <w:t>. siječnja 2017</w:t>
      </w:r>
      <w:r>
        <w:rPr>
          <w:szCs w:val="24"/>
          <w:lang w:val="hr-HR"/>
        </w:rPr>
        <w:t>. godine, pozvao osobu ovlaštenu za zastupanje dužnika da u roku od 15 dana od objave oglasa na mrežnoj stranici e-</w:t>
      </w:r>
      <w:r>
        <w:rPr>
          <w:szCs w:val="24"/>
          <w:lang w:val="hr-HR"/>
        </w:rPr>
        <w:lastRenderedPageBreak/>
        <w:t xml:space="preserve">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842E13">
        <w:rPr>
          <w:szCs w:val="24"/>
          <w:lang w:val="hr-HR"/>
        </w:rPr>
        <w:t>30</w:t>
      </w:r>
      <w:r w:rsidR="001A5F51">
        <w:rPr>
          <w:szCs w:val="24"/>
          <w:lang w:val="hr-HR"/>
        </w:rPr>
        <w:t>. ožujka</w:t>
      </w:r>
      <w:r w:rsidR="00375E48">
        <w:rPr>
          <w:szCs w:val="24"/>
          <w:lang w:val="hr-HR"/>
        </w:rPr>
        <w:t xml:space="preserve">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D438ED" w:rsidP="002C6722" w:rsidR="00D438E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LOVREKOVIĆ, v.r.</w:t>
      </w:r>
    </w:p>
    <w:p w:rsidRDefault="00D438ED" w:rsidP="002C6722" w:rsidR="00D438E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Za točnost otpravka-ovlašteni službenik</w:t>
      </w:r>
    </w:p>
    <w:p w:rsidRDefault="00D438ED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sectPr w:rsidR="001A5F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A5F51"/>
    <w:rsid w:val="001B0828"/>
    <w:rsid w:val="001B681F"/>
    <w:rsid w:val="001C11A2"/>
    <w:rsid w:val="001C58E2"/>
    <w:rsid w:val="001C5D2B"/>
    <w:rsid w:val="001F5FA1"/>
    <w:rsid w:val="00202B14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157B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5E48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5F2A54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C5632"/>
    <w:rsid w:val="006D02A9"/>
    <w:rsid w:val="006E51DC"/>
    <w:rsid w:val="006F510B"/>
    <w:rsid w:val="006F6573"/>
    <w:rsid w:val="006F6AA7"/>
    <w:rsid w:val="00703FBC"/>
    <w:rsid w:val="007064A2"/>
    <w:rsid w:val="0073202C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36F89"/>
    <w:rsid w:val="00842E13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C6B4E"/>
    <w:rsid w:val="009D1717"/>
    <w:rsid w:val="009D3C79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343ED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38ED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8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8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POSAPROM jednostavno društvo s ograničenom odgovornošću za trgovinu i usluge zastupanog po punomoćniku Zvonimir Posavac</izvorni_sadrzaj>
    <derivirana_varijabla naziv="DomainObject.Predmet.ProtustrankaFormated_1">  POSAPROM jednostavno društvo s ograničenom odgovornošću za trgovinu i usluge zastupanog po punomoćniku Zvonimir Posavac</derivirana_varijabla>
  </DomainObject.Predmet.ProtustrankaFormated>
  <DomainObject.Predmet.ProtustrankaFormatedOIB>
    <izvorni_sadrzaj>  POSAPROM jednostavno društvo s ograničenom odgovornošću za trgovinu i usluge, OIB 81428046112 zastupanog po punomoćniku Zvonimir Posavac</izvorni_sadrzaj>
    <derivirana_varijabla naziv="DomainObject.Predmet.ProtustrankaFormatedOIB_1">  POSAPROM jednostavno društvo s ograničenom odgovornošću za trgovinu i usluge, OIB 81428046112 zastupanog po punomoćniku Zvonimir Posavac</derivirana_varijabla>
  </DomainObject.Predmet.ProtustrankaFormatedOIB>
  <DomainObject.Predmet.ProtustrankaFormatedWithAdress>
    <izvorni_sadrzaj> POSAPROM jednostavno društvo s ograničenom odgovornošću za trgovinu i usluge, Antuna Mihanovića 8/A, 43000 Bjelovar zastupanog po punomoćniku Zvonimir Posavac</izvorni_sadrzaj>
    <derivirana_varijabla naziv="DomainObject.Predmet.ProtustrankaFormatedWithAdress_1"> POSAPROM jednostavno društvo s ograničenom odgovornošću za trgovinu i usluge, Antuna Mihanovića 8/A, 43000 Bjelovar zastupanog po punomoćniku Zvonimir Posavac</derivirana_varijabla>
  </DomainObject.Predmet.ProtustrankaFormatedWithAdress>
  <DomainObject.Predmet.ProtustrankaFormatedWithAdressOIB>
    <izvorni_sadrzaj> POSAPROM jednostavno društvo s ograničenom odgovornošću za trgovinu i usluge, OIB 81428046112, Antuna Mihanovića 8/A, 43000 Bjelovar zastupanog po punomoćniku Zvonimir Posavac</izvorni_sadrzaj>
    <derivirana_varijabla naziv="DomainObject.Predmet.ProtustrankaFormatedWithAdressOIB_1"> POSAPROM jednostavno društvo s ograničenom odgovornošću za trgovinu i usluge, OIB 81428046112, Antuna Mihanovića 8/A, 43000 Bjelovar zastupanog po punomoćniku Zvonimir Posavac</derivirana_varijabla>
  </DomainObject.Predmet.ProtustrankaFormatedWithAdressOIB>
  <DomainObject.Predmet.ProtustrankaWithAdress>
    <izvorni_sadrzaj>POSAPROM jednostavno društvo s ograničenom odgovornošću za trgovinu i usluge Antuna Mihanovića 8/A, 43000 Bjelovar</izvorni_sadrzaj>
    <derivirana_varijabla naziv="DomainObject.Predmet.ProtustrankaWithAdress_1">POSAPROM jednostavno društvo s ograničenom odgovornošću za trgovinu i usluge Antuna Mihanovića 8/A, 43000 Bjelovar</derivirana_varijabla>
  </DomainObject.Predmet.ProtustrankaWithAdress>
  <DomainObject.Predmet.ProtustrankaWithAdressOIB>
    <izvorni_sadrzaj>POSAPROM jednostavno društvo s ograničenom odgovornošću za trgovinu i usluge, OIB 81428046112, Antuna Mihanovića 8/A, 43000 Bjelovar</izvorni_sadrzaj>
    <derivirana_varijabla naziv="DomainObject.Predmet.ProtustrankaWithAdressOIB_1">POSAPROM jednostavno društvo s ograničenom odgovornošću za trgovinu i usluge, OIB 81428046112, Antuna Mihanovića 8/A, 43000 Bjelovar</derivirana_varijabla>
  </DomainObject.Predmet.ProtustrankaWithAdressOIB>
  <DomainObject.Predmet.ProtustrankaNazivFormated>
    <izvorni_sadrzaj>POSAPROM jednostavno društvo s ograničenom odgovornošću za trgovinu i usluge</izvorni_sadrzaj>
    <derivirana_varijabla naziv="DomainObject.Predmet.ProtustrankaNazivFormated_1">POSAPROM jednostavno društvo s ograničenom odgovornošću za trgovinu i usluge</derivirana_varijabla>
  </DomainObject.Predmet.ProtustrankaNazivFormated>
  <DomainObject.Predmet.ProtustrankaNazivFormatedOIB>
    <izvorni_sadrzaj>POSAPROM jednostavno društvo s ograničenom odgovornošću za trgovinu i usluge, OIB 81428046112</izvorni_sadrzaj>
    <derivirana_varijabla naziv="DomainObject.Predmet.ProtustrankaNazivFormatedOIB_1">POSAPROM jednostavno društvo s ograničenom odgovornošću za trgovinu i usluge, OIB 81428046112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POSAPROM jednostavno društvo s ograničenom odgovornošću za trgovinu i usluge zastupanog po punomoćniku Zvonimir Posavac</item>
    </izvorni_sadrzaj>
    <derivirana_varijabla naziv="DomainObject.Predmet.ProtuStrankaListFormated_1">
      <item>POSAPROM jednostavno društvo s ograničenom odgovornošću za trgovinu i usluge zastupanog po punomoćniku Zvonimir Posavac</item>
    </derivirana_varijabla>
  </DomainObject.Predmet.ProtuStrankaListFormated>
  <DomainObject.Predmet.ProtuStrankaListFormatedOIB>
    <izvorni_sadrzaj>
      <item>POSAPROM jednostavno društvo s ograničenom odgovornošću za trgovinu i usluge, OIB 81428046112 zastupanog po punomoćniku Zvonimir Posavac</item>
    </izvorni_sadrzaj>
    <derivirana_varijabla naziv="DomainObject.Predmet.ProtuStrankaListFormatedOIB_1">
      <item>POSAPROM jednostavno društvo s ograničenom odgovornošću za trgovinu i usluge, OIB 81428046112 zastupanog po punomoćniku Zvonimir Posavac</item>
    </derivirana_varijabla>
  </DomainObject.Predmet.ProtuStrankaListFormatedOIB>
  <DomainObject.Predmet.ProtuStrankaListFormatedWithAdress>
    <izvorni_sadrzaj>
      <item>POSAPROM jednostavno društvo s ograničenom odgovornošću za trgovinu i usluge, Antuna Mihanovića 8/A, 43000 Bjelovar zastupanog po punomoćniku Zvonimir Posavac</item>
    </izvorni_sadrzaj>
    <derivirana_varijabla naziv="DomainObject.Predmet.ProtuStrankaListFormatedWithAdress_1">
      <item>POSAPROM jednostavno društvo s ograničenom odgovornošću za trgovinu i usluge, Antuna Mihanovića 8/A, 43000 Bjelovar zastupanog po punomoćniku Zvonimir Posavac</item>
    </derivirana_varijabla>
  </DomainObject.Predmet.ProtuStrankaListFormatedWithAdress>
  <DomainObject.Predmet.ProtuStrankaListFormatedWithAdressOIB>
    <izvorni_sadrzaj>
      <item>POSAPROM jednostavno društvo s ograničenom odgovornošću za trgovinu i usluge, OIB 81428046112, Antuna Mihanovića 8/A, 43000 Bjelovar zastupanog po punomoćniku Zvonimir Posavac</item>
    </izvorni_sadrzaj>
    <derivirana_varijabla naziv="DomainObject.Predmet.ProtuStrankaListFormatedWithAdressOIB_1">
      <item>POSAPROM jednostavno društvo s ograničenom odgovornošću za trgovinu i usluge, OIB 81428046112, Antuna Mihanovića 8/A, 43000 Bjelovar zastupanog po punomoćniku Zvonimir Posavac</item>
    </derivirana_varijabla>
  </DomainObject.Predmet.ProtuStrankaListFormatedWithAdressOIB>
  <DomainObject.Predmet.ProtuStrankaListNazivFormated>
    <izvorni_sadrzaj>
      <item>POSAPROM jednostavno društvo s ograničenom odgovornošću za trgovinu i usluge</item>
    </izvorni_sadrzaj>
    <derivirana_varijabla naziv="DomainObject.Predmet.ProtuStrankaListNazivFormated_1">
      <item>POSAPROM jednostavno društvo s ograničenom odgovornošću za trgovinu i usluge</item>
    </derivirana_varijabla>
  </DomainObject.Predmet.ProtuStrankaListNazivFormated>
  <DomainObject.Predmet.ProtuStrankaListNazivFormatedOIB>
    <izvorni_sadrzaj>
      <item>POSAPROM jednostavno društvo s ograničenom odgovornošću za trgovinu i usluge, OIB 81428046112</item>
    </izvorni_sadrzaj>
    <derivirana_varijabla naziv="DomainObject.Predmet.ProtuStrankaListNazivFormatedOIB_1">
      <item>POSAPROM jednostavno društvo s ograničenom odgovornošću za trgovinu i usluge, OIB 81428046112</item>
    </derivirana_varijabla>
  </DomainObject.Predmet.ProtuStrankaListNazivFormatedOIB>
  <DomainObject.Predmet.OstaliListFormated>
    <izvorni_sadrzaj>
      <item>Zvonimir Posavac punomoćnik sudionika u postupku POSAPROM jednostavno društvo s ograničenom odgovornošću za trgovinu i usluge</item>
    </izvorni_sadrzaj>
    <derivirana_varijabla naziv="DomainObject.Predmet.OstaliListFormated_1">
      <item>Zvonimir Posavac punomoćnik sudionika u postupku POSAPROM jednostavno društvo s ograničenom odgovornošću za trgovinu i usluge</item>
    </derivirana_varijabla>
  </DomainObject.Predmet.OstaliListFormated>
  <DomainObject.Predmet.OstaliListFormatedOIB>
    <izvorni_sadrzaj>
      <item>Zvonimir Posavac, OIB 38887655095 punomoćnik sudionika u postupku POSAPROM jednostavno društvo s ograničenom odgovornošću za trgovinu i usluge</item>
    </izvorni_sadrzaj>
    <derivirana_varijabla naziv="DomainObject.Predmet.OstaliListFormatedOIB_1">
      <item>Zvonimir Posavac, OIB 38887655095 punomoćnik sudionika u postupku POSAPROM jednostavno društvo s ograničenom odgovornošću za trgovinu i usluge</item>
    </derivirana_varijabla>
  </DomainObject.Predmet.OstaliListFormatedOIB>
  <DomainObject.Predmet.OstaliListFormatedWithAdress>
    <izvorni_sadrzaj>
      <item>Zvonimir Posavac, Lovre Matačića 75, 43000 Bjelovar punomoćnik sudionika u postupku POSAPROM jednostavno društvo s ograničenom odgovornošću za trgovinu i usluge</item>
    </izvorni_sadrzaj>
    <derivirana_varijabla naziv="DomainObject.Predmet.OstaliListFormatedWithAdress_1">
      <item>Zvonimir Posavac, Lovre Matačića 75, 43000 Bjelovar punomoćnik sudionika u postupku POSAPROM jednostavno društvo s ograničenom odgovornošću za trgovinu i usluge</item>
    </derivirana_varijabla>
  </DomainObject.Predmet.OstaliListFormatedWithAdress>
  <DomainObject.Predmet.OstaliListFormatedWithAdressOIB>
    <izvorni_sadrzaj>
      <item>Zvonimir Posavac, OIB 38887655095, Lovre Matačića 75, 43000 Bjelovar punomoćnik sudionika u postupku POSAPROM jednostavno društvo s ograničenom odgovornošću za trgovinu i usluge</item>
    </izvorni_sadrzaj>
    <derivirana_varijabla naziv="DomainObject.Predmet.OstaliListFormatedWithAdressOIB_1">
      <item>Zvonimir Posavac, OIB 38887655095, Lovre Matačića 75, 43000 Bjelovar punomoćnik sudionika u postupku POSAPROM jednostavno društvo s ograničenom odgovornošću za trgovinu i usluge</item>
    </derivirana_varijabla>
  </DomainObject.Predmet.OstaliListFormatedWithAdressOIB>
  <DomainObject.Predmet.OstaliListNazivFormated>
    <izvorni_sadrzaj>
      <item>Zvonimir Posavac</item>
    </izvorni_sadrzaj>
    <derivirana_varijabla naziv="DomainObject.Predmet.OstaliListNazivFormated_1">
      <item>Zvonimir Posavac</item>
    </derivirana_varijabla>
  </DomainObject.Predmet.OstaliListNazivFormated>
  <DomainObject.Predmet.OstaliListNazivFormatedOIB>
    <izvorni_sadrzaj>
      <item>Zvonimir Posavac, OIB 38887655095</item>
    </izvorni_sadrzaj>
    <derivirana_varijabla naziv="DomainObject.Predmet.OstaliListNazivFormatedOIB_1">
      <item>Zvonimir Posavac, OIB 38887655095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POSAPROM jednostavno društvo s ograničenom odgovornošću za trgovinu i usluge</izvorni_sadrzaj>
    <derivirana_varijabla naziv="DomainObject.Predmet.ProtustrankaIDrugi_1">POSAPROM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POSAPROM jednostavno društvo s ograničenom odgovornošću za trgovinu i usluge, OIB 81428046112, Antuna Mihanovića 8/A, 43000 Bjelovar</izvorni_sadrzaj>
    <derivirana_varijabla naziv="DomainObject.Predmet.ProtustrankaIDrugiAdressOIB_1">POSAPROM jednostavno društvo s ograničenom odgovornošću za trgovinu i usluge, OIB 81428046112, Antuna Mihanovića 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POSAPROM jednostavno društvo s ograničenom odgovornošću za trgovinu i usluge</item>
      <item>Zvonimir Posavac</item>
    </izvorni_sadrzaj>
    <derivirana_varijabla naziv="DomainObject.Predmet.SudioniciListNaziv_1">
      <item>FINA, RC ZAGREB, Podružnica Bjelovar</item>
      <item>POSAPROM jednostavno društvo s ograničenom odgovornošću za trgovinu i usluge</item>
      <item>Zvonimir Posavac</item>
    </derivirana_varijabla>
  </DomainObject.Predmet.SudioniciListNaziv>
  <DomainObject.Predmet.SudioniciListAdressOIB>
    <izvorni_sadrzaj>
      <item>FINA, RC ZAGREB, Podružnica Bjelovar, OIB 85821130368, F. Supila 4,43000 Bjelovar</item>
      <item>POSAPROM jednostavno društvo s ograničenom odgovornošću za trgovinu i usluge, OIB 81428046112, Antuna Mihanovića 8/A,43000 Bjelovar</item>
      <item>Zvonimir Posavac, OIB 38887655095, Lovre Matačića 75,43000 Bjelovar</item>
    </izvorni_sadrzaj>
    <derivirana_varijabla naziv="DomainObject.Predmet.SudioniciListAdressOIB_1">
      <item>FINA, RC ZAGREB, Podružnica Bjelovar, OIB 85821130368, F. Supila 4,43000 Bjelovar</item>
      <item>POSAPROM jednostavno društvo s ograničenom odgovornošću za trgovinu i usluge, OIB 81428046112, Antuna Mihanovića 8/A,43000 Bjelovar</item>
      <item>Zvonimir Posavac, OIB 38887655095, Lovre Matačića 75,43000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81428046112</item>
      <item>, OIB 38887655095</item>
    </izvorni_sadrzaj>
    <derivirana_varijabla naziv="DomainObject.Predmet.SudioniciListNazivOIB_1">
      <item>, OIB 85821130368</item>
      <item>, OIB 81428046112</item>
      <item>, OIB 38887655095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0624D-148E-479D-8720-A04515AA0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3563</properties:Characters>
  <properties:Lines>98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2017-03-29T05:47:00Z</dcterms:created>
  <dc:creator>Miroslav Lovreković</dc:creator>
  <cp:lastModifiedBy>Miroslav Lovreković</cp:lastModifiedBy>
  <cp:lastPrinted>2017-03-30T05:20:00Z</cp:lastPrinted>
  <dcterms:modified xmlns:xsi="http://www.w3.org/2001/XMLSchema-instance" xsi:type="dcterms:W3CDTF">2017-03-30T05:22:00Z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