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0ca97" w14:paraId="9e0ca97" w:rsidRDefault="00355DC7" w:rsidP="00355DC7" w:rsidR="00355DC7" w:rsidRPr="00355DC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355DC7" w:rsidP="00355DC7" w:rsidR="00355DC7" w:rsidRPr="00355DC7">
      <w:pPr>
        <w:ind w:firstLine="708" w:left="708"/>
        <w:rPr>
          <w:color w:val="000000"/>
          <w:sz w:val="22"/>
          <w:szCs w:val="22"/>
          <w:lang w:val="hr-HR"/>
        </w:rPr>
      </w:pPr>
    </w:p>
    <w:p w:rsidRDefault="00355DC7" w:rsidP="00355DC7" w:rsidR="00355DC7" w:rsidRPr="00355DC7">
      <w:pPr>
        <w:rPr>
          <w:b/>
          <w:lang w:val="hr-HR"/>
        </w:rPr>
      </w:pPr>
      <w:r w:rsidRPr="00355DC7">
        <w:rPr>
          <w:color w:val="000000"/>
          <w:sz w:val="22"/>
          <w:szCs w:val="22"/>
          <w:lang w:val="hr-HR"/>
        </w:rPr>
        <w:t xml:space="preserve">        </w:t>
      </w:r>
      <w:r w:rsidRPr="00355DC7">
        <w:rPr>
          <w:b/>
          <w:lang w:val="hr-HR"/>
        </w:rPr>
        <w:t>REPUBLIKA HRVATSKA</w:t>
      </w:r>
    </w:p>
    <w:p w:rsidRDefault="00355DC7" w:rsidP="00355DC7" w:rsidR="00355DC7" w:rsidRPr="00355DC7">
      <w:pPr>
        <w:rPr>
          <w:b/>
          <w:lang w:val="hr-HR"/>
        </w:rPr>
      </w:pPr>
      <w:r w:rsidRPr="00355DC7">
        <w:rPr>
          <w:b/>
          <w:lang w:val="hr-HR"/>
        </w:rPr>
        <w:t xml:space="preserve">     TRGOVAČKI SUD U SPLITU</w:t>
      </w:r>
    </w:p>
    <w:p w:rsidRDefault="00355DC7" w:rsidP="00355DC7" w:rsidR="00355DC7" w:rsidRPr="00355DC7">
      <w:pPr>
        <w:rPr>
          <w:b/>
          <w:lang w:val="hr-HR"/>
        </w:rPr>
      </w:pPr>
      <w:r w:rsidRPr="00355DC7">
        <w:rPr>
          <w:b/>
          <w:lang w:val="hr-HR"/>
        </w:rPr>
        <w:t xml:space="preserve">   STALNA SLUŽBA DUBROVNIK</w:t>
      </w:r>
    </w:p>
    <w:p w:rsidRDefault="00355DC7" w:rsidP="00355DC7" w:rsidR="00355DC7" w:rsidRPr="00355DC7">
      <w:pPr>
        <w:rPr>
          <w:b/>
          <w:lang w:val="hr-HR"/>
        </w:rPr>
      </w:pPr>
      <w:r w:rsidRPr="00355DC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7C6311">
        <w:rPr>
          <w:b/>
          <w:sz w:val="22"/>
          <w:szCs w:val="22"/>
          <w:lang w:val="hr-HR"/>
        </w:rPr>
        <w:t>17</w:t>
      </w:r>
      <w:r w:rsidR="00F82F7E">
        <w:rPr>
          <w:b/>
          <w:sz w:val="22"/>
          <w:szCs w:val="22"/>
          <w:lang w:val="hr-HR"/>
        </w:rPr>
        <w:t>/201</w:t>
      </w:r>
      <w:r w:rsidR="007C6311">
        <w:rPr>
          <w:b/>
          <w:sz w:val="22"/>
          <w:szCs w:val="22"/>
          <w:lang w:val="hr-HR"/>
        </w:rPr>
        <w:t>8</w:t>
      </w:r>
      <w:r w:rsidR="00F82F7E">
        <w:rPr>
          <w:b/>
          <w:sz w:val="22"/>
          <w:szCs w:val="22"/>
          <w:lang w:val="hr-HR"/>
        </w:rPr>
        <w:t>-</w:t>
      </w:r>
      <w:r w:rsidR="007C6311">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7F1832">
      <w:pPr>
        <w:pStyle w:val="Tijeloteksta"/>
        <w:rPr>
          <w:sz w:val="22"/>
          <w:szCs w:val="22"/>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7C6311">
        <w:rPr>
          <w:sz w:val="22"/>
          <w:szCs w:val="22"/>
          <w:lang w:val="en-AU"/>
        </w:rPr>
        <w:t xml:space="preserve">MALI </w:t>
      </w:r>
      <w:r w:rsidR="007C6311" w:rsidRPr="007F1832">
        <w:rPr>
          <w:sz w:val="22"/>
          <w:szCs w:val="22"/>
        </w:rPr>
        <w:t>DO j.</w:t>
      </w:r>
      <w:r w:rsidR="00BA4A25" w:rsidRPr="007F1832">
        <w:rPr>
          <w:sz w:val="22"/>
          <w:szCs w:val="22"/>
        </w:rPr>
        <w:t xml:space="preserve">d.o.o., za </w:t>
      </w:r>
      <w:r w:rsidR="007F1832" w:rsidRPr="007F1832">
        <w:rPr>
          <w:sz w:val="22"/>
          <w:szCs w:val="22"/>
        </w:rPr>
        <w:t>ugostiteljstvo, turizam, trgovinu i usluge</w:t>
      </w:r>
      <w:r w:rsidR="00105E58" w:rsidRPr="007F1832">
        <w:rPr>
          <w:sz w:val="22"/>
          <w:szCs w:val="22"/>
        </w:rPr>
        <w:t xml:space="preserve">, </w:t>
      </w:r>
      <w:r w:rsidR="00D50C0B">
        <w:rPr>
          <w:sz w:val="22"/>
          <w:szCs w:val="22"/>
        </w:rPr>
        <w:t>Štedrica, Štedrica b.b.</w:t>
      </w:r>
      <w:r w:rsidR="00A262DA" w:rsidRPr="007F1832">
        <w:rPr>
          <w:sz w:val="22"/>
          <w:szCs w:val="22"/>
        </w:rPr>
        <w:t>, MBS: 060</w:t>
      </w:r>
      <w:r w:rsidR="00D50C0B">
        <w:rPr>
          <w:sz w:val="22"/>
          <w:szCs w:val="22"/>
        </w:rPr>
        <w:t>291574</w:t>
      </w:r>
      <w:r w:rsidR="00A262DA" w:rsidRPr="007F1832">
        <w:rPr>
          <w:sz w:val="22"/>
          <w:szCs w:val="22"/>
        </w:rPr>
        <w:t xml:space="preserve">, OIB: </w:t>
      </w:r>
      <w:r w:rsidR="00D50C0B">
        <w:rPr>
          <w:sz w:val="22"/>
          <w:szCs w:val="22"/>
        </w:rPr>
        <w:t>060291574</w:t>
      </w:r>
      <w:r w:rsidR="00A262DA" w:rsidRPr="007F1832">
        <w:rPr>
          <w:sz w:val="22"/>
          <w:szCs w:val="22"/>
        </w:rPr>
        <w:t xml:space="preserve">, izvan ročišta, dana </w:t>
      </w:r>
      <w:r w:rsidR="00675A8D">
        <w:rPr>
          <w:sz w:val="22"/>
          <w:szCs w:val="22"/>
        </w:rPr>
        <w:t>19</w:t>
      </w:r>
      <w:r w:rsidR="007F1832">
        <w:rPr>
          <w:sz w:val="22"/>
          <w:szCs w:val="22"/>
        </w:rPr>
        <w:t>. prosinca</w:t>
      </w:r>
      <w:r w:rsidR="00A262DA" w:rsidRPr="007F1832">
        <w:rPr>
          <w:sz w:val="22"/>
          <w:szCs w:val="22"/>
        </w:rPr>
        <w:t xml:space="preserve"> 2018.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D50C0B" w:rsidRPr="00D50C0B">
        <w:rPr>
          <w:sz w:val="22"/>
          <w:szCs w:val="22"/>
        </w:rPr>
        <w:t xml:space="preserve">MALI </w:t>
      </w:r>
      <w:r w:rsidR="00D50C0B" w:rsidRPr="00D50C0B">
        <w:rPr>
          <w:sz w:val="22"/>
          <w:szCs w:val="22"/>
          <w:lang w:val="hr-HR"/>
        </w:rPr>
        <w:t xml:space="preserve">DO j.d.o.o., za ugostiteljstvo, turizam, trgovinu i usluge, </w:t>
      </w:r>
      <w:r w:rsidR="00D50C0B" w:rsidRPr="00D50C0B">
        <w:rPr>
          <w:sz w:val="22"/>
          <w:szCs w:val="22"/>
        </w:rPr>
        <w:t>Štedrica, Štedrica b.b.</w:t>
      </w:r>
      <w:r w:rsidR="00D50C0B" w:rsidRPr="00D50C0B">
        <w:rPr>
          <w:sz w:val="22"/>
          <w:szCs w:val="22"/>
          <w:lang w:val="hr-HR"/>
        </w:rPr>
        <w:t>, MBS: 060</w:t>
      </w:r>
      <w:r w:rsidR="00D50C0B" w:rsidRPr="00D50C0B">
        <w:rPr>
          <w:sz w:val="22"/>
          <w:szCs w:val="22"/>
        </w:rPr>
        <w:t>291574</w:t>
      </w:r>
      <w:r w:rsidR="00D50C0B" w:rsidRPr="00D50C0B">
        <w:rPr>
          <w:sz w:val="22"/>
          <w:szCs w:val="22"/>
          <w:lang w:val="hr-HR"/>
        </w:rPr>
        <w:t xml:space="preserve">, OIB: </w:t>
      </w:r>
      <w:r w:rsidR="00D50C0B" w:rsidRPr="00D50C0B">
        <w:rPr>
          <w:sz w:val="22"/>
          <w:szCs w:val="22"/>
        </w:rPr>
        <w:t>060291574</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Pr>
          <w:b/>
          <w:sz w:val="22"/>
          <w:szCs w:val="22"/>
          <w:u w:val="single"/>
          <w:lang w:val="hr-HR"/>
        </w:rPr>
        <w:t>veljače</w:t>
      </w:r>
      <w:r w:rsidR="00B40B94">
        <w:rPr>
          <w:b/>
          <w:sz w:val="22"/>
          <w:szCs w:val="22"/>
          <w:u w:val="single"/>
          <w:lang w:val="hr-HR"/>
        </w:rPr>
        <w:t xml:space="preserve"> 201</w:t>
      </w:r>
      <w:r w:rsidR="005D1C6E">
        <w:rPr>
          <w:b/>
          <w:sz w:val="22"/>
          <w:szCs w:val="22"/>
          <w:u w:val="single"/>
          <w:lang w:val="hr-HR"/>
        </w:rPr>
        <w:t>9</w:t>
      </w:r>
      <w:r w:rsidR="00B40B94" w:rsidRPr="00763F7D">
        <w:rPr>
          <w:b/>
          <w:sz w:val="22"/>
          <w:szCs w:val="22"/>
          <w:u w:val="single"/>
          <w:lang w:val="hr-HR"/>
        </w:rPr>
        <w:t xml:space="preserve">. godine u </w:t>
      </w:r>
      <w:r w:rsidR="00AD7D66">
        <w:rPr>
          <w:b/>
          <w:sz w:val="22"/>
          <w:szCs w:val="22"/>
          <w:u w:val="single"/>
          <w:lang w:val="hr-HR"/>
        </w:rPr>
        <w:t>9,</w:t>
      </w:r>
      <w:r>
        <w:rPr>
          <w:b/>
          <w:sz w:val="22"/>
          <w:szCs w:val="22"/>
          <w:u w:val="single"/>
          <w:lang w:val="hr-HR"/>
        </w:rPr>
        <w:t>3</w:t>
      </w:r>
      <w:r w:rsidR="00AD7D66">
        <w:rPr>
          <w:b/>
          <w:sz w:val="22"/>
          <w:szCs w:val="22"/>
          <w:u w:val="single"/>
          <w:lang w:val="hr-HR"/>
        </w:rPr>
        <w:t>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3357B7">
        <w:rPr>
          <w:sz w:val="22"/>
          <w:szCs w:val="22"/>
          <w:lang w:val="hr-HR"/>
        </w:rPr>
        <w:t>Sanja Šare</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D020CB">
        <w:rPr>
          <w:sz w:val="22"/>
          <w:szCs w:val="22"/>
          <w:lang w:val="hr-HR"/>
        </w:rPr>
        <w:t>Sanji</w:t>
      </w:r>
      <w:r w:rsidR="00882817">
        <w:rPr>
          <w:sz w:val="22"/>
          <w:szCs w:val="22"/>
          <w:lang w:val="hr-HR"/>
        </w:rPr>
        <w:t xml:space="preserve"> </w:t>
      </w:r>
      <w:r w:rsidR="00D020CB">
        <w:rPr>
          <w:sz w:val="22"/>
          <w:szCs w:val="22"/>
          <w:lang w:val="hr-HR"/>
        </w:rPr>
        <w:t>Šare</w:t>
      </w:r>
      <w:r w:rsidR="00E1530F">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preko pošte preporučeno </w:t>
      </w:r>
      <w:r w:rsidR="007B51EC">
        <w:rPr>
          <w:sz w:val="22"/>
          <w:szCs w:val="22"/>
          <w:lang w:val="hr-HR"/>
        </w:rPr>
        <w:t>5</w:t>
      </w:r>
      <w:r w:rsidR="000B4F6F" w:rsidRPr="000B4F6F">
        <w:rPr>
          <w:sz w:val="22"/>
          <w:szCs w:val="22"/>
          <w:lang w:val="hr-HR"/>
        </w:rPr>
        <w:t>. s</w:t>
      </w:r>
      <w:r w:rsidR="00D020CB">
        <w:rPr>
          <w:sz w:val="22"/>
          <w:szCs w:val="22"/>
          <w:lang w:val="hr-HR"/>
        </w:rPr>
        <w:t>iječnja</w:t>
      </w:r>
      <w:r w:rsidR="000B4F6F" w:rsidRPr="000B4F6F">
        <w:rPr>
          <w:sz w:val="22"/>
          <w:szCs w:val="22"/>
          <w:lang w:val="hr-HR"/>
        </w:rPr>
        <w:t xml:space="preserve"> 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da na dan 2</w:t>
      </w:r>
      <w:r w:rsidR="007B51EC">
        <w:rPr>
          <w:sz w:val="22"/>
          <w:szCs w:val="22"/>
          <w:lang w:val="hr-HR"/>
        </w:rPr>
        <w:t>7</w:t>
      </w:r>
      <w:r w:rsidR="00364F3A">
        <w:rPr>
          <w:sz w:val="22"/>
          <w:szCs w:val="22"/>
          <w:lang w:val="hr-HR"/>
        </w:rPr>
        <w:t>. prosinca</w:t>
      </w:r>
      <w:r w:rsidR="000B4F6F" w:rsidRPr="000B4F6F">
        <w:rPr>
          <w:sz w:val="22"/>
          <w:szCs w:val="22"/>
          <w:lang w:val="hr-HR"/>
        </w:rPr>
        <w:t xml:space="preserve"> 201</w:t>
      </w:r>
      <w:r w:rsidR="007B51EC">
        <w:rPr>
          <w:sz w:val="22"/>
          <w:szCs w:val="22"/>
          <w:lang w:val="hr-HR"/>
        </w:rPr>
        <w:t>7</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0B4F6F">
        <w:rPr>
          <w:sz w:val="22"/>
          <w:szCs w:val="22"/>
          <w:lang w:val="hr-HR"/>
        </w:rPr>
        <w:t xml:space="preserve"> od 120 dana </w:t>
      </w:r>
      <w:r w:rsidR="009C0097" w:rsidRPr="009C0097">
        <w:rPr>
          <w:sz w:val="22"/>
          <w:szCs w:val="22"/>
          <w:lang w:val="hr-HR"/>
        </w:rPr>
        <w:t xml:space="preserve">u ukupnom iznosu od </w:t>
      </w:r>
      <w:r w:rsidR="00364F3A">
        <w:rPr>
          <w:sz w:val="22"/>
          <w:szCs w:val="22"/>
          <w:lang w:val="hr-HR"/>
        </w:rPr>
        <w:t>44.227,32</w:t>
      </w:r>
      <w:r w:rsidR="000B4F6F">
        <w:rPr>
          <w:sz w:val="22"/>
          <w:szCs w:val="22"/>
          <w:lang w:val="hr-HR"/>
        </w:rPr>
        <w:t xml:space="preserve"> kuna</w:t>
      </w:r>
      <w:r w:rsidR="009C0097" w:rsidRPr="009C0097">
        <w:rPr>
          <w:sz w:val="22"/>
          <w:szCs w:val="22"/>
          <w:lang w:val="hr-HR"/>
        </w:rPr>
        <w:t xml:space="preserve">, da ima </w:t>
      </w:r>
      <w:r w:rsidR="007B51EC">
        <w:rPr>
          <w:sz w:val="22"/>
          <w:szCs w:val="22"/>
          <w:lang w:val="hr-HR"/>
        </w:rPr>
        <w:t>1</w:t>
      </w:r>
      <w:r w:rsidR="009C0097" w:rsidRPr="009C0097">
        <w:rPr>
          <w:sz w:val="22"/>
          <w:szCs w:val="22"/>
          <w:lang w:val="hr-HR"/>
        </w:rPr>
        <w:t xml:space="preserve"> zaposlen</w:t>
      </w:r>
      <w:r w:rsidR="000B4F6F">
        <w:rPr>
          <w:sz w:val="22"/>
          <w:szCs w:val="22"/>
          <w:lang w:val="hr-HR"/>
        </w:rPr>
        <w:t>i</w:t>
      </w:r>
      <w:r w:rsidR="009C0097" w:rsidRPr="009C0097">
        <w:rPr>
          <w:sz w:val="22"/>
          <w:szCs w:val="22"/>
          <w:lang w:val="hr-HR"/>
        </w:rPr>
        <w:t xml:space="preserve">, da ima otvoren račun kod </w:t>
      </w:r>
      <w:r w:rsidR="00364F3A">
        <w:rPr>
          <w:sz w:val="22"/>
          <w:szCs w:val="22"/>
          <w:lang w:val="hr-HR"/>
        </w:rPr>
        <w:t>Erste&amp;Steiermarkische bank</w:t>
      </w:r>
      <w:r w:rsidR="00345277">
        <w:rPr>
          <w:sz w:val="22"/>
          <w:szCs w:val="22"/>
          <w:lang w:val="hr-HR"/>
        </w:rPr>
        <w:t xml:space="preserve"> d.d.</w:t>
      </w:r>
      <w:r w:rsidR="002124B5">
        <w:rPr>
          <w:sz w:val="22"/>
          <w:szCs w:val="22"/>
          <w:lang w:val="hr-HR"/>
        </w:rPr>
        <w:t>,</w:t>
      </w:r>
      <w:r w:rsidR="00F82F7E">
        <w:rPr>
          <w:sz w:val="22"/>
          <w:szCs w:val="22"/>
          <w:lang w:val="hr-HR"/>
        </w:rPr>
        <w:t xml:space="preserve"> </w:t>
      </w:r>
      <w:r w:rsidR="009C0097" w:rsidRPr="009C0097">
        <w:rPr>
          <w:sz w:val="22"/>
          <w:szCs w:val="22"/>
          <w:lang w:val="hr-HR"/>
        </w:rPr>
        <w:t xml:space="preserve">da ne raspolaže drugim podacima o imovini, te da </w:t>
      </w:r>
      <w:r w:rsidR="00D523D2">
        <w:rPr>
          <w:sz w:val="22"/>
          <w:szCs w:val="22"/>
          <w:lang w:val="hr-HR"/>
        </w:rPr>
        <w:t>ne</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675A8D">
        <w:rPr>
          <w:b/>
          <w:sz w:val="22"/>
          <w:szCs w:val="22"/>
          <w:lang w:val="hr-HR"/>
        </w:rPr>
        <w:t>19</w:t>
      </w:r>
      <w:r w:rsidR="000013D7">
        <w:rPr>
          <w:b/>
          <w:sz w:val="22"/>
          <w:szCs w:val="22"/>
          <w:lang w:val="hr-HR"/>
        </w:rPr>
        <w:t xml:space="preserve">. </w:t>
      </w:r>
      <w:r w:rsidR="00675A8D">
        <w:rPr>
          <w:b/>
          <w:sz w:val="22"/>
          <w:szCs w:val="22"/>
          <w:lang w:val="hr-HR"/>
        </w:rPr>
        <w:t>prosinca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675A8D">
        <w:rPr>
          <w:sz w:val="22"/>
          <w:szCs w:val="22"/>
          <w:lang w:val="hr-HR"/>
        </w:rPr>
        <w:t>19</w:t>
      </w:r>
      <w:r w:rsidR="000013D7">
        <w:rPr>
          <w:sz w:val="22"/>
          <w:szCs w:val="22"/>
          <w:lang w:val="hr-HR"/>
        </w:rPr>
        <w:t>.</w:t>
      </w:r>
      <w:r w:rsidR="00675A8D">
        <w:rPr>
          <w:sz w:val="22"/>
          <w:szCs w:val="22"/>
          <w:lang w:val="hr-HR"/>
        </w:rPr>
        <w:t>12</w:t>
      </w:r>
      <w:r w:rsidR="000013D7">
        <w:rPr>
          <w:sz w:val="22"/>
          <w:szCs w:val="22"/>
          <w:lang w:val="hr-HR"/>
        </w:rPr>
        <w:t>.</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F84492">
        <w:rPr>
          <w:sz w:val="22"/>
          <w:szCs w:val="22"/>
          <w:lang w:val="en-AU"/>
        </w:rPr>
        <w:t xml:space="preserve">Sanja Šare, </w:t>
      </w:r>
      <w:r w:rsidR="00E577C8" w:rsidRPr="00E577C8">
        <w:rPr>
          <w:sz w:val="22"/>
          <w:szCs w:val="22"/>
          <w:lang w:val="en-AU"/>
        </w:rPr>
        <w:t>Dubrovnik, Nova Mokošica, Od Izvora 63</w:t>
      </w:r>
      <w:r w:rsidR="00E577C8">
        <w:rPr>
          <w:sz w:val="22"/>
          <w:szCs w:val="22"/>
          <w:lang w:val="en-AU"/>
        </w:rPr>
        <w:t>,</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18032E" w:rsidP="00AE21DC" w:rsidR="00B333A5">
      <w:pPr>
        <w:pStyle w:val="Tijeloteksta"/>
        <w:rPr>
          <w:sz w:val="22"/>
          <w:szCs w:val="22"/>
          <w:lang w:val="en-AU"/>
        </w:rPr>
      </w:pPr>
      <w:r>
        <w:rPr>
          <w:sz w:val="22"/>
          <w:szCs w:val="22"/>
          <w:lang w:val="en-AU"/>
        </w:rPr>
        <w:t xml:space="preserve">- </w:t>
      </w:r>
      <w:r w:rsidR="00F84492" w:rsidRPr="00F84492">
        <w:rPr>
          <w:sz w:val="22"/>
          <w:szCs w:val="22"/>
          <w:lang w:val="en-AU"/>
        </w:rPr>
        <w:t xml:space="preserve">Erste&amp;Steiermarkische bank d.d., </w:t>
      </w:r>
      <w:r w:rsidR="00B333A5">
        <w:rPr>
          <w:sz w:val="22"/>
          <w:szCs w:val="22"/>
          <w:lang w:val="en-AU"/>
        </w:rPr>
        <w:t>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1C6E">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7C6311">
      <w:rPr>
        <w:b/>
        <w:sz w:val="22"/>
        <w:szCs w:val="22"/>
        <w:lang w:val="hr-HR"/>
      </w:rPr>
      <w:t>17</w:t>
    </w:r>
    <w:r w:rsidR="00F82F7E">
      <w:rPr>
        <w:b/>
        <w:sz w:val="22"/>
        <w:szCs w:val="22"/>
        <w:lang w:val="hr-HR"/>
      </w:rPr>
      <w:t>/201</w:t>
    </w:r>
    <w:r w:rsidR="007C6311">
      <w:rPr>
        <w:b/>
        <w:sz w:val="22"/>
        <w:szCs w:val="22"/>
        <w:lang w:val="hr-HR"/>
      </w:rPr>
      <w:t>8</w:t>
    </w:r>
    <w:r w:rsidR="004E4E97">
      <w:rPr>
        <w:b/>
        <w:sz w:val="22"/>
        <w:szCs w:val="22"/>
        <w:lang w:val="hr-HR"/>
      </w:rPr>
      <w:t>-</w:t>
    </w:r>
    <w:r w:rsidR="007C6311">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7072"/>
    <w:rsid w:val="00023D54"/>
    <w:rsid w:val="000320B8"/>
    <w:rsid w:val="00041214"/>
    <w:rsid w:val="00053F8D"/>
    <w:rsid w:val="0006241E"/>
    <w:rsid w:val="00063A16"/>
    <w:rsid w:val="00065EFA"/>
    <w:rsid w:val="0008519B"/>
    <w:rsid w:val="00086A8D"/>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124B5"/>
    <w:rsid w:val="002377F4"/>
    <w:rsid w:val="00250912"/>
    <w:rsid w:val="00256749"/>
    <w:rsid w:val="00261C0E"/>
    <w:rsid w:val="0027108A"/>
    <w:rsid w:val="00271D22"/>
    <w:rsid w:val="002734EE"/>
    <w:rsid w:val="002877F3"/>
    <w:rsid w:val="002A2C64"/>
    <w:rsid w:val="002B50E7"/>
    <w:rsid w:val="002C5D66"/>
    <w:rsid w:val="002D1FE7"/>
    <w:rsid w:val="002D260E"/>
    <w:rsid w:val="002D59C7"/>
    <w:rsid w:val="002D7EE3"/>
    <w:rsid w:val="003208BD"/>
    <w:rsid w:val="0032459C"/>
    <w:rsid w:val="00330F58"/>
    <w:rsid w:val="003328D9"/>
    <w:rsid w:val="003357B7"/>
    <w:rsid w:val="00342844"/>
    <w:rsid w:val="00345277"/>
    <w:rsid w:val="00355DC7"/>
    <w:rsid w:val="00357AC3"/>
    <w:rsid w:val="00364F3A"/>
    <w:rsid w:val="00373730"/>
    <w:rsid w:val="0038651F"/>
    <w:rsid w:val="0039040F"/>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2496"/>
    <w:rsid w:val="004E4E97"/>
    <w:rsid w:val="004F0116"/>
    <w:rsid w:val="005312AD"/>
    <w:rsid w:val="00547416"/>
    <w:rsid w:val="0059486F"/>
    <w:rsid w:val="0059596A"/>
    <w:rsid w:val="005A78A8"/>
    <w:rsid w:val="005C0601"/>
    <w:rsid w:val="005D1C6E"/>
    <w:rsid w:val="005F1ED8"/>
    <w:rsid w:val="00607A51"/>
    <w:rsid w:val="00612073"/>
    <w:rsid w:val="006216EC"/>
    <w:rsid w:val="0063087C"/>
    <w:rsid w:val="00645D3A"/>
    <w:rsid w:val="0065029E"/>
    <w:rsid w:val="0067351D"/>
    <w:rsid w:val="00675A8D"/>
    <w:rsid w:val="006835DF"/>
    <w:rsid w:val="00697CE6"/>
    <w:rsid w:val="006B56C1"/>
    <w:rsid w:val="006C2245"/>
    <w:rsid w:val="006C445A"/>
    <w:rsid w:val="006D0742"/>
    <w:rsid w:val="006D2C62"/>
    <w:rsid w:val="006D49B4"/>
    <w:rsid w:val="006D7447"/>
    <w:rsid w:val="006E10C1"/>
    <w:rsid w:val="006E2B19"/>
    <w:rsid w:val="00714001"/>
    <w:rsid w:val="00724161"/>
    <w:rsid w:val="00742494"/>
    <w:rsid w:val="0075423B"/>
    <w:rsid w:val="00763F7D"/>
    <w:rsid w:val="007718B2"/>
    <w:rsid w:val="00772A03"/>
    <w:rsid w:val="00775C8D"/>
    <w:rsid w:val="00790EF2"/>
    <w:rsid w:val="00793003"/>
    <w:rsid w:val="007A294C"/>
    <w:rsid w:val="007A7579"/>
    <w:rsid w:val="007B231F"/>
    <w:rsid w:val="007B3220"/>
    <w:rsid w:val="007B51EC"/>
    <w:rsid w:val="007C619E"/>
    <w:rsid w:val="007C6311"/>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206E7"/>
    <w:rsid w:val="00A253C6"/>
    <w:rsid w:val="00A262DA"/>
    <w:rsid w:val="00A329F3"/>
    <w:rsid w:val="00A35949"/>
    <w:rsid w:val="00A366C8"/>
    <w:rsid w:val="00A37B12"/>
    <w:rsid w:val="00A41D0C"/>
    <w:rsid w:val="00A448B5"/>
    <w:rsid w:val="00A5580E"/>
    <w:rsid w:val="00A665ED"/>
    <w:rsid w:val="00A67C72"/>
    <w:rsid w:val="00A73EF5"/>
    <w:rsid w:val="00A7736F"/>
    <w:rsid w:val="00AB3330"/>
    <w:rsid w:val="00AC3146"/>
    <w:rsid w:val="00AD7D66"/>
    <w:rsid w:val="00AE21DC"/>
    <w:rsid w:val="00AF3019"/>
    <w:rsid w:val="00B11191"/>
    <w:rsid w:val="00B17CD4"/>
    <w:rsid w:val="00B22FEB"/>
    <w:rsid w:val="00B333A5"/>
    <w:rsid w:val="00B40B94"/>
    <w:rsid w:val="00B44F6F"/>
    <w:rsid w:val="00B452F6"/>
    <w:rsid w:val="00B66C9E"/>
    <w:rsid w:val="00B73636"/>
    <w:rsid w:val="00B73E86"/>
    <w:rsid w:val="00B839FF"/>
    <w:rsid w:val="00B84120"/>
    <w:rsid w:val="00BA0649"/>
    <w:rsid w:val="00BA4A25"/>
    <w:rsid w:val="00BB68B9"/>
    <w:rsid w:val="00BC54A6"/>
    <w:rsid w:val="00BE3B67"/>
    <w:rsid w:val="00BF2659"/>
    <w:rsid w:val="00BF5B72"/>
    <w:rsid w:val="00C21211"/>
    <w:rsid w:val="00C32E78"/>
    <w:rsid w:val="00C41AE6"/>
    <w:rsid w:val="00C4797F"/>
    <w:rsid w:val="00C537B6"/>
    <w:rsid w:val="00C628C8"/>
    <w:rsid w:val="00C81F28"/>
    <w:rsid w:val="00C96979"/>
    <w:rsid w:val="00CA0164"/>
    <w:rsid w:val="00CC3B20"/>
    <w:rsid w:val="00CC4611"/>
    <w:rsid w:val="00CD348E"/>
    <w:rsid w:val="00CE77C0"/>
    <w:rsid w:val="00CE7D5C"/>
    <w:rsid w:val="00CF3198"/>
    <w:rsid w:val="00CF455D"/>
    <w:rsid w:val="00D020CB"/>
    <w:rsid w:val="00D16059"/>
    <w:rsid w:val="00D24022"/>
    <w:rsid w:val="00D24353"/>
    <w:rsid w:val="00D31AF7"/>
    <w:rsid w:val="00D32BF2"/>
    <w:rsid w:val="00D330A2"/>
    <w:rsid w:val="00D37004"/>
    <w:rsid w:val="00D40196"/>
    <w:rsid w:val="00D50C0B"/>
    <w:rsid w:val="00D523D2"/>
    <w:rsid w:val="00D714B9"/>
    <w:rsid w:val="00D9789A"/>
    <w:rsid w:val="00DA010F"/>
    <w:rsid w:val="00DA50A1"/>
    <w:rsid w:val="00DA50B4"/>
    <w:rsid w:val="00DC410E"/>
    <w:rsid w:val="00DC4B5D"/>
    <w:rsid w:val="00DE3274"/>
    <w:rsid w:val="00DE362D"/>
    <w:rsid w:val="00E0059A"/>
    <w:rsid w:val="00E12EAD"/>
    <w:rsid w:val="00E13E1D"/>
    <w:rsid w:val="00E1530F"/>
    <w:rsid w:val="00E2152F"/>
    <w:rsid w:val="00E224F2"/>
    <w:rsid w:val="00E24126"/>
    <w:rsid w:val="00E31B60"/>
    <w:rsid w:val="00E36739"/>
    <w:rsid w:val="00E40632"/>
    <w:rsid w:val="00E40915"/>
    <w:rsid w:val="00E577C8"/>
    <w:rsid w:val="00E63362"/>
    <w:rsid w:val="00E728C8"/>
    <w:rsid w:val="00E847AE"/>
    <w:rsid w:val="00E9239B"/>
    <w:rsid w:val="00EC423A"/>
    <w:rsid w:val="00EC796B"/>
    <w:rsid w:val="00ED26BB"/>
    <w:rsid w:val="00EF4316"/>
    <w:rsid w:val="00EF58FF"/>
    <w:rsid w:val="00F00884"/>
    <w:rsid w:val="00F24544"/>
    <w:rsid w:val="00F3567A"/>
    <w:rsid w:val="00F60049"/>
    <w:rsid w:val="00F82F7E"/>
    <w:rsid w:val="00F84492"/>
    <w:rsid w:val="00F85188"/>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85188"/>
    <w:rPr>
      <w:color w:val="808080"/>
      <w:bdr w:space="0" w:sz="0" w:color="auto" w:val="none"/>
      <w:shd w:fill="auto" w:color="auto" w:val="clear"/>
    </w:rPr>
  </w:style>
  <w:style w:customStyle="true" w:styleId="eSPISCCParagraphDefaultFont" w:type="character">
    <w:name w:val="eSPIS_CC_Paragraph Default Font"/>
    <w:basedOn w:val="Zadanifontodlomka"/>
    <w:rsid w:val="00F85188"/>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F85188"/>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85188"/>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85188"/>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85188"/>
    <w:rPr>
      <w:color w:val="808080"/>
      <w:bdr w:color="auto" w:space="0" w:sz="0" w:val="none"/>
      <w:shd w:color="auto" w:fill="auto" w:val="clear"/>
    </w:rPr>
  </w:style>
  <w:style w:customStyle="1" w:styleId="eSPISCCParagraphDefaultFont" w:type="character">
    <w:name w:val="eSPIS_CC_Paragraph Default Font"/>
    <w:basedOn w:val="Zadanifontodlomka"/>
    <w:rsid w:val="00F85188"/>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F85188"/>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85188"/>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85188"/>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St-17/2018-4</izvorni_sadrzaj>
    <derivirana_varijabla naziv="DomainObject.Oznaka_1">St-17/2018-4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St-17/2018</izvorni_sadrzaj>
    <derivirana_varijabla naziv="DomainObject.Predmet.OznakaBroj_1">St-17/2018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MALI DO j.d.o.o. za ugostiteljstvo, turizam, trgovinu i usluge</izvorni_sadrzaj>
    <derivirana_varijabla naziv="DomainObject.Predmet.ProtustrankaFormated_1">  MALI DO j.d.o.o. za ugostiteljstvo, turizam, trgovinu i usluge</derivirana_varijabla>
  </DomainObject.Predmet.ProtustrankaFormated>
  <DomainObject.Predmet.ProtustrankaFormatedOIB>
    <izvorni_sadrzaj>  MALI DO j.d.o.o. za ugostiteljstvo, turizam, trgovinu i usluge, OIB 92221907452</izvorni_sadrzaj>
    <derivirana_varijabla naziv="DomainObject.Predmet.ProtustrankaFormatedOIB_1">  MALI DO j.d.o.o. za ugostiteljstvo, turizam, trgovinu i usluge, OIB 92221907452</derivirana_varijabla>
  </DomainObject.Predmet.ProtustrankaFormatedOIB>
  <DomainObject.Predmet.ProtustrankaFormatedWithAdress>
    <izvorni_sadrzaj> MALI DO j.d.o.o. za ugostiteljstvo, turizam, trgovinu i usluge, Štedrica b.b., 20205 Štedrica</izvorni_sadrzaj>
    <derivirana_varijabla naziv="DomainObject.Predmet.ProtustrankaFormatedWithAdress_1"> MALI DO j.d.o.o. za ugostiteljstvo, turizam, trgovinu i usluge, Štedrica b.b., 20205 Štedrica</derivirana_varijabla>
  </DomainObject.Predmet.ProtustrankaFormatedWithAdress>
  <DomainObject.Predmet.ProtustrankaFormatedWithAdressOIB>
    <izvorni_sadrzaj> MALI DO j.d.o.o. za ugostiteljstvo, turizam, trgovinu i usluge, OIB 92221907452, Štedrica b.b., 20205 Štedrica</izvorni_sadrzaj>
    <derivirana_varijabla naziv="DomainObject.Predmet.ProtustrankaFormatedWithAdressOIB_1"> MALI DO j.d.o.o. za ugostiteljstvo, turizam, trgovinu i usluge, OIB 92221907452, Štedrica b.b., 20205 Štedrica</derivirana_varijabla>
  </DomainObject.Predmet.ProtustrankaFormatedWithAdressOIB>
  <DomainObject.Predmet.ProtustrankaWithAdress>
    <izvorni_sadrzaj>MALI DO j.d.o.o. za ugostiteljstvo, turizam, trgovinu i usluge Štedrica b.b., 20205 Štedrica</izvorni_sadrzaj>
    <derivirana_varijabla naziv="DomainObject.Predmet.ProtustrankaWithAdress_1">MALI DO j.d.o.o. za ugostiteljstvo, turizam, trgovinu i usluge Štedrica b.b., 20205 Štedrica</derivirana_varijabla>
  </DomainObject.Predmet.ProtustrankaWithAdress>
  <DomainObject.Predmet.ProtustrankaWithAdressOIB>
    <izvorni_sadrzaj>MALI DO j.d.o.o. za ugostiteljstvo, turizam, trgovinu i usluge, OIB 92221907452, Štedrica b.b., 20205 Štedrica</izvorni_sadrzaj>
    <derivirana_varijabla naziv="DomainObject.Predmet.ProtustrankaWithAdressOIB_1">MALI DO j.d.o.o. za ugostiteljstvo, turizam, trgovinu i usluge, OIB 92221907452, Štedrica b.b., 20205 Štedrica</derivirana_varijabla>
  </DomainObject.Predmet.ProtustrankaWithAdressOIB>
  <DomainObject.Predmet.ProtustrankaNazivFormated>
    <izvorni_sadrzaj>MALI DO j.d.o.o. za ugostiteljstvo, turizam, trgovinu i usluge</izvorni_sadrzaj>
    <derivirana_varijabla naziv="DomainObject.Predmet.ProtustrankaNazivFormated_1">MALI DO j.d.o.o. za ugostiteljstvo, turizam, trgovinu i usluge</derivirana_varijabla>
  </DomainObject.Predmet.ProtustrankaNazivFormated>
  <DomainObject.Predmet.ProtustrankaNazivFormatedOIB>
    <izvorni_sadrzaj>MALI DO j.d.o.o. za ugostiteljstvo, turizam, trgovinu i usluge, OIB 92221907452</izvorni_sadrzaj>
    <derivirana_varijabla naziv="DomainObject.Predmet.ProtustrankaNazivFormatedOIB_1">MALI DO j.d.o.o. za ugostiteljstvo, turizam, trgovinu i usluge, OIB 92221907452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44227.32</izvorni_sadrzaj>
    <derivirana_varijabla naziv="DomainObject.Predmet.TrenutnaVrijednost_1">44227.32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MALI DO j.d.o.o. za ugostiteljstvo, turizam, trgovinu i usluge</item>
    </izvorni_sadrzaj>
    <derivirana_varijabla naziv="DomainObject.Predmet.ProtuStrankaListFormated_1">
      <item>MALI DO j.d.o.o. za ugostiteljstvo, turizam, trgovinu i usluge</item>
    </derivirana_varijabla>
  </DomainObject.Predmet.ProtuStrankaListFormated>
  <DomainObject.Predmet.ProtuStrankaListFormatedOIB>
    <izvorni_sadrzaj>
      <item>MALI DO j.d.o.o. za ugostiteljstvo, turizam, trgovinu i usluge, OIB 92221907452</item>
    </izvorni_sadrzaj>
    <derivirana_varijabla naziv="DomainObject.Predmet.ProtuStrankaListFormatedOIB_1">
      <item>MALI DO j.d.o.o. za ugostiteljstvo, turizam, trgovinu i usluge, OIB 92221907452</item>
    </derivirana_varijabla>
  </DomainObject.Predmet.ProtuStrankaListFormatedOIB>
  <DomainObject.Predmet.ProtuStrankaListFormatedWithAdress>
    <izvorni_sadrzaj>
      <item>MALI DO j.d.o.o. za ugostiteljstvo, turizam, trgovinu i usluge, Štedrica b.b., 20205 Štedrica</item>
    </izvorni_sadrzaj>
    <derivirana_varijabla naziv="DomainObject.Predmet.ProtuStrankaListFormatedWithAdress_1">
      <item>MALI DO j.d.o.o. za ugostiteljstvo, turizam, trgovinu i usluge, Štedrica b.b., 20205 Štedrica</item>
    </derivirana_varijabla>
  </DomainObject.Predmet.ProtuStrankaListFormatedWithAdress>
  <DomainObject.Predmet.ProtuStrankaListFormatedWithAdressOIB>
    <izvorni_sadrzaj>
      <item>MALI DO j.d.o.o. za ugostiteljstvo, turizam, trgovinu i usluge, OIB 92221907452, Štedrica b.b., 20205 Štedrica</item>
    </izvorni_sadrzaj>
    <derivirana_varijabla naziv="DomainObject.Predmet.ProtuStrankaListFormatedWithAdressOIB_1">
      <item>MALI DO j.d.o.o. za ugostiteljstvo, turizam, trgovinu i usluge, OIB 92221907452, Štedrica b.b., 20205 Štedrica</item>
    </derivirana_varijabla>
  </DomainObject.Predmet.ProtuStrankaListFormatedWithAdressOIB>
  <DomainObject.Predmet.ProtuStrankaListNazivFormated>
    <izvorni_sadrzaj>
      <item>MALI DO j.d.o.o. za ugostiteljstvo, turizam, trgovinu i usluge</item>
    </izvorni_sadrzaj>
    <derivirana_varijabla naziv="DomainObject.Predmet.ProtuStrankaListNazivFormated_1">
      <item>MALI DO j.d.o.o. za ugostiteljstvo, turizam, trgovinu i usluge</item>
    </derivirana_varijabla>
  </DomainObject.Predmet.ProtuStrankaListNazivFormated>
  <DomainObject.Predmet.ProtuStrankaListNazivFormatedOIB>
    <izvorni_sadrzaj>
      <item>MALI DO j.d.o.o. za ugostiteljstvo, turizam, trgovinu i usluge, OIB 92221907452</item>
    </izvorni_sadrzaj>
    <derivirana_varijabla naziv="DomainObject.Predmet.ProtuStrankaListNazivFormatedOIB_1">
      <item>MALI DO j.d.o.o. za ugostiteljstvo, turizam, trgovinu i usluge, OIB 92221907452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St-17/2018-4</izvorni_sadrzaj>
    <derivirana_varijabla naziv="DomainObject.PoslovniBrojDokumenta_1">St-17/2018-4</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MALI DO j.d.o.o. za ugostiteljstvo, turizam, trgovinu i usluge</izvorni_sadrzaj>
    <derivirana_varijabla naziv="DomainObject.Predmet.ProtustrankaIDrugi_1">MALI DO j.d.o.o. za ugostiteljstvo,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MALI DO j.d.o.o. za ugostiteljstvo, turizam, trgovinu i usluge, OIB 92221907452, Štedrica b.b., 20205 Štedrica</izvorni_sadrzaj>
    <derivirana_varijabla naziv="DomainObject.Predmet.ProtustrankaIDrugiAdressOIB_1">MALI DO j.d.o.o. za ugostiteljstvo, turizam, trgovinu i usluge, OIB 92221907452, Štedrica b.b., 20205 Štedrica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MALI DO j.d.o.o. za ugostiteljstvo, turizam, trgovinu i usluge</item>
    </izvorni_sadrzaj>
    <derivirana_varijabla naziv="DomainObject.Predmet.SudioniciListNaziv_1">
      <item>FINA, RC Split, Podružnica Dubrovnik</item>
      <item>MALI DO j.d.o.o. za ugostiteljstvo, turizam, trgovinu i usluge</item>
    </derivirana_varijabla>
  </DomainObject.Predmet.SudioniciListNaziv>
  <DomainObject.Predmet.SudioniciListAdressOIB>
    <izvorni_sadrzaj>
      <item>FINA, RC Split, Podružnica Dubrovnik, OIB 85821130368, Vukovarska 2,20000 Dubrovnik</item>
      <item>MALI DO j.d.o.o. za ugostiteljstvo, turizam, trgovinu i usluge, OIB 92221907452, Štedrica b.b.,20205 Štedrica</item>
    </izvorni_sadrzaj>
    <derivirana_varijabla naziv="DomainObject.Predmet.SudioniciListAdressOIB_1">
      <item>FINA, RC Split, Podružnica Dubrovnik, OIB 85821130368, Vukovarska 2,20000 Dubrovnik</item>
      <item>MALI DO j.d.o.o. za ugostiteljstvo, turizam, trgovinu i usluge, OIB 92221907452, Štedrica b.b.,20205 Štedrica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92221907452</item>
    </izvorni_sadrzaj>
    <derivirana_varijabla naziv="DomainObject.Predmet.SudioniciListNazivOIB_1">
      <item>, OIB 85821130368</item>
      <item>, OIB 92221907452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St-17/2018-6</izvorni_sadrzaj>
    <derivirana_varijabla naziv="DomainObject.PredzadnjaOdlukaIzPredmeta.Oznaka_1">St-17/2018-6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B22362-D558-48AB-969C-599EA8CC68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971</properties:Words>
  <properties:Characters>5363</properties:Characters>
  <properties:Lines>135</properties:Lines>
  <properties:Paragraphs>49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2018-12-20T09:53:00Z</cp:lastPrinted>
  <dcterms:modified xmlns:xsi="http://www.w3.org/2001/XMLSchema-instance" xsi:type="dcterms:W3CDTF">2018-12-20T10:20:00Z</dcterms:modified>
  <cp:revision>14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St-17/2018-4 / Odluka - Rješenje - pokretanje prethodnog postupka radi utvrđivanja uvjeta za otvaranje stečajnog postupka (pokretanje_prethodnog_postupka__čl._110_i_ročište_radi_očitovanja_-_rješenje._110_i_ročište_radi_očitovanja_-_rješenje)</vt:lpwstr>
  </prop:property>
  <prop:property name="CC_coloring" pid="4" fmtid="{D5CDD505-2E9C-101B-9397-08002B2CF9AE}">
    <vt:bool>false</vt:bool>
  </prop:property>
  <prop:property name="BrojStranica" pid="5" fmtid="{D5CDD505-2E9C-101B-9397-08002B2CF9AE}">
    <vt:i4>3</vt:i4>
  </prop:property>
</prop:Properties>
</file>