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f1593" w14:paraId="b1f1593" w:rsidRDefault="00063EA4" w:rsidP="00063EA4" w:rsidR="00063EA4">
      <w:pPr>
        <w15:collapsed w:val="false"/>
      </w:pPr>
      <w:bookmarkStart w:name="_GoBack" w:id="0"/>
      <w:bookmarkEnd w:id="0"/>
      <w:r>
        <w:rPr>
          <w:noProof/>
        </w:rPr>
        <w:t xml:space="preserve">             </w:t>
      </w:r>
      <w:r>
        <w:rPr>
          <w:noProof/>
        </w:rPr>
        <w:drawing>
          <wp:inline distR="0" distL="0" distB="0" distT="0">
            <wp:extent cy="727075" cx="540385"/>
            <wp:effectExtent b="0" r="0" t="0" l="0"/>
            <wp:docPr descr="cid:image001.png@01D2367D.F7811710" name="Slika 1" id="1"/>
            <wp:cNvGraphicFramePr>
              <a:graphicFrameLocks noChangeAspect="true"/>
            </wp:cNvGraphicFramePr>
            <a:graphic>
              <a:graphicData uri="http://schemas.openxmlformats.org/drawingml/2006/picture">
                <pic:pic>
                  <pic:nvPicPr>
                    <pic:cNvPr descr="cid:image001.png@01D2367D.F7811710" name="Picture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063EA4" w:rsidP="00063EA4" w:rsidR="00063EA4"/>
    <w:p w:rsidRDefault="00063EA4" w:rsidP="00063EA4" w:rsidR="00063EA4">
      <w:r>
        <w:t>REPUBLIKA HRVATSKA</w:t>
      </w:r>
    </w:p>
    <w:p w:rsidRDefault="00063EA4" w:rsidP="00063EA4" w:rsidR="00063EA4">
      <w:r>
        <w:t>TRGOVAČKI SUD U OSIJEKU</w:t>
      </w:r>
    </w:p>
    <w:p w:rsidRDefault="00063EA4" w:rsidP="00063EA4" w:rsidR="00063EA4">
      <w:r>
        <w:t>STALNA SLUŽBA U SLAVONSKOM BRODU</w:t>
      </w:r>
    </w:p>
    <w:p w:rsidRDefault="00063EA4" w:rsidP="00063EA4" w:rsidR="00063EA4">
      <w:r>
        <w:t>Trg pobjede 13</w:t>
      </w:r>
    </w:p>
    <w:p w:rsidRDefault="00063EA4" w:rsidP="00063EA4" w:rsidR="00063EA4">
      <w:r>
        <w:t xml:space="preserve">35000 </w:t>
      </w:r>
      <w:r w:rsidR="00A344A0">
        <w:t>Slavonski Brod</w:t>
      </w:r>
      <w:r w:rsidR="00A344A0">
        <w:tab/>
      </w:r>
      <w:r>
        <w:t>                                                                 Broj: 3/St-</w:t>
      </w:r>
      <w:r w:rsidR="00576BBD">
        <w:t>543/2016-17</w:t>
      </w:r>
    </w:p>
    <w:p w:rsidRDefault="00063EA4" w:rsidP="00063EA4" w:rsidR="00063EA4"/>
    <w:p w:rsidRDefault="00063EA4" w:rsidP="00063EA4" w:rsidR="00063EA4">
      <w:pPr>
        <w:spacing w:beforeAutospacing="true" w:before="100"/>
        <w:jc w:val="center"/>
        <w:rPr>
          <w:b/>
          <w:bCs/>
          <w:color w:val="222222"/>
        </w:rPr>
      </w:pPr>
      <w:r>
        <w:rPr>
          <w:b/>
          <w:bCs/>
          <w:color w:val="222222"/>
        </w:rPr>
        <w:t xml:space="preserve">U  I M E  R E P U B L I K E  H R V A T S K E </w:t>
      </w:r>
    </w:p>
    <w:p w:rsidRDefault="00063EA4" w:rsidP="00063EA4" w:rsidR="00063EA4">
      <w:pPr>
        <w:spacing w:beforeAutospacing="true" w:before="100"/>
        <w:jc w:val="center"/>
        <w:rPr>
          <w:b/>
          <w:bCs/>
          <w:color w:val="222222"/>
        </w:rPr>
      </w:pPr>
      <w:r>
        <w:rPr>
          <w:b/>
          <w:bCs/>
          <w:color w:val="222222"/>
        </w:rPr>
        <w:t>R J E Š E N J E</w:t>
      </w:r>
    </w:p>
    <w:p w:rsidRDefault="00063EA4" w:rsidP="00063EA4" w:rsidR="00063EA4">
      <w:pPr>
        <w:spacing w:beforeAutospacing="true" w:before="100"/>
        <w:jc w:val="center"/>
        <w:rPr>
          <w:b/>
          <w:bCs/>
          <w:color w:val="222222"/>
        </w:rPr>
      </w:pPr>
    </w:p>
    <w:p w:rsidRDefault="00063EA4" w:rsidP="00063EA4" w:rsidR="00063EA4">
      <w:pPr>
        <w:ind w:firstLine="708"/>
        <w:jc w:val="both"/>
      </w:pPr>
      <w:r>
        <w:rPr>
          <w:color w:val="222222"/>
        </w:rPr>
        <w:t xml:space="preserve">TRGOVAČKI SUD U OSIJEKU, STALNA SLUŽBA U SLAVONSKOM BRODU, Trg pobjede 13/III, po sutkinji Danieli Martini Maoduš, u </w:t>
      </w:r>
      <w:r w:rsidR="00891987">
        <w:rPr>
          <w:color w:val="222222"/>
        </w:rPr>
        <w:t>stečajnom postupku</w:t>
      </w:r>
      <w:r>
        <w:rPr>
          <w:color w:val="222222"/>
        </w:rPr>
        <w:t xml:space="preserve"> nad dužnikom </w:t>
      </w:r>
      <w:r w:rsidR="00060893">
        <w:rPr>
          <w:b/>
          <w:bCs/>
          <w:color w:val="222222"/>
        </w:rPr>
        <w:t>PEPA I ZET d.o.o., Kaptol, Požeška 29,</w:t>
      </w:r>
      <w:r w:rsidR="00891987">
        <w:rPr>
          <w:b/>
          <w:bCs/>
          <w:color w:val="222222"/>
        </w:rPr>
        <w:t xml:space="preserve"> u stečaju,</w:t>
      </w:r>
      <w:r w:rsidR="00060893">
        <w:rPr>
          <w:b/>
          <w:bCs/>
          <w:color w:val="222222"/>
        </w:rPr>
        <w:t xml:space="preserve"> OIB: 63744610992</w:t>
      </w:r>
      <w:r>
        <w:rPr>
          <w:color w:val="222222"/>
        </w:rPr>
        <w:t xml:space="preserve">,  </w:t>
      </w:r>
      <w:r w:rsidR="00060893">
        <w:rPr>
          <w:color w:val="222222"/>
        </w:rPr>
        <w:t>28</w:t>
      </w:r>
      <w:r>
        <w:rPr>
          <w:color w:val="222222"/>
        </w:rPr>
        <w:t xml:space="preserve">. </w:t>
      </w:r>
      <w:r w:rsidR="002075AC">
        <w:rPr>
          <w:color w:val="222222"/>
        </w:rPr>
        <w:t>veljače</w:t>
      </w:r>
      <w:r>
        <w:rPr>
          <w:color w:val="222222"/>
        </w:rPr>
        <w:t xml:space="preserve"> 2017</w:t>
      </w:r>
      <w:r>
        <w:t>.</w:t>
      </w:r>
    </w:p>
    <w:p w:rsidRDefault="00063EA4" w:rsidP="00063EA4" w:rsidR="00063EA4">
      <w:pPr>
        <w:jc w:val="both"/>
      </w:pPr>
    </w:p>
    <w:p w:rsidRDefault="00063EA4" w:rsidP="00063EA4" w:rsidR="00063EA4">
      <w:pPr>
        <w:jc w:val="both"/>
      </w:pPr>
      <w:r>
        <w:t>                                                          r i j e š i o   j e</w:t>
      </w:r>
    </w:p>
    <w:p w:rsidRDefault="00063EA4" w:rsidP="00063EA4" w:rsidR="00063EA4" w:rsidRPr="00891987">
      <w:pPr>
        <w:jc w:val="both"/>
      </w:pPr>
    </w:p>
    <w:p w:rsidRDefault="00891987" w:rsidP="00891987" w:rsidR="00891987">
      <w:pPr>
        <w:shd w:fill="FFFFFF" w:color="auto" w:val="clear"/>
        <w:ind w:firstLine="708"/>
        <w:jc w:val="both"/>
        <w:rPr>
          <w:b/>
          <w:bCs/>
          <w:color w:val="222222"/>
        </w:rPr>
      </w:pPr>
      <w:r w:rsidRPr="00891987">
        <w:rPr>
          <w:rFonts w:eastAsia="Times New Roman"/>
          <w:color w:val="222222"/>
        </w:rPr>
        <w:t xml:space="preserve">I – Nakon </w:t>
      </w:r>
      <w:r w:rsidR="000A5E8C">
        <w:rPr>
          <w:rFonts w:eastAsia="Times New Roman"/>
          <w:color w:val="222222"/>
        </w:rPr>
        <w:t>namirenja jedinog</w:t>
      </w:r>
      <w:r>
        <w:rPr>
          <w:rFonts w:eastAsia="Times New Roman"/>
          <w:color w:val="222222"/>
        </w:rPr>
        <w:t xml:space="preserve"> vjerovnik</w:t>
      </w:r>
      <w:r w:rsidR="000A5E8C">
        <w:rPr>
          <w:rFonts w:eastAsia="Times New Roman"/>
          <w:color w:val="222222"/>
        </w:rPr>
        <w:t>a</w:t>
      </w:r>
      <w:r w:rsidRPr="00891987">
        <w:rPr>
          <w:rFonts w:eastAsia="Times New Roman"/>
          <w:color w:val="222222"/>
        </w:rPr>
        <w:t xml:space="preserve"> </w:t>
      </w:r>
      <w:r>
        <w:rPr>
          <w:rFonts w:eastAsia="Times New Roman"/>
          <w:color w:val="222222"/>
        </w:rPr>
        <w:t>drugog</w:t>
      </w:r>
      <w:r w:rsidRPr="00891987">
        <w:rPr>
          <w:rFonts w:eastAsia="Times New Roman"/>
          <w:color w:val="222222"/>
        </w:rPr>
        <w:t xml:space="preserve"> višeg isplatnog reda </w:t>
      </w:r>
      <w:r w:rsidR="000A5E8C">
        <w:rPr>
          <w:rFonts w:eastAsia="Times New Roman"/>
          <w:color w:val="222222"/>
        </w:rPr>
        <w:t>Republike Hrvatske</w:t>
      </w:r>
      <w:r>
        <w:rPr>
          <w:rFonts w:eastAsia="Times New Roman"/>
          <w:color w:val="222222"/>
        </w:rPr>
        <w:t>, za Ministarstvo financija, Porezna uprava Slavonija i Baranja u 100 % - tnom iznosu</w:t>
      </w:r>
      <w:r w:rsidRPr="00891987">
        <w:rPr>
          <w:rFonts w:eastAsia="Times New Roman"/>
          <w:color w:val="222222"/>
        </w:rPr>
        <w:t xml:space="preserve">, zaključuje se stečajni postupak nad dužnikom </w:t>
      </w:r>
      <w:r>
        <w:rPr>
          <w:b/>
          <w:bCs/>
          <w:color w:val="222222"/>
        </w:rPr>
        <w:t>PEPA I ZET d.o.o., Kaptol, Požeška 29, OIB: 63744610992.</w:t>
      </w:r>
    </w:p>
    <w:p w:rsidRDefault="00891987" w:rsidP="00891987" w:rsidR="00891987" w:rsidRPr="00891987">
      <w:pPr>
        <w:shd w:fill="FFFFFF" w:color="auto" w:val="clear"/>
        <w:ind w:firstLine="708"/>
        <w:jc w:val="both"/>
        <w:rPr>
          <w:rFonts w:eastAsia="Times New Roman"/>
          <w:color w:val="222222"/>
        </w:rPr>
      </w:pPr>
      <w:r w:rsidRPr="00891987">
        <w:rPr>
          <w:rFonts w:eastAsia="Times New Roman"/>
          <w:color w:val="222222"/>
        </w:rPr>
        <w:t> </w:t>
      </w:r>
    </w:p>
    <w:p w:rsidRDefault="00891987" w:rsidP="00891987" w:rsidR="00891987" w:rsidRPr="00891987">
      <w:pPr>
        <w:shd w:fill="FFFFFF" w:color="auto" w:val="clear"/>
        <w:ind w:firstLine="708"/>
        <w:jc w:val="both"/>
        <w:rPr>
          <w:rFonts w:eastAsia="Times New Roman"/>
          <w:color w:val="222222"/>
        </w:rPr>
      </w:pPr>
      <w:r w:rsidRPr="00891987">
        <w:rPr>
          <w:rFonts w:eastAsia="Times New Roman"/>
          <w:color w:val="222222"/>
        </w:rPr>
        <w:t xml:space="preserve">III – Po pravomoćnosti ovog rješenja </w:t>
      </w:r>
      <w:r>
        <w:rPr>
          <w:rFonts w:eastAsia="Times New Roman"/>
          <w:color w:val="222222"/>
        </w:rPr>
        <w:t xml:space="preserve">dužnik </w:t>
      </w:r>
      <w:r>
        <w:rPr>
          <w:b/>
          <w:bCs/>
          <w:color w:val="222222"/>
        </w:rPr>
        <w:t>PEPA I ZET d.o.o., Kaptol, Požeška 29, OIB: 63744610992</w:t>
      </w:r>
      <w:r w:rsidRPr="00891987">
        <w:rPr>
          <w:b/>
        </w:rPr>
        <w:t xml:space="preserve"> </w:t>
      </w:r>
      <w:r w:rsidRPr="00891987">
        <w:rPr>
          <w:rFonts w:eastAsia="Times New Roman"/>
          <w:color w:val="222222"/>
        </w:rPr>
        <w:t xml:space="preserve"> će se brisati iz sudskog registra.</w:t>
      </w:r>
    </w:p>
    <w:p w:rsidRDefault="00891987" w:rsidP="00891987" w:rsidR="00891987">
      <w:pPr>
        <w:shd w:fill="FFFFFF" w:color="auto" w:val="clear"/>
        <w:jc w:val="both"/>
        <w:rPr>
          <w:rFonts w:eastAsia="Times New Roman"/>
          <w:color w:val="222222"/>
        </w:rPr>
      </w:pPr>
      <w:r w:rsidRPr="00891987">
        <w:rPr>
          <w:rFonts w:eastAsia="Times New Roman"/>
          <w:color w:val="222222"/>
        </w:rPr>
        <w:t> </w:t>
      </w:r>
    </w:p>
    <w:p w:rsidRDefault="00576BBD" w:rsidP="00891987" w:rsidR="00576BBD">
      <w:pPr>
        <w:shd w:fill="FFFFFF" w:color="auto" w:val="clear"/>
        <w:jc w:val="both"/>
        <w:rPr>
          <w:rFonts w:eastAsia="Times New Roman"/>
          <w:color w:val="222222"/>
        </w:rPr>
      </w:pPr>
      <w:r>
        <w:rPr>
          <w:rFonts w:eastAsia="Times New Roman"/>
          <w:color w:val="222222"/>
        </w:rPr>
        <w:tab/>
        <w:t>IV – Ovlašćuje se Jozo Pavičić kao upravitelj stečajne mase nastaviti voditi parnični postupak radi naplate tražbine protiv Sanje Musil, bivše direktorice dužnika, te izvršiti uplatu ostvarenog novčanog iznosa na račun stečajne mase, odnosno konto ovog predmeta te se isti obvezuje izvještavati stečajnog suca o radnjama vezanim za ostvarivanje iste tražbine posebnim izvješćima koja će se objaviti na eOglasnoj ploči suda.</w:t>
      </w:r>
    </w:p>
    <w:p w:rsidRDefault="00576BBD" w:rsidP="00891987" w:rsidR="00576BBD" w:rsidRPr="00891987">
      <w:pPr>
        <w:shd w:fill="FFFFFF" w:color="auto" w:val="clear"/>
        <w:jc w:val="both"/>
        <w:rPr>
          <w:rFonts w:eastAsia="Times New Roman"/>
          <w:color w:val="222222"/>
        </w:rPr>
      </w:pPr>
    </w:p>
    <w:p w:rsidRDefault="00891987" w:rsidP="00891987" w:rsidR="00891987">
      <w:pPr>
        <w:shd w:fill="FFFFFF" w:color="auto" w:val="clear"/>
        <w:ind w:firstLine="708"/>
        <w:jc w:val="both"/>
        <w:rPr>
          <w:rFonts w:eastAsia="Times New Roman"/>
          <w:color w:val="222222"/>
        </w:rPr>
      </w:pPr>
      <w:r w:rsidRPr="00891987">
        <w:rPr>
          <w:rFonts w:eastAsia="Times New Roman"/>
          <w:color w:val="222222"/>
        </w:rPr>
        <w:t>V – Ovo rješenje ima se objaviti na E oglasnoj ploči suda.</w:t>
      </w:r>
    </w:p>
    <w:p w:rsidRDefault="00891987" w:rsidP="00891987" w:rsidR="00891987" w:rsidRPr="00891987">
      <w:pPr>
        <w:shd w:fill="FFFFFF" w:color="auto" w:val="clear"/>
        <w:ind w:firstLine="708"/>
        <w:jc w:val="both"/>
        <w:rPr>
          <w:rFonts w:eastAsia="Times New Roman"/>
          <w:color w:val="222222"/>
        </w:rPr>
      </w:pPr>
    </w:p>
    <w:p w:rsidRDefault="00891987" w:rsidP="00891987" w:rsidR="00891987" w:rsidRPr="00891987">
      <w:pPr>
        <w:shd w:fill="FFFFFF" w:color="auto" w:val="clear"/>
        <w:jc w:val="both"/>
        <w:rPr>
          <w:rFonts w:eastAsia="Times New Roman"/>
          <w:color w:val="222222"/>
        </w:rPr>
      </w:pPr>
      <w:r w:rsidRPr="00891987">
        <w:rPr>
          <w:rFonts w:eastAsia="Times New Roman"/>
          <w:color w:val="222222"/>
        </w:rPr>
        <w:t>  </w:t>
      </w:r>
    </w:p>
    <w:p w:rsidRDefault="00891987" w:rsidP="00891987" w:rsidR="00891987" w:rsidRPr="00891987">
      <w:pPr>
        <w:shd w:fill="FFFFFF" w:color="auto" w:val="clear"/>
        <w:jc w:val="center"/>
        <w:rPr>
          <w:rFonts w:eastAsia="Times New Roman"/>
          <w:color w:val="222222"/>
        </w:rPr>
      </w:pPr>
      <w:r w:rsidRPr="00891987">
        <w:rPr>
          <w:rFonts w:eastAsia="Times New Roman"/>
          <w:color w:val="222222"/>
        </w:rPr>
        <w:t>Obrazloženje</w:t>
      </w:r>
    </w:p>
    <w:p w:rsidRDefault="00891987" w:rsidP="00891987" w:rsidR="00891987" w:rsidRPr="00891987">
      <w:pPr>
        <w:shd w:fill="FFFFFF" w:color="auto" w:val="clear"/>
        <w:jc w:val="both"/>
        <w:rPr>
          <w:rFonts w:eastAsia="Times New Roman"/>
          <w:color w:val="222222"/>
        </w:rPr>
      </w:pPr>
      <w:r w:rsidRPr="00891987">
        <w:rPr>
          <w:rFonts w:eastAsia="Times New Roman"/>
          <w:color w:val="222222"/>
        </w:rPr>
        <w:t> </w:t>
      </w:r>
    </w:p>
    <w:p w:rsidRDefault="00891987" w:rsidP="00891987" w:rsidR="00891987" w:rsidRPr="00891987">
      <w:pPr>
        <w:shd w:fill="FFFFFF" w:color="auto" w:val="clear"/>
        <w:ind w:firstLine="708"/>
        <w:jc w:val="both"/>
        <w:rPr>
          <w:rFonts w:eastAsia="Times New Roman"/>
          <w:color w:val="222222"/>
        </w:rPr>
      </w:pPr>
      <w:r w:rsidRPr="00891987">
        <w:rPr>
          <w:rFonts w:eastAsia="Times New Roman"/>
          <w:color w:val="222222"/>
        </w:rPr>
        <w:t>Rješenjem stečajnog suca ovog Suda br. St-</w:t>
      </w:r>
      <w:r>
        <w:rPr>
          <w:rFonts w:eastAsia="Times New Roman"/>
          <w:color w:val="222222"/>
        </w:rPr>
        <w:t xml:space="preserve">543/2016-2 </w:t>
      </w:r>
      <w:r w:rsidRPr="00891987">
        <w:rPr>
          <w:rFonts w:eastAsia="Times New Roman"/>
          <w:color w:val="222222"/>
        </w:rPr>
        <w:t>od  1</w:t>
      </w:r>
      <w:r>
        <w:rPr>
          <w:rFonts w:eastAsia="Times New Roman"/>
          <w:color w:val="222222"/>
        </w:rPr>
        <w:t>4</w:t>
      </w:r>
      <w:r w:rsidRPr="00891987">
        <w:rPr>
          <w:rFonts w:eastAsia="Times New Roman"/>
          <w:color w:val="222222"/>
        </w:rPr>
        <w:t xml:space="preserve">. </w:t>
      </w:r>
      <w:r>
        <w:rPr>
          <w:rFonts w:eastAsia="Times New Roman"/>
          <w:color w:val="222222"/>
        </w:rPr>
        <w:t>ožujka</w:t>
      </w:r>
      <w:r w:rsidRPr="00891987">
        <w:rPr>
          <w:rFonts w:eastAsia="Times New Roman"/>
          <w:color w:val="222222"/>
        </w:rPr>
        <w:t xml:space="preserve">  201</w:t>
      </w:r>
      <w:r>
        <w:rPr>
          <w:rFonts w:eastAsia="Times New Roman"/>
          <w:color w:val="222222"/>
        </w:rPr>
        <w:t>6</w:t>
      </w:r>
      <w:r w:rsidRPr="00891987">
        <w:rPr>
          <w:rFonts w:eastAsia="Times New Roman"/>
          <w:color w:val="222222"/>
        </w:rPr>
        <w:t>., otvoren je stečajni postupak nad dužnikom.</w:t>
      </w:r>
    </w:p>
    <w:p w:rsidRDefault="00891987" w:rsidP="00891987" w:rsidR="00891987">
      <w:pPr>
        <w:shd w:fill="FFFFFF" w:color="auto" w:val="clear"/>
        <w:ind w:firstLine="708"/>
        <w:jc w:val="both"/>
        <w:rPr>
          <w:rFonts w:eastAsia="Times New Roman"/>
          <w:color w:val="222222"/>
        </w:rPr>
      </w:pPr>
      <w:r w:rsidRPr="00891987">
        <w:rPr>
          <w:rFonts w:eastAsia="Times New Roman"/>
          <w:color w:val="222222"/>
        </w:rPr>
        <w:t xml:space="preserve">Stečajni upravitelj  </w:t>
      </w:r>
      <w:r>
        <w:rPr>
          <w:rFonts w:eastAsia="Times New Roman"/>
          <w:color w:val="222222"/>
        </w:rPr>
        <w:t>Jozo Pavičić</w:t>
      </w:r>
      <w:r w:rsidRPr="00891987">
        <w:rPr>
          <w:rFonts w:eastAsia="Times New Roman"/>
          <w:color w:val="222222"/>
        </w:rPr>
        <w:t xml:space="preserve"> je tijekom ovog stečajnog postupka ispitao </w:t>
      </w:r>
      <w:r>
        <w:rPr>
          <w:rFonts w:eastAsia="Times New Roman"/>
          <w:color w:val="222222"/>
        </w:rPr>
        <w:t xml:space="preserve">jedinu prijavljenu tražbinu vjerovnika RH, za Ministarstvo financija, Porezna uprava Slavonija i Baranja, a utvrđeno je da je pokrenuo i parnični postupak radi unovčenja jedine imovine stečajnog dužnika tražbine u odnosu na raniju direktoricu dužnika Sanju Musil. </w:t>
      </w:r>
    </w:p>
    <w:p w:rsidRDefault="00576BBD" w:rsidP="00891987" w:rsidR="00576BBD">
      <w:pPr>
        <w:shd w:fill="FFFFFF" w:color="auto" w:val="clear"/>
        <w:ind w:firstLine="708"/>
        <w:jc w:val="both"/>
        <w:rPr>
          <w:rFonts w:eastAsia="Times New Roman"/>
          <w:color w:val="222222"/>
        </w:rPr>
      </w:pPr>
    </w:p>
    <w:p w:rsidRDefault="00576BBD" w:rsidP="00891987" w:rsidR="00576BBD">
      <w:pPr>
        <w:shd w:fill="FFFFFF" w:color="auto" w:val="clear"/>
        <w:ind w:firstLine="708"/>
        <w:jc w:val="both"/>
        <w:rPr>
          <w:rFonts w:eastAsia="Times New Roman"/>
          <w:color w:val="222222"/>
        </w:rPr>
      </w:pPr>
    </w:p>
    <w:p w:rsidRDefault="00576BBD" w:rsidP="00576BBD" w:rsidR="00576BBD">
      <w:pPr>
        <w:shd w:fill="FFFFFF" w:color="auto" w:val="clear"/>
        <w:ind w:left="6372"/>
        <w:jc w:val="both"/>
      </w:pPr>
      <w:r>
        <w:lastRenderedPageBreak/>
        <w:t xml:space="preserve">       Broj: 3/St-543/2016-17</w:t>
      </w:r>
    </w:p>
    <w:p w:rsidRDefault="00576BBD" w:rsidP="00891987" w:rsidR="00576BBD">
      <w:pPr>
        <w:shd w:fill="FFFFFF" w:color="auto" w:val="clear"/>
        <w:ind w:firstLine="708"/>
        <w:jc w:val="both"/>
        <w:rPr>
          <w:rFonts w:eastAsia="Times New Roman"/>
          <w:color w:val="222222"/>
        </w:rPr>
      </w:pPr>
    </w:p>
    <w:p w:rsidRDefault="00576BBD" w:rsidP="00891987" w:rsidR="00576BBD">
      <w:pPr>
        <w:shd w:fill="FFFFFF" w:color="auto" w:val="clear"/>
        <w:ind w:firstLine="708"/>
        <w:jc w:val="both"/>
        <w:rPr>
          <w:rFonts w:eastAsia="Times New Roman"/>
          <w:color w:val="222222"/>
        </w:rPr>
      </w:pPr>
    </w:p>
    <w:p w:rsidRDefault="00891987" w:rsidP="00891987" w:rsidR="00891987">
      <w:pPr>
        <w:shd w:fill="FFFFFF" w:color="auto" w:val="clear"/>
        <w:ind w:firstLine="708"/>
        <w:jc w:val="both"/>
        <w:rPr>
          <w:rFonts w:eastAsia="Times New Roman"/>
          <w:color w:val="222222"/>
        </w:rPr>
      </w:pPr>
      <w:r>
        <w:rPr>
          <w:rFonts w:eastAsia="Times New Roman"/>
          <w:color w:val="222222"/>
        </w:rPr>
        <w:t xml:space="preserve">RH je izvijestila sud da je ranija direktorica dužnika u cijelosti platila tražbinu RH drugog višeg isplatnog reda u iznosu od 2.826,59 kn, a koja tražbina je jedina tražbina koja je utvrđivana u stečajnom postupku.  </w:t>
      </w:r>
    </w:p>
    <w:p w:rsidRDefault="00891987" w:rsidP="00891987" w:rsidR="00576BBD">
      <w:pPr>
        <w:shd w:fill="FFFFFF" w:color="auto" w:val="clear"/>
        <w:ind w:firstLine="708"/>
        <w:jc w:val="both"/>
        <w:rPr>
          <w:rFonts w:eastAsia="Times New Roman"/>
          <w:color w:val="222222"/>
        </w:rPr>
      </w:pPr>
      <w:r w:rsidRPr="00891987">
        <w:rPr>
          <w:rFonts w:eastAsia="Times New Roman"/>
          <w:color w:val="222222"/>
        </w:rPr>
        <w:t xml:space="preserve">Nakon što je stečajni upravitelj </w:t>
      </w:r>
      <w:r>
        <w:rPr>
          <w:rFonts w:eastAsia="Times New Roman"/>
          <w:color w:val="222222"/>
        </w:rPr>
        <w:t xml:space="preserve">pokrenuo radnje radi unovčenja stečajne mase i nakon što je u cijelosti namiren stečajni vjerovnik RH, nije bilo osnove da stečajni upravitelj sačini prijedlog završne diobe i da se ishode suglasnosti na istu, nego je skupština koja je održana dana 23.2.2017. donijela odluku da se prihvati izvješće stečajnog upravitelja, od ranije direktorice zatraži predujam za financiranje nastavka postupka parničnog postupka, a da se </w:t>
      </w:r>
    </w:p>
    <w:p w:rsidRDefault="00891987" w:rsidP="00576BBD" w:rsidR="00891987">
      <w:pPr>
        <w:shd w:fill="FFFFFF" w:color="auto" w:val="clear"/>
        <w:jc w:val="both"/>
        <w:rPr>
          <w:rFonts w:eastAsia="Times New Roman"/>
          <w:color w:val="222222"/>
        </w:rPr>
      </w:pPr>
      <w:r>
        <w:rPr>
          <w:rFonts w:eastAsia="Times New Roman"/>
          <w:color w:val="222222"/>
        </w:rPr>
        <w:t>stečajni postupak obustavi  jer je stečajni vjerovnik u cijelosti namiren i nema stečajne mase koju bi dalje trebalo unovčavati, a također je donesena odluka i da se ne pozivaju vjerovnici na upla</w:t>
      </w:r>
      <w:r w:rsidR="000A5E8C">
        <w:rPr>
          <w:rFonts w:eastAsia="Times New Roman"/>
          <w:color w:val="222222"/>
        </w:rPr>
        <w:t xml:space="preserve">tu predujma budući da </w:t>
      </w:r>
      <w:r>
        <w:rPr>
          <w:rFonts w:eastAsia="Times New Roman"/>
          <w:color w:val="222222"/>
        </w:rPr>
        <w:t xml:space="preserve">više nema nenamirenih stečajnih vjerovnika, </w:t>
      </w:r>
      <w:r w:rsidRPr="00891987">
        <w:rPr>
          <w:rFonts w:eastAsia="Times New Roman"/>
          <w:color w:val="222222"/>
        </w:rPr>
        <w:t xml:space="preserve">pa je iz tih razloga valjalo  odlučiti kao u izreci ovog rješenja na temelju čl. </w:t>
      </w:r>
      <w:r>
        <w:rPr>
          <w:rFonts w:eastAsia="Times New Roman"/>
          <w:color w:val="222222"/>
        </w:rPr>
        <w:t>286</w:t>
      </w:r>
      <w:r w:rsidR="0072152C">
        <w:rPr>
          <w:rFonts w:eastAsia="Times New Roman"/>
          <w:color w:val="222222"/>
        </w:rPr>
        <w:t xml:space="preserve">. st. 1. </w:t>
      </w:r>
      <w:r w:rsidRPr="00891987">
        <w:rPr>
          <w:rFonts w:eastAsia="Times New Roman"/>
          <w:color w:val="222222"/>
        </w:rPr>
        <w:t>SZ-a</w:t>
      </w:r>
      <w:r w:rsidR="000A5E8C">
        <w:rPr>
          <w:rFonts w:eastAsia="Times New Roman"/>
          <w:color w:val="222222"/>
        </w:rPr>
        <w:t xml:space="preserve"> (NN 71/15). Tako je odlučeno odgovarajućom primjenom istog propisa u konkretnom slučaju.</w:t>
      </w:r>
    </w:p>
    <w:p w:rsidRDefault="00576BBD" w:rsidP="00576BBD" w:rsidR="00576BBD">
      <w:pPr>
        <w:shd w:fill="FFFFFF" w:color="auto" w:val="clear"/>
        <w:jc w:val="both"/>
        <w:rPr>
          <w:rFonts w:eastAsia="Times New Roman"/>
          <w:color w:val="222222"/>
        </w:rPr>
      </w:pPr>
      <w:r>
        <w:rPr>
          <w:rFonts w:eastAsia="Times New Roman"/>
          <w:color w:val="222222"/>
        </w:rPr>
        <w:tab/>
        <w:t>Rješenjem ovog suda od 28.2.2017.ranija direktorica dužnika pozvana je uplatiti predujam za nastavak vođenja parničnog postupka, sukladno odluci skupštine.</w:t>
      </w:r>
    </w:p>
    <w:p w:rsidRDefault="000A5E8C" w:rsidP="00576BBD" w:rsidR="000A5E8C" w:rsidRPr="00891987">
      <w:pPr>
        <w:shd w:fill="FFFFFF" w:color="auto" w:val="clear"/>
        <w:jc w:val="both"/>
        <w:rPr>
          <w:rFonts w:eastAsia="Times New Roman"/>
          <w:color w:val="222222"/>
        </w:rPr>
      </w:pPr>
    </w:p>
    <w:p w:rsidRDefault="00891987" w:rsidP="00891987" w:rsidR="00891987" w:rsidRPr="00891987">
      <w:pPr>
        <w:shd w:fill="FFFFFF" w:color="auto" w:val="clear"/>
        <w:ind w:firstLine="708"/>
        <w:jc w:val="both"/>
        <w:rPr>
          <w:rFonts w:eastAsia="Times New Roman"/>
          <w:color w:val="222222"/>
        </w:rPr>
      </w:pPr>
    </w:p>
    <w:p w:rsidRDefault="0017605F" w:rsidP="0017605F" w:rsidR="0017605F" w:rsidRPr="00891987">
      <w:pPr>
        <w:jc w:val="both"/>
      </w:pPr>
    </w:p>
    <w:p w:rsidRDefault="00063EA4" w:rsidP="00063EA4" w:rsidR="00063EA4">
      <w:pPr>
        <w:ind w:firstLine="708"/>
        <w:jc w:val="both"/>
      </w:pPr>
      <w:r>
        <w:t xml:space="preserve">U Slavonskom Brodu </w:t>
      </w:r>
      <w:r w:rsidR="00060893">
        <w:t>28</w:t>
      </w:r>
      <w:r>
        <w:rPr>
          <w:color w:val="222222"/>
        </w:rPr>
        <w:t xml:space="preserve">. </w:t>
      </w:r>
      <w:r w:rsidR="002075AC">
        <w:rPr>
          <w:color w:val="222222"/>
        </w:rPr>
        <w:t>veljače</w:t>
      </w:r>
      <w:r>
        <w:rPr>
          <w:color w:val="222222"/>
        </w:rPr>
        <w:t xml:space="preserve"> 2017</w:t>
      </w:r>
      <w:r>
        <w:t>.</w:t>
      </w:r>
    </w:p>
    <w:p w:rsidRDefault="00063EA4" w:rsidP="00063EA4" w:rsidR="00063EA4">
      <w:pPr>
        <w:ind w:firstLine="708" w:left="5664"/>
        <w:jc w:val="both"/>
      </w:pPr>
      <w:r>
        <w:t>Stečajna sutkinja:</w:t>
      </w:r>
    </w:p>
    <w:p w:rsidRDefault="00063EA4" w:rsidP="00063EA4" w:rsidR="00063EA4">
      <w:pPr>
        <w:ind w:left="5664"/>
        <w:jc w:val="both"/>
      </w:pPr>
      <w:r>
        <w:t>     Daniela Martini Maoduš</w:t>
      </w:r>
    </w:p>
    <w:p w:rsidRDefault="00063EA4" w:rsidP="00063EA4" w:rsidR="00063EA4">
      <w:pPr>
        <w:jc w:val="both"/>
      </w:pPr>
    </w:p>
    <w:p w:rsidRDefault="00063EA4" w:rsidP="00063EA4" w:rsidR="00063EA4">
      <w:pPr>
        <w:jc w:val="both"/>
        <w:rPr>
          <w:sz w:val="16"/>
          <w:szCs w:val="16"/>
        </w:rPr>
      </w:pPr>
      <w:r>
        <w:rPr>
          <w:sz w:val="16"/>
          <w:szCs w:val="16"/>
        </w:rPr>
        <w:t>NAPUTAK O PRAVNOM LIJEKU:</w:t>
      </w:r>
    </w:p>
    <w:p w:rsidRDefault="00063EA4" w:rsidP="00063EA4" w:rsidR="00063EA4">
      <w:pPr>
        <w:jc w:val="both"/>
        <w:rPr>
          <w:sz w:val="16"/>
          <w:szCs w:val="16"/>
        </w:rPr>
      </w:pPr>
      <w:r>
        <w:rPr>
          <w:sz w:val="16"/>
          <w:szCs w:val="16"/>
        </w:rPr>
        <w:t>Protiv ovog rješenja dozvoljena je žalba u roku od 8 dana od dana primitka prijepisa istog. Žalba se podnosi pismeno putem ovog suda na Visoki trgovački sud u Zagrebu, u tri istovjetna primjerka. Rok za žalbu počinje teći istekom osmog dana od dana objave istog rješenja na eOglasnoj ploči suda koji dan se smatra danom primitka pismena.</w:t>
      </w:r>
    </w:p>
    <w:p w:rsidRDefault="00063EA4" w:rsidP="00063EA4" w:rsidR="00063EA4">
      <w:pPr>
        <w:jc w:val="both"/>
      </w:pPr>
    </w:p>
    <w:p w:rsidRDefault="00063EA4" w:rsidP="00063EA4" w:rsidR="00063EA4">
      <w:pPr>
        <w:jc w:val="both"/>
      </w:pPr>
    </w:p>
    <w:p w:rsidRDefault="00063EA4" w:rsidP="00063EA4" w:rsidR="00063EA4">
      <w:pPr>
        <w:jc w:val="both"/>
      </w:pPr>
    </w:p>
    <w:p w:rsidRDefault="00063EA4" w:rsidP="00063EA4" w:rsidR="00063EA4">
      <w:pPr>
        <w:jc w:val="both"/>
      </w:pPr>
    </w:p>
    <w:p w:rsidRDefault="00D155A8" w:rsidP="00063EA4" w:rsidR="00D155A8">
      <w:pPr>
        <w:jc w:val="both"/>
      </w:pPr>
    </w:p>
    <w:p w:rsidRDefault="00D155A8" w:rsidP="00063EA4" w:rsidR="00D155A8">
      <w:pPr>
        <w:jc w:val="both"/>
      </w:pPr>
    </w:p>
    <w:p w:rsidRDefault="00D155A8" w:rsidP="00063EA4" w:rsidR="00D155A8">
      <w:pPr>
        <w:jc w:val="both"/>
      </w:pPr>
    </w:p>
    <w:p w:rsidRDefault="00063EA4" w:rsidP="00063EA4" w:rsidR="00063EA4">
      <w:pPr>
        <w:jc w:val="both"/>
      </w:pPr>
    </w:p>
    <w:p w:rsidRDefault="00063EA4" w:rsidP="00063EA4" w:rsidR="00063EA4">
      <w:pPr>
        <w:jc w:val="both"/>
      </w:pPr>
      <w:r>
        <w:t>Dostaviti:</w:t>
      </w:r>
    </w:p>
    <w:p w:rsidRDefault="00063EA4" w:rsidP="00063EA4" w:rsidR="00063EA4">
      <w:pPr>
        <w:jc w:val="both"/>
      </w:pPr>
      <w:r>
        <w:t>-eOglasna ploča, radi dostave</w:t>
      </w:r>
    </w:p>
    <w:p w:rsidRDefault="0072152C" w:rsidP="00063EA4" w:rsidR="0072152C">
      <w:pPr>
        <w:jc w:val="both"/>
      </w:pPr>
      <w:r>
        <w:t>-registru putem e Spisa nakon pravomoćnosti</w:t>
      </w:r>
    </w:p>
    <w:p w:rsidRDefault="0017605F" w:rsidP="00063EA4" w:rsidR="0017605F">
      <w:pPr>
        <w:jc w:val="both"/>
      </w:pPr>
      <w:r>
        <w:t>-</w:t>
      </w:r>
      <w:r w:rsidR="003913CB">
        <w:t xml:space="preserve"> </w:t>
      </w:r>
      <w:r>
        <w:t>kalendar 17 dana</w:t>
      </w:r>
    </w:p>
    <w:p w:rsidRDefault="00063EA4" w:rsidP="00063EA4" w:rsidR="00063EA4"/>
    <w:p w:rsidRDefault="00063EA4" w:rsidP="00063EA4" w:rsidR="00063EA4">
      <w:pPr>
        <w:rPr>
          <w:rFonts w:hAnsi="Calibri" w:ascii="Calibri"/>
          <w:sz w:val="22"/>
          <w:szCs w:val="22"/>
        </w:rPr>
      </w:pPr>
    </w:p>
    <w:p w:rsidRDefault="00063EA4" w:rsidP="00063EA4" w:rsidR="00063EA4"/>
    <w:p w:rsidRDefault="00035045" w:rsidR="00035045"/>
    <w:sectPr w:rsidR="0003504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EA4"/>
    <w:rsid w:val="00035045"/>
    <w:rsid w:val="00060893"/>
    <w:rsid w:val="00063EA4"/>
    <w:rsid w:val="000A5E8C"/>
    <w:rsid w:val="0013551C"/>
    <w:rsid w:val="0017605F"/>
    <w:rsid w:val="002075AC"/>
    <w:rsid w:val="0025357A"/>
    <w:rsid w:val="00276E6C"/>
    <w:rsid w:val="002F5F47"/>
    <w:rsid w:val="003913CB"/>
    <w:rsid w:val="00576BBD"/>
    <w:rsid w:val="0072152C"/>
    <w:rsid w:val="00891987"/>
    <w:rsid w:val="008D6E67"/>
    <w:rsid w:val="009C4C10"/>
    <w:rsid w:val="00A344A0"/>
    <w:rsid w:val="00D14C21"/>
    <w:rsid w:val="00D155A8"/>
    <w:rsid w:val="00D33814"/>
    <w:rsid w:val="00D562DB"/>
    <w:rsid w:val="00E97D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EA4"/>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63E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3EA4"/>
    <w:rPr>
      <w:rFonts w:cs="Tahoma" w:hAnsi="Tahoma" w:ascii="Tahoma"/>
      <w:sz w:val="16"/>
      <w:szCs w:val="16"/>
      <w:lang w:eastAsia="hr-HR"/>
    </w:rPr>
  </w:style>
  <w:style w:styleId="Tekstrezerviranogmjesta" w:type="character">
    <w:name w:val="Placeholder Text"/>
    <w:basedOn w:val="Zadanifontodlomka"/>
    <w:uiPriority w:val="99"/>
    <w:semiHidden/>
    <w:rsid w:val="002F5F47"/>
    <w:rPr>
      <w:color w:val="808080"/>
      <w:bdr w:space="0" w:sz="0" w:color="auto" w:val="none"/>
      <w:shd w:fill="auto" w:color="auto" w:val="clear"/>
    </w:rPr>
  </w:style>
  <w:style w:customStyle="true" w:styleId="eSPISCCParagraphDefaultFont" w:type="character">
    <w:name w:val="eSPIS_CC_Paragraph Default Font"/>
    <w:basedOn w:val="Zadanifontodlomka"/>
    <w:rsid w:val="002F5F4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F5F47"/>
    <w:rPr>
      <w:noProof/>
      <w:bdr w:space="0" w:sz="0" w:color="auto" w:val="none"/>
      <w:shd w:fill="FFFFCC" w:color="auto" w:val="clear"/>
      <w:lang w:val="hr-HR"/>
    </w:rPr>
  </w:style>
  <w:style w:customStyle="true" w:styleId="PozadinaSvijetloCrvena" w:type="character">
    <w:name w:val="Pozadina_SvijetloCrvena"/>
    <w:basedOn w:val="eSPISCCParagraphDefaultFont"/>
    <w:rsid w:val="002F5F4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F5F4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EA4"/>
    <w:pPr>
      <w:spacing w:after="0" w:line="240" w:lineRule="auto"/>
    </w:pPr>
    <w:rPr>
      <w:rFonts w:ascii="Times New Roman" w:cs="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63EA4"/>
    <w:rPr>
      <w:rFonts w:ascii="Tahoma" w:cs="Tahoma" w:hAnsi="Tahoma"/>
      <w:sz w:val="16"/>
      <w:szCs w:val="16"/>
    </w:rPr>
  </w:style>
  <w:style w:customStyle="1" w:styleId="TekstbaloniaChar" w:type="character">
    <w:name w:val="Tekst balončića Char"/>
    <w:basedOn w:val="Zadanifontodlomka"/>
    <w:link w:val="Tekstbalonia"/>
    <w:uiPriority w:val="99"/>
    <w:semiHidden/>
    <w:rsid w:val="00063EA4"/>
    <w:rPr>
      <w:rFonts w:ascii="Tahoma" w:cs="Tahoma" w:hAnsi="Tahoma"/>
      <w:sz w:val="16"/>
      <w:szCs w:val="16"/>
      <w:lang w:eastAsia="hr-HR"/>
    </w:rPr>
  </w:style>
  <w:style w:styleId="Tekstrezerviranogmjesta" w:type="character">
    <w:name w:val="Placeholder Text"/>
    <w:basedOn w:val="Zadanifontodlomka"/>
    <w:uiPriority w:val="99"/>
    <w:semiHidden/>
    <w:rsid w:val="002F5F47"/>
    <w:rPr>
      <w:color w:val="808080"/>
      <w:bdr w:color="auto" w:space="0" w:sz="0" w:val="none"/>
      <w:shd w:color="auto" w:fill="auto" w:val="clear"/>
    </w:rPr>
  </w:style>
  <w:style w:customStyle="1" w:styleId="eSPISCCParagraphDefaultFont" w:type="character">
    <w:name w:val="eSPIS_CC_Paragraph Default Font"/>
    <w:basedOn w:val="Zadanifontodlomka"/>
    <w:rsid w:val="002F5F4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F5F47"/>
    <w:rPr>
      <w:noProof/>
      <w:bdr w:color="auto" w:space="0" w:sz="0" w:val="none"/>
      <w:shd w:color="auto" w:fill="FFFFCC" w:val="clear"/>
      <w:lang w:val="hr-HR"/>
    </w:rPr>
  </w:style>
  <w:style w:customStyle="1" w:styleId="PozadinaSvijetloCrvena" w:type="character">
    <w:name w:val="Pozadina_SvijetloCrvena"/>
    <w:basedOn w:val="eSPISCCParagraphDefaultFont"/>
    <w:rsid w:val="002F5F4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F5F4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3226776">
      <w:bodyDiv w:val="true"/>
      <w:marLeft w:val="0"/>
      <w:marRight w:val="0"/>
      <w:marTop w:val="0"/>
      <w:marBottom w:val="0"/>
      <w:divBdr>
        <w:top w:space="0" w:sz="0" w:color="auto" w:val="none"/>
        <w:left w:space="0" w:sz="0" w:color="auto" w:val="none"/>
        <w:bottom w:space="0" w:sz="0" w:color="auto" w:val="none"/>
        <w:right w:space="0" w:sz="0" w:color="auto" w:val="none"/>
      </w:divBdr>
    </w:div>
    <w:div w:id="1632008749">
      <w:bodyDiv w:val="true"/>
      <w:marLeft w:val="0"/>
      <w:marRight w:val="0"/>
      <w:marTop w:val="0"/>
      <w:marBottom w:val="0"/>
      <w:divBdr>
        <w:top w:space="0" w:sz="0" w:color="auto" w:val="none"/>
        <w:left w:space="0" w:sz="0" w:color="auto" w:val="none"/>
        <w:bottom w:space="0" w:sz="0" w:color="auto" w:val="none"/>
        <w:right w:space="0" w:sz="0" w:color="auto" w:val="none"/>
      </w:divBdr>
    </w:div>
    <w:div w:id="17668026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1.png@01D2367D.F781171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izvorni_sadrzaj>
    <derivirana_varijabla naziv="DomainObject.Predmet.Broj_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St-543/2016</izvorni_sadrzaj>
    <derivirana_varijabla naziv="DomainObject.Predmet.OznakaBroj_1">St-543/2016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PEPA I ZET, d. o. o. za proizvodnju, trgovinu, usluge i uvoz-izvoz</izvorni_sadrzaj>
    <derivirana_varijabla naziv="DomainObject.Predmet.ProtustrankaFormated_1">  PEPA I ZET, d. o. o. za proizvodnju, trgovinu, usluge i uvoz-izvoz</derivirana_varijabla>
  </DomainObject.Predmet.ProtustrankaFormated>
  <DomainObject.Predmet.ProtustrankaFormatedOIB>
    <izvorni_sadrzaj>  PEPA I ZET, d. o. o. za proizvodnju, trgovinu, usluge i uvoz-izvoz, OIB 63744610992</izvorni_sadrzaj>
    <derivirana_varijabla naziv="DomainObject.Predmet.ProtustrankaFormatedOIB_1">  PEPA I ZET, d. o. o. za proizvodnju, trgovinu, usluge i uvoz-izvoz, OIB 63744610992</derivirana_varijabla>
  </DomainObject.Predmet.ProtustrankaFormatedOIB>
  <DomainObject.Predmet.ProtustrankaFormatedWithAdress>
    <izvorni_sadrzaj> PEPA I ZET, d. o. o. za proizvodnju, trgovinu, usluge i uvoz-izvoz, Požeška 29, 34334 Kaptol</izvorni_sadrzaj>
    <derivirana_varijabla naziv="DomainObject.Predmet.ProtustrankaFormatedWithAdress_1"> PEPA I ZET, d. o. o. za proizvodnju, trgovinu, usluge i uvoz-izvoz, Požeška 29, 34334 Kaptol</derivirana_varijabla>
  </DomainObject.Predmet.ProtustrankaFormatedWithAdress>
  <DomainObject.Predmet.ProtustrankaFormatedWithAdressOIB>
    <izvorni_sadrzaj> PEPA I ZET, d. o. o. za proizvodnju, trgovinu, usluge i uvoz-izvoz, OIB 63744610992, Požeška 29, 34334 Kaptol</izvorni_sadrzaj>
    <derivirana_varijabla naziv="DomainObject.Predmet.ProtustrankaFormatedWithAdressOIB_1"> PEPA I ZET, d. o. o. za proizvodnju, trgovinu, usluge i uvoz-izvoz, OIB 63744610992, Požeška 29, 34334 Kaptol</derivirana_varijabla>
  </DomainObject.Predmet.ProtustrankaFormatedWithAdressOIB>
  <DomainObject.Predmet.ProtustrankaWithAdress>
    <izvorni_sadrzaj>PEPA I ZET, d. o. o. za proizvodnju, trgovinu, usluge i uvoz-izvoz Požeška 29, 34334 Kaptol</izvorni_sadrzaj>
    <derivirana_varijabla naziv="DomainObject.Predmet.ProtustrankaWithAdress_1">PEPA I ZET, d. o. o. za proizvodnju, trgovinu, usluge i uvoz-izvoz Požeška 29, 34334 Kaptol</derivirana_varijabla>
  </DomainObject.Predmet.ProtustrankaWithAdress>
  <DomainObject.Predmet.ProtustrankaWithAdressOIB>
    <izvorni_sadrzaj>PEPA I ZET, d. o. o. za proizvodnju, trgovinu, usluge i uvoz-izvoz, OIB 63744610992, Požeška 29, 34334 Kaptol</izvorni_sadrzaj>
    <derivirana_varijabla naziv="DomainObject.Predmet.ProtustrankaWithAdressOIB_1">PEPA I ZET, d. o. o. za proizvodnju, trgovinu, usluge i uvoz-izvoz, OIB 63744610992, Požeška 29, 34334 Kaptol</derivirana_varijabla>
  </DomainObject.Predmet.ProtustrankaWithAdressOIB>
  <DomainObject.Predmet.ProtustrankaNazivFormated>
    <izvorni_sadrzaj>PEPA I ZET, d. o. o. za proizvodnju, trgovinu, usluge i uvoz-izvoz</izvorni_sadrzaj>
    <derivirana_varijabla naziv="DomainObject.Predmet.ProtustrankaNazivFormated_1">PEPA I ZET, d. o. o. za proizvodnju, trgovinu, usluge i uvoz-izvoz</derivirana_varijabla>
  </DomainObject.Predmet.ProtustrankaNazivFormated>
  <DomainObject.Predmet.ProtustrankaNazivFormatedOIB>
    <izvorni_sadrzaj>PEPA I ZET, d. o. o. za proizvodnju, trgovinu, usluge i uvoz-izvoz, OIB 63744610992</izvorni_sadrzaj>
    <derivirana_varijabla naziv="DomainObject.Predmet.ProtustrankaNazivFormatedOIB_1">PEPA I ZET, d. o. o. za proizvodnju, trgovinu, usluge i uvoz-izvoz, OIB 63744610992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Požega zastupanog po punomoćniku Županijsko državno odvjetništvo Slavonski Brod</izvorni_sadrzaj>
    <derivirana_varijabla naziv="DomainObject.Predmet.StrankaFormated_1">  RH, Ministarstvo financija, Porezna uprava, Područni ured Slavonija i Baranja, Požega zastupanog po punomoćniku Županijsko državno odvjetništvo Slavonski Brod</derivirana_varijabla>
  </DomainObject.Predmet.StrankaFormated>
  <DomainObject.Predmet.StrankaFormatedOIB>
    <izvorni_sadrzaj>  RH, Ministarstvo financija, Porezna uprava, Područni ured Slavonija i Baranja, Požega, OIB 18683136487 zastupanog po punomoćniku Županijsko državno odvjetništvo Slavonski Brod</izvorni_sadrzaj>
    <derivirana_varijabla naziv="DomainObject.Predmet.StrankaFormatedOIB_1">  RH, Ministarstvo financija, Porezna uprava, Područni ured Slavonija i Baranja, Požega, OIB 18683136487 zastupanog po punomoćniku Županijsko državno odvjetništvo Slavonski Brod</derivirana_varijabla>
  </DomainObject.Predmet.StrankaFormatedOIB>
  <DomainObject.Predmet.StrankaFormatedWithAdress>
    <izvorni_sadrzaj> RH, Ministarstvo financija, Porezna uprava, Područni ured Slavonija i Baranja, Požega, Katančićeva 5/a, 10000 Zagreb zastupanog po punomoćniku Županijsko državno odvjetništvo Slavonski Brod</izvorni_sadrzaj>
    <derivirana_varijabla naziv="DomainObject.Predmet.StrankaFormatedWithAdress_1"> RH, Ministarstvo financija, Porezna uprava, Područni ured Slavonija i Baranja, Požega, Katančićeva 5/a, 10000 Zagreb zastupanog po punomoćniku Županijsko državno odvjetništvo Slavonski Brod</derivirana_varijabla>
  </DomainObject.Predmet.StrankaFormatedWithAdress>
  <DomainObject.Predmet.StrankaFormatedWithAdressOIB>
    <izvorni_sadrzaj> RH, Ministarstvo financija, Porezna uprava, Područni ured Slavonija i Baranja, Požega, OIB 18683136487, Katančićeva 5/a, 10000 Zagreb zastupanog po punomoćniku Županijsko državno odvjetništvo Slavonski Brod</izvorni_sadrzaj>
    <derivirana_varijabla naziv="DomainObject.Predmet.StrankaFormatedWithAdressOIB_1"> RH, Ministarstvo financija, Porezna uprava, Područni ured Slavonija i Baranja, Požega, OIB 18683136487, Katančićeva 5/a, 10000 Zagreb zastupanog po punomoćniku Županijsko državno odvjetništvo Slavonski Brod</derivirana_varijabla>
  </DomainObject.Predmet.StrankaFormatedWithAdressOIB>
  <DomainObject.Predmet.StrankaWithAdress>
    <izvorni_sadrzaj>RH, Ministarstvo financija, Porezna uprava, Područni ured Slavonija i Baranja, Požega Katančićeva 5/a,10000 Zagreb</izvorni_sadrzaj>
    <derivirana_varijabla naziv="DomainObject.Predmet.StrankaWithAdress_1">RH, Ministarstvo financija, Porezna uprava, Područni ured Slavonija i Baranja, Požega Katančićeva 5/a,10000 Zagreb</derivirana_varijabla>
  </DomainObject.Predmet.StrankaWithAdress>
  <DomainObject.Predmet.StrankaWithAdressOIB>
    <izvorni_sadrzaj>RH, Ministarstvo financija, Porezna uprava, Područni ured Slavonija i Baranja, Požega, OIB 18683136487, Katančićeva 5/a,10000 Zagreb</izvorni_sadrzaj>
    <derivirana_varijabla naziv="DomainObject.Predmet.StrankaWithAdressOIB_1">RH, Ministarstvo financija, Porezna uprava, Područni ured Slavonija i Baranja, Požega, OIB 18683136487, Katančićeva 5/a,10000 Zagreb</derivirana_varijabla>
  </DomainObject.Predmet.StrankaWithAdressOIB>
  <DomainObject.Predmet.StrankaNazivFormated>
    <izvorni_sadrzaj>RH, Ministarstvo financija, Porezna uprava, Područni ured Slavonija i Baranja, Požega</izvorni_sadrzaj>
    <derivirana_varijabla naziv="DomainObject.Predmet.StrankaNazivFormated_1">RH, Ministarstvo financija, Porezna uprava, Područni ured Slavonija i Baranja, Požega</derivirana_varijabla>
  </DomainObject.Predmet.StrankaNazivFormated>
  <DomainObject.Predmet.StrankaNazivFormatedOIB>
    <izvorni_sadrzaj>RH, Ministarstvo financija, Porezna uprava, Područni ured Slavonija i Baranja, Požega, OIB 18683136487</izvorni_sadrzaj>
    <derivirana_varijabla naziv="DomainObject.Predmet.StrankaNazivFormatedOIB_1">RH, Ministarstvo financija, Porezna uprava, Područni ured Slavonija i Baranja, Požega,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RH, Ministarstvo financija, Porezna uprava, Područni ured Slavonija i Baranja, Požega zastupanog po punomoćniku Županijsko državno odvjetništvo Slavonski Brod</item>
    </izvorni_sadrzaj>
    <derivirana_varijabla naziv="DomainObject.Predmet.StrankaListFormated_1">
      <item>RH, Ministarstvo financija, Porezna uprava, Područni ured Slavonija i Baranja, Požega zastupanog po punomoćniku Županijsko državno odvjetništvo Slavonski Brod</item>
    </derivirana_varijabla>
  </DomainObject.Predmet.StrankaListFormated>
  <DomainObject.Predmet.StrankaListFormatedOIB>
    <izvorni_sadrzaj>
      <item>RH, Ministarstvo financija, Porezna uprava, Područni ured Slavonija i Baranja, Požega, OIB 18683136487 zastupanog po punomoćniku Županijsko državno odvjetništvo Slavonski Brod</item>
    </izvorni_sadrzaj>
    <derivirana_varijabla naziv="DomainObject.Predmet.StrankaListFormatedOIB_1">
      <item>RH, Ministarstvo financija, Porezna uprava, Područni ured Slavonija i Baranja, Požega, OIB 18683136487 zastupanog po punomoćniku Županijsko državno odvjetništvo Slavonski Brod</item>
    </derivirana_varijabla>
  </DomainObject.Predmet.StrankaListFormatedOIB>
  <DomainObject.Predmet.StrankaListFormatedWithAdress>
    <izvorni_sadrzaj>
      <item>RH, Ministarstvo financija, Porezna uprava, Područni ured Slavonija i Baranja, Požega, Katančićeva 5/a, 10000 Zagreb zastupanog po punomoćniku Županijsko državno odvjetništvo Slavonski Brod</item>
    </izvorni_sadrzaj>
    <derivirana_varijabla naziv="DomainObject.Predmet.StrankaListFormatedWithAdress_1">
      <item>RH, Ministarstvo financija, Porezna uprava, Područni ured Slavonija i Baranja, Požega, Katančićeva 5/a, 10000 Zagreb zastupanog po punomoćniku Županijsko državno odvjetništvo Slavonski Brod</item>
    </derivirana_varijabla>
  </DomainObject.Predmet.StrankaListFormatedWithAdress>
  <DomainObject.Predmet.StrankaListFormatedWithAdressOIB>
    <izvorni_sadrzaj>
      <item>RH, Ministarstvo financija, Porezna uprava, Područni ured Slavonija i Baranja, Požega, OIB 18683136487, Katančićeva 5/a, 10000 Zagreb zastupanog po punomoćniku Županijsko državno odvjetništvo Slavonski Brod</item>
    </izvorni_sadrzaj>
    <derivirana_varijabla naziv="DomainObject.Predmet.StrankaListFormatedWithAdressOIB_1">
      <item>RH, Ministarstvo financija, Porezna uprava, Područni ured Slavonija i Baranja, Požega, OIB 18683136487, Katančićeva 5/a, 10000 Zagreb zastupanog po punomoćniku Županijsko državno odvjetništvo Slavonski Brod</item>
    </derivirana_varijabla>
  </DomainObject.Predmet.StrankaListFormatedWithAdressOIB>
  <DomainObject.Predmet.StrankaListNazivFormated>
    <izvorni_sadrzaj>
      <item>RH, Ministarstvo financija, Porezna uprava, Područni ured Slavonija i Baranja, Požega</item>
    </izvorni_sadrzaj>
    <derivirana_varijabla naziv="DomainObject.Predmet.StrankaListNazivFormated_1">
      <item>RH, Ministarstvo financija, Porezna uprava, Područni ured Slavonija i Baranja, Požega</item>
    </derivirana_varijabla>
  </DomainObject.Predmet.StrankaListNazivFormated>
  <DomainObject.Predmet.StrankaListNazivFormatedOIB>
    <izvorni_sadrzaj>
      <item>RH, Ministarstvo financija, Porezna uprava, Područni ured Slavonija i Baranja, Požega, OIB 18683136487</item>
    </izvorni_sadrzaj>
    <derivirana_varijabla naziv="DomainObject.Predmet.StrankaListNazivFormatedOIB_1">
      <item>RH, Ministarstvo financija, Porezna uprava, Područni ured Slavonija i Baranja, Požega, OIB 18683136487</item>
    </derivirana_varijabla>
  </DomainObject.Predmet.StrankaListNazivFormatedOIB>
  <DomainObject.Predmet.ProtuStrankaListFormated>
    <izvorni_sadrzaj>
      <item>PEPA I ZET, d. o. o. za proizvodnju, trgovinu, usluge i uvoz-izvoz</item>
    </izvorni_sadrzaj>
    <derivirana_varijabla naziv="DomainObject.Predmet.ProtuStrankaListFormated_1">
      <item>PEPA I ZET, d. o. o. za proizvodnju, trgovinu, usluge i uvoz-izvoz</item>
    </derivirana_varijabla>
  </DomainObject.Predmet.ProtuStrankaListFormated>
  <DomainObject.Predmet.ProtuStrankaListFormatedOIB>
    <izvorni_sadrzaj>
      <item>PEPA I ZET, d. o. o. za proizvodnju, trgovinu, usluge i uvoz-izvoz, OIB 63744610992</item>
    </izvorni_sadrzaj>
    <derivirana_varijabla naziv="DomainObject.Predmet.ProtuStrankaListFormatedOIB_1">
      <item>PEPA I ZET, d. o. o. za proizvodnju, trgovinu, usluge i uvoz-izvoz, OIB 63744610992</item>
    </derivirana_varijabla>
  </DomainObject.Predmet.ProtuStrankaListFormatedOIB>
  <DomainObject.Predmet.ProtuStrankaListFormatedWithAdress>
    <izvorni_sadrzaj>
      <item>PEPA I ZET, d. o. o. za proizvodnju, trgovinu, usluge i uvoz-izvoz, Požeška 29, 34334 Kaptol</item>
    </izvorni_sadrzaj>
    <derivirana_varijabla naziv="DomainObject.Predmet.ProtuStrankaListFormatedWithAdress_1">
      <item>PEPA I ZET, d. o. o. za proizvodnju, trgovinu, usluge i uvoz-izvoz, Požeška 29, 34334 Kaptol</item>
    </derivirana_varijabla>
  </DomainObject.Predmet.ProtuStrankaListFormatedWithAdress>
  <DomainObject.Predmet.ProtuStrankaListFormatedWithAdressOIB>
    <izvorni_sadrzaj>
      <item>PEPA I ZET, d. o. o. za proizvodnju, trgovinu, usluge i uvoz-izvoz, OIB 63744610992, Požeška 29, 34334 Kaptol</item>
    </izvorni_sadrzaj>
    <derivirana_varijabla naziv="DomainObject.Predmet.ProtuStrankaListFormatedWithAdressOIB_1">
      <item>PEPA I ZET, d. o. o. za proizvodnju, trgovinu, usluge i uvoz-izvoz, OIB 63744610992, Požeška 29, 34334 Kaptol</item>
    </derivirana_varijabla>
  </DomainObject.Predmet.ProtuStrankaListFormatedWithAdressOIB>
  <DomainObject.Predmet.ProtuStrankaListNazivFormated>
    <izvorni_sadrzaj>
      <item>PEPA I ZET, d. o. o. za proizvodnju, trgovinu, usluge i uvoz-izvoz</item>
    </izvorni_sadrzaj>
    <derivirana_varijabla naziv="DomainObject.Predmet.ProtuStrankaListNazivFormated_1">
      <item>PEPA I ZET, d. o. o. za proizvodnju, trgovinu, usluge i uvoz-izvoz</item>
    </derivirana_varijabla>
  </DomainObject.Predmet.ProtuStrankaListNazivFormated>
  <DomainObject.Predmet.ProtuStrankaListNazivFormatedOIB>
    <izvorni_sadrzaj>
      <item>PEPA I ZET, d. o. o. za proizvodnju, trgovinu, usluge i uvoz-izvoz, OIB 63744610992</item>
    </izvorni_sadrzaj>
    <derivirana_varijabla naziv="DomainObject.Predmet.ProtuStrankaListNazivFormatedOIB_1">
      <item>PEPA I ZET, d. o. o. za proizvodnju, trgovinu, usluge i uvoz-izvoz, OIB 63744610992</item>
    </derivirana_varijabla>
  </DomainObject.Predmet.ProtuStrankaListNazivFormatedOIB>
  <DomainObject.Predmet.OstaliListFormated>
    <izvorni_sadrzaj>
      <item>Županijsko državno odvjetništvo Slavonski Brod punomoćnik sudionika u postupku RH, Ministarstvo financija, Porezna uprava, Područni ured Slavonija i Baranja, Požega</item>
    </izvorni_sadrzaj>
    <derivirana_varijabla naziv="DomainObject.Predmet.OstaliListFormated_1">
      <item>Županijsko državno odvjetništvo Slavonski Brod punomoćnik sudionika u postupku RH, Ministarstvo financija, Porezna uprava, Područni ured Slavonija i Baranja, Požega</item>
    </derivirana_varijabla>
  </DomainObject.Predmet.OstaliListFormated>
  <DomainObject.Predmet.OstaliListFormatedOIB>
    <izvorni_sadrzaj>
      <item>Županijsko državno odvjetništvo Slavonski Brod punomoćnik sudionika u postupku RH, Ministarstvo financija, Porezna uprava, Područni ured Slavonija i Baranja, Požega</item>
    </izvorni_sadrzaj>
    <derivirana_varijabla naziv="DomainObject.Predmet.OstaliListFormatedOIB_1">
      <item>Županijsko državno odvjetništvo Slavonski Brod punomoćnik sudionika u postupku RH, Ministarstvo financija, Porezna uprava, Područni ured Slavonija i Baranja, Požega</item>
    </derivirana_varijabla>
  </DomainObject.Predmet.OstaliListFormatedOIB>
  <DomainObject.Predmet.OstaliListFormatedWithAdress>
    <izvorni_sadrzaj>
      <item>Županijsko državno odvjetništvo Slavonski Brod, Starčevićeva, 35000 Slavonski Brod punomoćnik sudionika u postupku RH, Ministarstvo financija, Porezna uprava, Područni ured Slavonija i Baranja, Požega</item>
    </izvorni_sadrzaj>
    <derivirana_varijabla naziv="DomainObject.Predmet.OstaliListFormatedWithAdress_1">
      <item>Županijsko državno odvjetništvo Slavonski Brod, Starčevićeva, 35000 Slavonski Brod punomoćnik sudionika u postupku RH, Ministarstvo financija, Porezna uprava, Područni ured Slavonija i Baranja, Požega</item>
    </derivirana_varijabla>
  </DomainObject.Predmet.OstaliListFormatedWithAdress>
  <DomainObject.Predmet.OstaliListFormatedWithAdressOIB>
    <izvorni_sadrzaj>
      <item>Županijsko državno odvjetništvo Slavonski Brod, Starčevićeva, 35000 Slavonski Brod punomoćnik sudionika u postupku RH, Ministarstvo financija, Porezna uprava, Područni ured Slavonija i Baranja, Požega</item>
    </izvorni_sadrzaj>
    <derivirana_varijabla naziv="DomainObject.Predmet.OstaliListFormatedWithAdressOIB_1">
      <item>Županijsko državno odvjetništvo Slavonski Brod, Starčevićeva, 35000 Slavonski Brod punomoćnik sudionika u postupku RH, Ministarstvo financija, Porezna uprava, Područni ured Slavonija i Baranja, Požega</item>
    </derivirana_varijabla>
  </DomainObject.Predmet.OstaliListFormatedWithAdressOIB>
  <DomainObject.Predmet.OstaliListNazivFormated>
    <izvorni_sadrzaj>
      <item>Županijsko državno odvjetništvo Slavonski Brod</item>
    </izvorni_sadrzaj>
    <derivirana_varijabla naziv="DomainObject.Predmet.OstaliListNazivFormated_1">
      <item>Županijsko državno odvjetništvo Slavonski Brod</item>
    </derivirana_varijabla>
  </DomainObject.Predmet.OstaliListNazivFormated>
  <DomainObject.Predmet.OstaliListNazivFormatedOIB>
    <izvorni_sadrzaj>
      <item>Županijsko državno odvjetništvo Slavonski Brod</item>
    </izvorni_sadrzaj>
    <derivirana_varijabla naziv="DomainObject.Predmet.OstaliListNazivFormatedOIB_1">
      <item>Županijsko državno odvjetništvo Slavonski Brod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Slavonija i Baranja, Požega</izvorni_sadrzaj>
    <derivirana_varijabla naziv="DomainObject.Predmet.StrankaIDrugi_1">RH, Ministarstvo financija, Porezna uprava, Područni ured Slavonija i Baranja, Požega</derivirana_varijabla>
  </DomainObject.Predmet.StrankaIDrugi>
  <DomainObject.Predmet.ProtustrankaIDrugi>
    <izvorni_sadrzaj>PEPA I ZET, d. o. o. za proizvodnju, trgovinu, usluge i uvoz-izvoz</izvorni_sadrzaj>
    <derivirana_varijabla naziv="DomainObject.Predmet.ProtustrankaIDrugi_1">PEPA I ZET, d. o. o. za proizvodnju, trgovinu, usluge i uvoz-izvoz</derivirana_varijabla>
  </DomainObject.Predmet.ProtustrankaIDrugi>
  <DomainObject.Predmet.StrankaIDrugiAdressOIB>
    <izvorni_sadrzaj>RH, Ministarstvo financija, Porezna uprava, Područni ured Slavonija i Baranja, Požega, OIB 18683136487, Katančićeva 5/a, 10000 Zagreb</izvorni_sadrzaj>
    <derivirana_varijabla naziv="DomainObject.Predmet.StrankaIDrugiAdressOIB_1">RH, Ministarstvo financija, Porezna uprava, Područni ured Slavonija i Baranja, Požega, OIB 18683136487, Katančićeva 5/a, 10000 Zagreb</derivirana_varijabla>
  </DomainObject.Predmet.StrankaIDrugiAdressOIB>
  <DomainObject.Predmet.ProtustrankaIDrugiAdressOIB>
    <izvorni_sadrzaj>PEPA I ZET, d. o. o. za proizvodnju, trgovinu, usluge i uvoz-izvoz, OIB 63744610992, Požeška 29, 34334 Kaptol</izvorni_sadrzaj>
    <derivirana_varijabla naziv="DomainObject.Predmet.ProtustrankaIDrugiAdressOIB_1">PEPA I ZET, d. o. o. za proizvodnju, trgovinu, usluge i uvoz-izvoz, OIB 63744610992, Požeška 29, 34334 Kaptol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PEPA I ZET, d. o. o. za proizvodnju, trgovinu, usluge i uvoz-izvoz</item>
      <item>RH, Ministarstvo financija, Porezna uprava, Područni ured Slavonija i Baranja, Požega</item>
      <item>Županijsko državno odvjetništvo Slavonski Brod</item>
    </izvorni_sadrzaj>
    <derivirana_varijabla naziv="DomainObject.Predmet.SudioniciListNaziv_1">
      <item>PEPA I ZET, d. o. o. za proizvodnju, trgovinu, usluge i uvoz-izvoz</item>
      <item>RH, Ministarstvo financija, Porezna uprava, Područni ured Slavonija i Baranja, Požega</item>
      <item>Županijsko državno odvjetništvo Slavonski Brod</item>
    </derivirana_varijabla>
  </DomainObject.Predmet.SudioniciListNaziv>
  <DomainObject.Predmet.SudioniciListAdressOIB>
    <izvorni_sadrzaj>
      <item>PEPA I ZET, d. o. o. za proizvodnju, trgovinu, usluge i uvoz-izvoz, OIB 63744610992, Požeška 29,34334 Kaptol</item>
      <item>RH, Ministarstvo financija, Porezna uprava, Područni ured Slavonija i Baranja, Požega, OIB 18683136487, Katančićeva 5/a,10000 Zagreb</item>
      <item>Županijsko državno odvjetništvo Slavonski Brod, Starčevićeva,35000 Slavonski Brod</item>
    </izvorni_sadrzaj>
    <derivirana_varijabla naziv="DomainObject.Predmet.SudioniciListAdressOIB_1">
      <item>PEPA I ZET, d. o. o. za proizvodnju, trgovinu, usluge i uvoz-izvoz, OIB 63744610992, Požeška 29,34334 Kaptol</item>
      <item>RH, Ministarstvo financija, Porezna uprava, Područni ured Slavonija i Baranja, Požega, OIB 18683136487, Katančićeva 5/a,10000 Zagreb</item>
      <item>Županijsko državno odvjetništvo Slavonski Brod, Starčevićeva,35000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63744610992</item>
      <item>, OIB 18683136487</item>
      <item>, OIB null</item>
    </izvorni_sadrzaj>
    <derivirana_varijabla naziv="DomainObject.Predmet.SudioniciListNazivOIB_1">
      <item>, OIB 63744610992</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572</properties:Words>
  <properties:Characters>3078</properties:Characters>
  <properties:Lines>88</properties:Lines>
  <properties:Paragraphs>30</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2017-02-27T06:49:00Z</dcterms:created>
  <dc:creator>wsadmin</dc:creator>
  <cp:lastModifiedBy>wsadmin</cp:lastModifiedBy>
  <cp:lastPrinted>2017-02-28T09:44:00Z</cp:lastPrinted>
  <dcterms:modified xmlns:xsi="http://www.w3.org/2001/XMLSchema-instance" xsi:type="dcterms:W3CDTF">2017-02-28T09:47:00Z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