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2a5a" w14:paraId="3fd2a5a" w:rsidRDefault="00354ABC" w:rsidR="00354AB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76421F">
      <w:pPr>
        <w:jc w:val="both"/>
      </w:pPr>
      <w:r w:rsidRPr="0076421F">
        <w:rPr>
          <w:lang w:val="pl-PL"/>
        </w:rPr>
        <w:t>REPUBLIKA HRVATSKA</w:t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</w:p>
    <w:p w:rsidRDefault="004B23BC" w:rsidP="004B23BC" w:rsidR="004B23BC" w:rsidRPr="0076421F">
      <w:pPr>
        <w:jc w:val="both"/>
        <w:rPr>
          <w:lang w:val="pl-PL"/>
        </w:rPr>
      </w:pPr>
      <w:r w:rsidRPr="0076421F">
        <w:rPr>
          <w:lang w:val="pl-PL"/>
        </w:rPr>
        <w:t>TRGOVAČKI SUD U ZAGREBU</w:t>
      </w:r>
    </w:p>
    <w:p w:rsidRDefault="004B23BC" w:rsidP="004B23BC" w:rsidR="004B23BC" w:rsidRPr="0076421F">
      <w:pPr>
        <w:jc w:val="both"/>
      </w:pPr>
      <w:r w:rsidRPr="0076421F">
        <w:rPr>
          <w:lang w:val="pt-BR"/>
        </w:rPr>
        <w:t>Zagreb, Amruševa 2/II</w:t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  <w:t xml:space="preserve">        </w:t>
      </w:r>
      <w:r w:rsidR="00354ABC">
        <w:rPr>
          <w:lang w:val="pt-BR"/>
        </w:rPr>
        <w:t xml:space="preserve">     </w:t>
      </w:r>
      <w:r w:rsidR="00152A1E" w:rsidRPr="0076421F">
        <w:rPr>
          <w:lang w:val="pt-BR"/>
        </w:rPr>
        <w:t xml:space="preserve">  </w:t>
      </w:r>
      <w:r w:rsidRPr="0076421F">
        <w:rPr>
          <w:lang w:val="pt-BR"/>
        </w:rPr>
        <w:t xml:space="preserve"> </w:t>
      </w:r>
      <w:r w:rsidR="002A17B2">
        <w:t>67. St-1285</w:t>
      </w:r>
      <w:r w:rsidR="004D4406" w:rsidRPr="0076421F">
        <w:t>/15</w:t>
      </w:r>
      <w:r w:rsidR="00354ABC">
        <w:t>-4</w:t>
      </w:r>
    </w:p>
    <w:p w:rsidRDefault="00152A1E" w:rsidP="004B23BC" w:rsidR="00152A1E" w:rsidRPr="0076421F">
      <w:pPr>
        <w:jc w:val="both"/>
        <w:rPr>
          <w:lang w:val="pt-BR"/>
        </w:rPr>
      </w:pPr>
    </w:p>
    <w:p w:rsidRDefault="004D4406" w:rsidP="004D4406" w:rsidR="004D4406" w:rsidRPr="0076421F">
      <w:pPr>
        <w:jc w:val="center"/>
        <w:rPr>
          <w:lang w:val="pt-BR"/>
        </w:rPr>
      </w:pPr>
      <w:r w:rsidRPr="0076421F">
        <w:rPr>
          <w:lang w:val="pt-BR"/>
        </w:rPr>
        <w:t>U  I M E  R E P U B L I K E  H R V A T S K E</w:t>
      </w:r>
    </w:p>
    <w:p w:rsidRDefault="004D4406" w:rsidP="004B23BC" w:rsidR="004D4406" w:rsidRPr="0076421F">
      <w:pPr>
        <w:jc w:val="center"/>
        <w:rPr>
          <w:lang w:val="pt-BR"/>
        </w:rPr>
      </w:pPr>
    </w:p>
    <w:p w:rsidRDefault="004B23BC" w:rsidP="004B23BC" w:rsidR="004B23BC" w:rsidRPr="0076421F">
      <w:pPr>
        <w:jc w:val="center"/>
        <w:rPr>
          <w:lang w:val="pt-BR"/>
        </w:rPr>
      </w:pPr>
      <w:r w:rsidRPr="0076421F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proofErr w:type="spellStart"/>
      <w:r w:rsidRPr="00152A1E">
        <w:rPr>
          <w:lang w:val="en-GB"/>
        </w:rPr>
        <w:t>Trgovački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>FINANCIJSKE AGENCIJE</w:t>
      </w:r>
      <w:r w:rsidR="0076421F">
        <w:rPr>
          <w:lang w:val="en-GB"/>
        </w:rPr>
        <w:t xml:space="preserve">, Zagreb, </w:t>
      </w:r>
      <w:proofErr w:type="spellStart"/>
      <w:r w:rsidR="0076421F">
        <w:rPr>
          <w:lang w:val="en-GB"/>
        </w:rPr>
        <w:t>Ulica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grada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Vukovara</w:t>
      </w:r>
      <w:proofErr w:type="spellEnd"/>
      <w:r w:rsidR="0076421F">
        <w:rPr>
          <w:lang w:val="en-GB"/>
        </w:rPr>
        <w:t xml:space="preserve"> 70</w:t>
      </w:r>
      <w:r w:rsidR="004D4406">
        <w:rPr>
          <w:lang w:val="en-GB"/>
        </w:rPr>
        <w:t xml:space="preserve">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r w:rsidR="002A17B2" w:rsidRPr="002A17B2">
        <w:t>POLJO-SIG d.o.o., Sesvete, Varaždinska 28, OIB: 10865736178</w:t>
      </w:r>
      <w:r w:rsidRPr="00152A1E">
        <w:rPr>
          <w:lang w:val="en-GB"/>
        </w:rPr>
        <w:t xml:space="preserve">, </w:t>
      </w:r>
      <w:r w:rsidR="002B7CCC">
        <w:rPr>
          <w:lang w:val="en-GB"/>
        </w:rPr>
        <w:t xml:space="preserve">15. </w:t>
      </w:r>
      <w:proofErr w:type="spellStart"/>
      <w:proofErr w:type="gramStart"/>
      <w:r w:rsidR="002B7CCC">
        <w:rPr>
          <w:lang w:val="en-GB"/>
        </w:rPr>
        <w:t>siječnja</w:t>
      </w:r>
      <w:proofErr w:type="spellEnd"/>
      <w:proofErr w:type="gramEnd"/>
      <w:r w:rsidR="002B7CCC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2A17B2" w:rsidRPr="002A17B2">
        <w:t>POLJO-SIG d.o.o., Sesvete, Varaždinska 28, OIB: 10865736178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E437C6" w:rsidP="004B23BC" w:rsidR="00E437C6" w:rsidRPr="00152A1E">
      <w:pPr>
        <w:jc w:val="both"/>
      </w:pPr>
    </w:p>
    <w:p w:rsidRDefault="004B23BC" w:rsidP="002B7CCC" w:rsidR="004B23BC" w:rsidRPr="00152A1E">
      <w:pPr>
        <w:ind w:firstLine="708"/>
        <w:jc w:val="both"/>
      </w:pPr>
      <w:r w:rsidRPr="00152A1E">
        <w:t xml:space="preserve">Provjerom u sudskom registru ovog suda utvrđeno je da je rješenjem poslovni broj </w:t>
      </w:r>
      <w:r w:rsidR="00152A1E" w:rsidRPr="00152A1E">
        <w:br/>
      </w:r>
      <w:proofErr w:type="spellStart"/>
      <w:r w:rsidR="002A17B2">
        <w:t>Tt</w:t>
      </w:r>
      <w:proofErr w:type="spellEnd"/>
      <w:r w:rsidR="002A17B2">
        <w:t>-05/11909</w:t>
      </w:r>
      <w:r w:rsidR="0076421F">
        <w:t>-1</w:t>
      </w:r>
      <w:r w:rsidR="000852E4" w:rsidRPr="000852E4">
        <w:t xml:space="preserve"> </w:t>
      </w:r>
      <w:r w:rsidR="004D4406" w:rsidRPr="000852E4">
        <w:t>od</w:t>
      </w:r>
      <w:r w:rsidR="002A17B2">
        <w:t xml:space="preserve"> 15. prosinca 2005.</w:t>
      </w:r>
      <w:r w:rsidRPr="00152A1E">
        <w:t xml:space="preserve"> društvo</w:t>
      </w:r>
      <w:r w:rsidR="006A3D4D" w:rsidRPr="006A3D4D">
        <w:rPr>
          <w:lang w:val="en-GB"/>
        </w:rPr>
        <w:t xml:space="preserve"> </w:t>
      </w:r>
      <w:r w:rsidR="002A17B2" w:rsidRPr="002A17B2">
        <w:t>POLJO-SIG d.o.o., Sesvete, Varaždinska 28</w:t>
      </w:r>
      <w:r w:rsidRPr="00152A1E">
        <w:rPr>
          <w:lang w:val="en-GB"/>
        </w:rPr>
        <w:t>,</w:t>
      </w:r>
      <w:r w:rsidRPr="00152A1E">
        <w:rPr>
          <w:lang w:val="pt-BR"/>
        </w:rPr>
        <w:t xml:space="preserve"> brisano iz sudskog registra. </w:t>
      </w:r>
    </w:p>
    <w:p w:rsidRDefault="004B23BC" w:rsidP="004B23BC" w:rsidR="002B7CCC" w:rsidRPr="00152A1E">
      <w:pPr>
        <w:tabs>
          <w:tab w:pos="720" w:val="left"/>
        </w:tabs>
        <w:jc w:val="both"/>
      </w:pPr>
      <w:r w:rsidRPr="00152A1E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152A1E">
          <w:t>3. st</w:t>
        </w:r>
      </w:smartTag>
      <w:r w:rsidRPr="00152A1E">
        <w:t xml:space="preserve">. 1. Stečajnog zakona („Narodne novine“ broj </w:t>
      </w:r>
      <w:r w:rsidR="004D4406">
        <w:t>71/15</w:t>
      </w:r>
      <w:r w:rsidRPr="00152A1E">
        <w:t xml:space="preserve">, dalje: SZ) stečaj se može provesti </w:t>
      </w:r>
      <w:r w:rsidR="004D4406" w:rsidRP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4D4406">
        <w:t>.</w:t>
      </w:r>
    </w:p>
    <w:p w:rsidRDefault="004B23BC" w:rsidP="004B23BC" w:rsidR="004B23BC" w:rsidRPr="00152A1E">
      <w:pPr>
        <w:tabs>
          <w:tab w:pos="720" w:val="left"/>
        </w:tabs>
        <w:jc w:val="both"/>
      </w:pPr>
      <w:r w:rsidRPr="00152A1E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2B7CCC">
        <w:t>15. siječnja 2016</w:t>
      </w:r>
      <w:r w:rsidR="00C907C8" w:rsidRPr="00152A1E">
        <w:t>.</w:t>
      </w:r>
    </w:p>
    <w:p w:rsidRDefault="00867960" w:rsidP="002B7CCC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2B7CCC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2B7CCC">
        <w:rPr>
          <w:lang w:val="pl-PL"/>
        </w:rPr>
        <w:t xml:space="preserve">               Gordan Zubak</w:t>
      </w:r>
      <w:r w:rsidR="00354ABC">
        <w:rPr>
          <w:lang w:val="pl-PL"/>
        </w:rPr>
        <w:t>, v.r.</w:t>
      </w:r>
    </w:p>
    <w:p w:rsidRDefault="002B7CCC" w:rsidP="002B7CCC" w:rsidR="002B7CCC">
      <w:pPr>
        <w:jc w:val="right"/>
        <w:rPr>
          <w:lang w:val="pl-PL"/>
        </w:rPr>
      </w:pPr>
    </w:p>
    <w:p w:rsidRDefault="002B7CCC" w:rsidP="002B7CCC" w:rsidR="002B7CCC" w:rsidRPr="00152A1E">
      <w:pPr>
        <w:jc w:val="right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B7CCC" w:rsidP="00867960" w:rsidR="002B7CCC">
      <w:pPr>
        <w:rPr>
          <w:lang w:val="pl-PL"/>
        </w:rPr>
      </w:pPr>
    </w:p>
    <w:p w:rsidRDefault="00354ABC" w:rsidP="001745C1" w:rsidR="00354AB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4D4406" w:rsidP="00354ABC" w:rsidR="004D4406" w:rsidRPr="00152A1E">
      <w:pPr>
        <w:ind w:left="720"/>
      </w:pPr>
    </w:p>
    <w:sectPr w:rsidSect="00354ABC" w:rsidR="004D4406" w:rsidRPr="00152A1E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852E4"/>
    <w:rsid w:val="000A7A51"/>
    <w:rsid w:val="00152A1E"/>
    <w:rsid w:val="00181D9A"/>
    <w:rsid w:val="002A17B2"/>
    <w:rsid w:val="002B7CCC"/>
    <w:rsid w:val="00346074"/>
    <w:rsid w:val="00350AD0"/>
    <w:rsid w:val="00354ABC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76421F"/>
    <w:rsid w:val="00780585"/>
    <w:rsid w:val="007B3B75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4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54A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4A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4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54A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4A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St-1285/2015</izvorni_sadrzaj>
    <derivirana_varijabla naziv="DomainObject.Predmet.OznakaBroj_1">St-1285/2015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POLJO-SIG d.o.o.</izvorni_sadrzaj>
    <derivirana_varijabla naziv="DomainObject.Predmet.ProtustrankaFormated_1">  POLJO-SIG d.o.o.</derivirana_varijabla>
  </DomainObject.Predmet.ProtustrankaFormated>
  <DomainObject.Predmet.ProtustrankaFormatedOIB>
    <izvorni_sadrzaj>  POLJO-SIG d.o.o., OIB 10865736178</izvorni_sadrzaj>
    <derivirana_varijabla naziv="DomainObject.Predmet.ProtustrankaFormatedOIB_1">  POLJO-SIG d.o.o., OIB 10865736178</derivirana_varijabla>
  </DomainObject.Predmet.ProtustrankaFormatedOIB>
  <DomainObject.Predmet.ProtustrankaFormatedWithAdress>
    <izvorni_sadrzaj> POLJO-SIG d.o.o., Varaždinska 28, 10360 Sesvete</izvorni_sadrzaj>
    <derivirana_varijabla naziv="DomainObject.Predmet.ProtustrankaFormatedWithAdress_1"> POLJO-SIG d.o.o., Varaždinska 28, 10360 Sesvete</derivirana_varijabla>
  </DomainObject.Predmet.ProtustrankaFormatedWithAdress>
  <DomainObject.Predmet.ProtustrankaFormatedWithAdressOIB>
    <izvorni_sadrzaj> POLJO-SIG d.o.o., OIB 10865736178, Varaždinska 28, 10360 Sesvete</izvorni_sadrzaj>
    <derivirana_varijabla naziv="DomainObject.Predmet.ProtustrankaFormatedWithAdressOIB_1"> POLJO-SIG d.o.o., OIB 10865736178, Varaždinska 28, 10360 Sesvete</derivirana_varijabla>
  </DomainObject.Predmet.ProtustrankaFormatedWithAdressOIB>
  <DomainObject.Predmet.ProtustrankaWithAdress>
    <izvorni_sadrzaj>POLJO-SIG d.o.o. Varaždinska 28, 10360 Sesvete</izvorni_sadrzaj>
    <derivirana_varijabla naziv="DomainObject.Predmet.ProtustrankaWithAdress_1">POLJO-SIG d.o.o. Varaždinska 28, 10360 Sesvete</derivirana_varijabla>
  </DomainObject.Predmet.ProtustrankaWithAdress>
  <DomainObject.Predmet.ProtustrankaWithAdressOIB>
    <izvorni_sadrzaj>POLJO-SIG d.o.o., OIB 10865736178, Varaždinska 28, 10360 Sesvete</izvorni_sadrzaj>
    <derivirana_varijabla naziv="DomainObject.Predmet.ProtustrankaWithAdressOIB_1">POLJO-SIG d.o.o., OIB 10865736178, Varaždinska 28, 10360 Sesvete</derivirana_varijabla>
  </DomainObject.Predmet.ProtustrankaWithAdressOIB>
  <DomainObject.Predmet.ProtustrankaNazivFormated>
    <izvorni_sadrzaj>POLJO-SIG d.o.o.</izvorni_sadrzaj>
    <derivirana_varijabla naziv="DomainObject.Predmet.ProtustrankaNazivFormated_1">POLJO-SIG d.o.o.</derivirana_varijabla>
  </DomainObject.Predmet.ProtustrankaNazivFormated>
  <DomainObject.Predmet.ProtustrankaNazivFormatedOIB>
    <izvorni_sadrzaj>POLJO-SIG d.o.o., OIB 10865736178</izvorni_sadrzaj>
    <derivirana_varijabla naziv="DomainObject.Predmet.ProtustrankaNazivFormatedOIB_1">POLJO-SIG d.o.o., OIB 10865736178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POLJO-SIG d.o.o.</item>
    </izvorni_sadrzaj>
    <derivirana_varijabla naziv="DomainObject.Predmet.ProtuStrankaListFormated_1">
      <item>POLJO-SIG d.o.o.</item>
    </derivirana_varijabla>
  </DomainObject.Predmet.ProtuStrankaListFormated>
  <DomainObject.Predmet.ProtuStrankaListFormatedOIB>
    <izvorni_sadrzaj>
      <item>POLJO-SIG d.o.o., OIB 10865736178</item>
    </izvorni_sadrzaj>
    <derivirana_varijabla naziv="DomainObject.Predmet.ProtuStrankaListFormatedOIB_1">
      <item>POLJO-SIG d.o.o., OIB 10865736178</item>
    </derivirana_varijabla>
  </DomainObject.Predmet.ProtuStrankaListFormatedOIB>
  <DomainObject.Predmet.ProtuStrankaListFormatedWithAdress>
    <izvorni_sadrzaj>
      <item>POLJO-SIG d.o.o., Varaždinska 28, 10360 Sesvete</item>
    </izvorni_sadrzaj>
    <derivirana_varijabla naziv="DomainObject.Predmet.ProtuStrankaListFormatedWithAdress_1">
      <item>POLJO-SIG d.o.o., Varaždinska 28, 10360 Sesvete</item>
    </derivirana_varijabla>
  </DomainObject.Predmet.ProtuStrankaListFormatedWithAdress>
  <DomainObject.Predmet.ProtuStrankaListFormatedWithAdressOIB>
    <izvorni_sadrzaj>
      <item>POLJO-SIG d.o.o., OIB 10865736178, Varaždinska 28, 10360 Sesvete</item>
    </izvorni_sadrzaj>
    <derivirana_varijabla naziv="DomainObject.Predmet.ProtuStrankaListFormatedWithAdressOIB_1">
      <item>POLJO-SIG d.o.o., OIB 10865736178, Varaždinska 28, 10360 Sesvete</item>
    </derivirana_varijabla>
  </DomainObject.Predmet.ProtuStrankaListFormatedWithAdressOIB>
  <DomainObject.Predmet.ProtuStrankaListNazivFormated>
    <izvorni_sadrzaj>
      <item>POLJO-SIG d.o.o.</item>
    </izvorni_sadrzaj>
    <derivirana_varijabla naziv="DomainObject.Predmet.ProtuStrankaListNazivFormated_1">
      <item>POLJO-SIG d.o.o.</item>
    </derivirana_varijabla>
  </DomainObject.Predmet.ProtuStrankaListNazivFormated>
  <DomainObject.Predmet.ProtuStrankaListNazivFormatedOIB>
    <izvorni_sadrzaj>
      <item>POLJO-SIG d.o.o., OIB 10865736178</item>
    </izvorni_sadrzaj>
    <derivirana_varijabla naziv="DomainObject.Predmet.ProtuStrankaListNazivFormatedOIB_1">
      <item>POLJO-SIG d.o.o., OIB 10865736178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POLJO-SIG d.o.o.</izvorni_sadrzaj>
    <derivirana_varijabla naziv="DomainObject.Predmet.ProtustrankaIDrugi_1">POLJO-SIG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POLJO-SIG d.o.o., OIB 10865736178, Varaždinska 28, 10360 Sesvete</izvorni_sadrzaj>
    <derivirana_varijabla naziv="DomainObject.Predmet.ProtustrankaIDrugiAdressOIB_1">POLJO-SIG d.o.o., OIB 10865736178, Varaždinska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POLJO-SIG d.o.o.</item>
    </izvorni_sadrzaj>
    <derivirana_varijabla naziv="DomainObject.Predmet.SudioniciListNaziv_1">
      <item>FINA Regionalni centar Zagreb</item>
      <item>POLJO-SIG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POLJO-SIG d.o.o., OIB 10865736178, Varaždinska 28,10360 Sesvete</item>
    </izvorni_sadrzaj>
    <derivirana_varijabla naziv="DomainObject.Predmet.SudioniciListAdressOIB_1">
      <item>FINA Regionalni centar Zagreb, OIB 85821130368, Trg svibanjskih žrtava 1995. 1,10000 Zagreb</item>
      <item>POLJO-SIG d.o.o., OIB 10865736178, Varaždinska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10865736178</item>
    </izvorni_sadrzaj>
    <derivirana_varijabla naziv="DomainObject.Predmet.SudioniciListNazivOIB_1">
      <item>, OIB 85821130368</item>
      <item>, OIB 10865736178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1469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2015-11-24T14:38:00Z</dcterms:created>
  <dc:creator>gzubak</dc:creator>
  <cp:lastModifiedBy>Ivana Rogić</cp:lastModifiedBy>
  <cp:lastPrinted>2016-01-15T10:22:00Z</cp:lastPrinted>
  <dcterms:modified xmlns:xsi="http://www.w3.org/2001/XMLSchema-instance" xsi:type="dcterms:W3CDTF">2016-01-15T10:23:00Z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