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f67f" w14:paraId="a57f67f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A533E">
        <w:t>4342/16-14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6A533E" w:rsidRPr="00DC2F77">
        <w:rPr>
          <w:lang w:val="pt-BR"/>
        </w:rPr>
        <w:t>BRZI MOST d.o.o., Zagreb, Jezerska 30, OIB 26801271399</w:t>
      </w:r>
      <w:r>
        <w:rPr>
          <w:lang w:val="pt-BR"/>
        </w:rPr>
        <w:t xml:space="preserve">, </w:t>
      </w:r>
      <w:r w:rsidR="00594A14">
        <w:rPr>
          <w:lang w:val="pt-BR"/>
        </w:rPr>
        <w:t>2</w:t>
      </w:r>
      <w:r w:rsidR="006A533E">
        <w:rPr>
          <w:lang w:val="pt-BR"/>
        </w:rPr>
        <w:t>9</w:t>
      </w:r>
      <w:r w:rsidR="00594A14">
        <w:rPr>
          <w:lang w:val="pt-BR"/>
        </w:rPr>
        <w:t>. studenog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A533E" w:rsidRPr="00DC2F77">
        <w:rPr>
          <w:lang w:val="pt-BR"/>
        </w:rPr>
        <w:t>BRZI MOST d.o.o., Zagreb, Jezerska 30, OIB 26801271399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6A533E">
        <w:t>4342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6A533E" w:rsidRPr="00DC2F77">
        <w:rPr>
          <w:lang w:val="pt-BR"/>
        </w:rPr>
        <w:t>BRZI MOST d.o.o., Zagreb, Jezerska 30, OIB 26801271399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A533E" w:rsidP="006A533E" w:rsidR="006A533E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183</w:t>
      </w:r>
      <w:r w:rsidRPr="00CA1A6F">
        <w:t xml:space="preserve"> dana, u ukupnom iznosu od </w:t>
      </w:r>
      <w:r>
        <w:t>43.414,01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6A533E" w:rsidR="006A533E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A533E">
        <w:t>7. studenog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6A533E">
        <w:t>29. studenog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</w:t>
      </w:r>
      <w:r w:rsidR="006A533E">
        <w:t>Spisu prileži podnesak Ministarstva financija-Porezna uprava, Područni ured Zagreb, Služba za naplatu i ovrhu od 25. srpnja 20117. (list 10 spisa) iz kojeg proizlazi da su uvidom u informacijski sustav Porezne uprave te evidenciju PBZO utvrdili da su nadležne institucije dostavile podatak da dužnik ne posjeduje pokretnu odnosno nepokretnu imovinu.</w:t>
      </w:r>
    </w:p>
    <w:p w:rsidRDefault="006A533E" w:rsidP="006A533E" w:rsidR="00CA5441" w:rsidRPr="0065182A">
      <w:pPr>
        <w:ind w:firstLine="708"/>
        <w:jc w:val="both"/>
      </w:pPr>
      <w:r>
        <w:t>P</w:t>
      </w:r>
      <w:r w:rsidR="00CA5441"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CA5441" w:rsidP="00DF2988" w:rsidR="00DF2988" w:rsidRPr="00AC7999">
      <w:pPr>
        <w:jc w:val="both"/>
      </w:pPr>
      <w:r w:rsidRPr="0065182A">
        <w:tab/>
        <w:t>Sukladno navedenoj odredbi, sud je uvidom</w:t>
      </w:r>
      <w:r>
        <w:t xml:space="preserve"> </w:t>
      </w:r>
      <w:r w:rsidR="00DF2988" w:rsidRPr="00AC7999">
        <w:t xml:space="preserve">u Zajednički informacijski sustav zemljišnih knjiga i katastra od </w:t>
      </w:r>
      <w:r w:rsidR="006A533E">
        <w:t>29. studenoga</w:t>
      </w:r>
      <w:r w:rsidR="00DF2988" w:rsidRPr="00AC7999">
        <w:t xml:space="preserve"> 2017. </w:t>
      </w:r>
      <w:r w:rsidR="005E4941" w:rsidRPr="00AC7999">
        <w:t xml:space="preserve">(list </w:t>
      </w:r>
      <w:r w:rsidR="006A533E">
        <w:t>21</w:t>
      </w:r>
      <w:r w:rsidR="00DF2988" w:rsidRPr="00AC7999">
        <w:t xml:space="preserve"> spisa) utvrdio da dužnik nije </w:t>
      </w:r>
      <w:r w:rsidR="0001278B" w:rsidRPr="00AC7999">
        <w:t>vlasnik</w:t>
      </w:r>
      <w:r w:rsidR="00DF2988" w:rsidRPr="00AC7999">
        <w:t xml:space="preserve"> nekretnina.</w:t>
      </w:r>
    </w:p>
    <w:p w:rsidRDefault="00DF2988" w:rsidP="0001278B" w:rsidR="00DF2988">
      <w:pPr>
        <w:jc w:val="both"/>
      </w:pPr>
      <w:r w:rsidRPr="0002701E">
        <w:tab/>
        <w:t xml:space="preserve">Uvidom u </w:t>
      </w:r>
      <w:r w:rsidR="006A533E">
        <w:t>potvrdu Financijske agencije</w:t>
      </w:r>
      <w:r>
        <w:t xml:space="preserve"> od </w:t>
      </w:r>
      <w:r w:rsidR="006A533E">
        <w:t>7</w:t>
      </w:r>
      <w:r w:rsidR="00CA5441">
        <w:t>. srpnja</w:t>
      </w:r>
      <w:r w:rsidR="0001278B">
        <w:t xml:space="preserve"> 2017. (list </w:t>
      </w:r>
      <w:r w:rsidR="006A533E">
        <w:t>7</w:t>
      </w:r>
      <w:r w:rsidR="0001278B">
        <w:t xml:space="preserve"> spisa) utvrđeno je da je dužnik na dan </w:t>
      </w:r>
      <w:r w:rsidR="00594A14">
        <w:t>7</w:t>
      </w:r>
      <w:r w:rsidR="00CA5441">
        <w:t>. srpnja</w:t>
      </w:r>
      <w:r w:rsidR="0001278B">
        <w:t xml:space="preserve"> 2017. u Očevidniku redoslijeda osnova za plaćanje imao neizvršene osnove za plaćanje u neprekinutom razdoblju od </w:t>
      </w:r>
      <w:r w:rsidR="006A533E">
        <w:t>857</w:t>
      </w:r>
      <w:r w:rsidR="0001278B">
        <w:t xml:space="preserve"> dana u ukupnom iznosu od </w:t>
      </w:r>
      <w:r w:rsidR="006A533E">
        <w:t>49.212,52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94A14">
        <w:t>2</w:t>
      </w:r>
      <w:r w:rsidR="006A533E">
        <w:t>9</w:t>
      </w:r>
      <w:r w:rsidR="00594A14">
        <w:t>. studenog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1F7728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1F7728" w:rsidP="00C359B6" w:rsidR="001F7728">
      <w:pPr>
        <w:pStyle w:val="Bezproreda"/>
        <w:ind w:left="4956"/>
        <w:jc w:val="right"/>
      </w:pPr>
      <w:r>
        <w:t>Za točnost otpravka - ovlašteni službenik</w:t>
      </w:r>
    </w:p>
    <w:p w:rsidRDefault="001F7728" w:rsidP="00C359B6" w:rsidR="001F7728">
      <w:pPr>
        <w:pStyle w:val="Bezproreda"/>
        <w:ind w:left="4956"/>
        <w:jc w:val="right"/>
      </w:pPr>
      <w:r>
        <w:t>Karmela Dolenc</w:t>
      </w:r>
    </w:p>
    <w:p w:rsidRDefault="001F7728" w:rsidP="00065B42" w:rsidR="001F7728"/>
    <w:sectPr w:rsidSect="001B2E63" w:rsidR="001F772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F772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B5EED">
          <w:rPr>
            <w:sz w:val="24"/>
          </w:rPr>
          <w:t>4</w:t>
        </w:r>
        <w:r w:rsidR="006A533E">
          <w:rPr>
            <w:sz w:val="24"/>
          </w:rPr>
          <w:t>342/16-14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2376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F7728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4E508A"/>
    <w:rsid w:val="00501EBB"/>
    <w:rsid w:val="005356ED"/>
    <w:rsid w:val="00535D8E"/>
    <w:rsid w:val="005543BD"/>
    <w:rsid w:val="0059075B"/>
    <w:rsid w:val="00591F57"/>
    <w:rsid w:val="00594A14"/>
    <w:rsid w:val="005C109B"/>
    <w:rsid w:val="005E4941"/>
    <w:rsid w:val="005F5FCA"/>
    <w:rsid w:val="0062522C"/>
    <w:rsid w:val="00652C5D"/>
    <w:rsid w:val="00662884"/>
    <w:rsid w:val="006850B7"/>
    <w:rsid w:val="006A533E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5EED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C7999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5441"/>
    <w:rsid w:val="00CA7926"/>
    <w:rsid w:val="00CE176E"/>
    <w:rsid w:val="00D24310"/>
    <w:rsid w:val="00D346E6"/>
    <w:rsid w:val="00D35E30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772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772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4342</izvorni_sadrzaj>
    <derivirana_varijabla naziv="DomainObject.Predmet.Broj_1">4342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St-4342/2016</izvorni_sadrzaj>
    <derivirana_varijabla naziv="DomainObject.Predmet.OznakaBroj_1">St-4342/2016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MOST d.o.o. zastupanog po punomoćniku Kristina Šarić</izvorni_sadrzaj>
    <derivirana_varijabla naziv="DomainObject.Predmet.ProtustrankaFormated_1">  BRZI MOST d.o.o. zastupanog po punomoćniku Kristina Šarić</derivirana_varijabla>
  </DomainObject.Predmet.ProtustrankaFormated>
  <DomainObject.Predmet.ProtustrankaFormatedOIB>
    <izvorni_sadrzaj>  BRZI MOST d.o.o., OIB 26801271399 zastupanog po punomoćniku Kristina Šarić</izvorni_sadrzaj>
    <derivirana_varijabla naziv="DomainObject.Predmet.ProtustrankaFormatedOIB_1">  BRZI MOST d.o.o., OIB 26801271399 zastupanog po punomoćniku Kristina Šarić</derivirana_varijabla>
  </DomainObject.Predmet.ProtustrankaFormatedOIB>
  <DomainObject.Predmet.ProtustrankaFormatedWithAdress>
    <izvorni_sadrzaj> BRZI MOST d.o.o., Jezerska 30, 10000 Zagreb zastupanog po punomoćniku Kristina Šarić</izvorni_sadrzaj>
    <derivirana_varijabla naziv="DomainObject.Predmet.ProtustrankaFormatedWithAdress_1"> BRZI MOST d.o.o., Jezerska 30, 10000 Zagreb zastupanog po punomoćniku Kristina Šarić</derivirana_varijabla>
  </DomainObject.Predmet.ProtustrankaFormatedWithAdress>
  <DomainObject.Predmet.ProtustrankaFormatedWithAdressOIB>
    <izvorni_sadrzaj> BRZI MOST d.o.o., OIB 26801271399, Jezerska 30, 10000 Zagreb zastupanog po punomoćniku Kristina Šarić</izvorni_sadrzaj>
    <derivirana_varijabla naziv="DomainObject.Predmet.ProtustrankaFormatedWithAdressOIB_1"> BRZI MOST d.o.o., OIB 26801271399, Jezerska 30, 10000 Zagreb zastupanog po punomoćniku Kristina Šarić</derivirana_varijabla>
  </DomainObject.Predmet.ProtustrankaFormatedWithAdressOIB>
  <DomainObject.Predmet.ProtustrankaWithAdress>
    <izvorni_sadrzaj>BRZI MOST d.o.o. Jezerska 30, 10000 Zagreb</izvorni_sadrzaj>
    <derivirana_varijabla naziv="DomainObject.Predmet.ProtustrankaWithAdress_1">BRZI MOST d.o.o. Jezerska 30, 10000 Zagreb</derivirana_varijabla>
  </DomainObject.Predmet.ProtustrankaWithAdress>
  <DomainObject.Predmet.ProtustrankaWithAdressOIB>
    <izvorni_sadrzaj>BRZI MOST d.o.o., OIB 26801271399, Jezerska 30, 10000 Zagreb</izvorni_sadrzaj>
    <derivirana_varijabla naziv="DomainObject.Predmet.ProtustrankaWithAdressOIB_1">BRZI MOST d.o.o., OIB 26801271399, Jezerska 30, 10000 Zagreb</derivirana_varijabla>
  </DomainObject.Predmet.ProtustrankaWithAdressOIB>
  <DomainObject.Predmet.ProtustrankaNazivFormated>
    <izvorni_sadrzaj>BRZI MOST d.o.o.</izvorni_sadrzaj>
    <derivirana_varijabla naziv="DomainObject.Predmet.ProtustrankaNazivFormated_1">BRZI MOST d.o.o.</derivirana_varijabla>
  </DomainObject.Predmet.ProtustrankaNazivFormated>
  <DomainObject.Predmet.ProtustrankaNazivFormatedOIB>
    <izvorni_sadrzaj>BRZI MOST d.o.o., OIB 26801271399</izvorni_sadrzaj>
    <derivirana_varijabla naziv="DomainObject.Predmet.ProtustrankaNazivFormatedOIB_1">BRZI MOST d.o.o., OIB 26801271399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Šarić</izvorni_sadrzaj>
    <derivirana_varijabla naziv="DomainObject.Predmet.StrankaFormated_1">  FINA Regionalni centar Zagreb; Kristina Šarić</derivirana_varijabla>
  </DomainObject.Predmet.StrankaFormated>
  <DomainObject.Predmet.StrankaFormatedOIB>
    <izvorni_sadrzaj>  FINA Regionalni centar Zagreb, OIB 85821130368; Kristina Šarić, OIB 78248230344</izvorni_sadrzaj>
    <derivirana_varijabla naziv="DomainObject.Predmet.StrankaFormatedOIB_1">  FINA Regionalni centar Zagreb, OIB 85821130368; Kristina Šarić, OIB 78248230344</derivirana_varijabla>
  </DomainObject.Predmet.StrankaFormatedOIB>
  <DomainObject.Predmet.StrankaFormatedWithAdress>
    <izvorni_sadrzaj> FINA Regionalni centar Zagreb, Trg svibanjskih žrtava 1995. br. 1, 10000 Zagreb; Kristina Šarić, Culworth Rd. 29, Bassendean</izvorni_sadrzaj>
    <derivirana_varijabla naziv="DomainObject.Predmet.StrankaFormatedWithAdress_1"> FINA Regionalni centar Zagreb, Trg svibanjskih žrtava 1995. br. 1, 10000 Zagreb; Kristina Šarić, Culworth Rd. 29, Bassendean</derivirana_varijabla>
  </DomainObject.Predmet.StrankaFormatedWithAdress>
  <DomainObject.Predmet.StrankaFormatedWithAdressOIB>
    <izvorni_sadrzaj> FINA Regionalni centar Zagreb, OIB 85821130368, Trg svibanjskih žrtava 1995. br. 1, 10000 Zagreb; Kristina Šarić, OIB 78248230344, Culworth Rd. 29, Bassendean</izvorni_sadrzaj>
    <derivirana_varijabla naziv="DomainObject.Predmet.StrankaFormatedWithAdressOIB_1"> FINA Regionalni centar Zagreb, OIB 85821130368, Trg svibanjskih žrtava 1995. br. 1, 10000 Zagreb; Kristina Šarić, OIB 78248230344, Culworth Rd. 29, Bassendean</derivirana_varijabla>
  </DomainObject.Predmet.StrankaFormatedWithAdressOIB>
  <DomainObject.Predmet.StrankaWithAdress>
    <izvorni_sadrzaj>FINA Regionalni centar Zagreb Trg svibanjskih žrtava 1995. br. 1,10000 Zagreb,Kristina Šarić Culworth Rd. 29,Bassendean</izvorni_sadrzaj>
    <derivirana_varijabla naziv="DomainObject.Predmet.StrankaWithAdress_1">FINA Regionalni centar Zagreb Trg svibanjskih žrtava 1995. br. 1,10000 Zagreb,Kristina Šarić Culworth Rd. 29,Bassendean</derivirana_varijabla>
  </DomainObject.Predmet.StrankaWithAdress>
  <DomainObject.Predmet.StrankaWithAdressOIB>
    <izvorni_sadrzaj>FINA Regionalni centar Zagreb, OIB 85821130368, Trg svibanjskih žrtava 1995. br. 1,10000 Zagreb,Kristina Šarić, OIB 78248230344, Culworth Rd. 29,Bassendean</izvorni_sadrzaj>
    <derivirana_varijabla naziv="DomainObject.Predmet.StrankaWithAdressOIB_1">FINA Regionalni centar Zagreb, OIB 85821130368, Trg svibanjskih žrtava 1995. br. 1,10000 Zagreb,Kristina Šarić, OIB 78248230344, Culworth Rd. 29,Bassendean</derivirana_varijabla>
  </DomainObject.Predmet.StrankaWithAdressOIB>
  <DomainObject.Predmet.StrankaNazivFormated>
    <izvorni_sadrzaj>FINA Regionalni centar Zagreb,Kristina Šarić</izvorni_sadrzaj>
    <derivirana_varijabla naziv="DomainObject.Predmet.StrankaNazivFormated_1">FINA Regionalni centar Zagreb,Kristina Šarić</derivirana_varijabla>
  </DomainObject.Predmet.StrankaNazivFormated>
  <DomainObject.Predmet.StrankaNazivFormatedOIB>
    <izvorni_sadrzaj>FINA Regionalni centar Zagreb, OIB 85821130368,Kristina Šarić, OIB 78248230344</izvorni_sadrzaj>
    <derivirana_varijabla naziv="DomainObject.Predmet.StrankaNazivFormatedOIB_1">FINA Regionalni centar Zagreb, OIB 85821130368,Kristina Šarić, OIB 78248230344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Kristina Šarić</item>
    </izvorni_sadrzaj>
    <derivirana_varijabla naziv="DomainObject.Predmet.StrankaListFormated_1">
      <item>FINA Regionalni centar Zagreb</item>
      <item>Kristina Šarić</item>
    </derivirana_varijabla>
  </DomainObject.Predmet.StrankaListFormated>
  <DomainObject.Predmet.StrankaListFormatedOIB>
    <izvorni_sadrzaj>
      <item>FINA Regionalni centar Zagreb, OIB 85821130368</item>
      <item>Kristina Šarić, OIB 78248230344</item>
    </izvorni_sadrzaj>
    <derivirana_varijabla naziv="DomainObject.Predmet.StrankaListFormatedOIB_1">
      <item>FINA Regionalni centar Zagreb, OIB 85821130368</item>
      <item>Kristina Šarić, OIB 78248230344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Šarić, Culworth Rd. 29, Bassendean</item>
    </izvorni_sadrzaj>
    <derivirana_varijabla naziv="DomainObject.Predmet.StrankaListFormatedWithAdress_1">
      <item>FINA Regionalni centar Zagreb, Trg svibanjskih žrtava 1995. br. 1, 10000 Zagreb</item>
      <item>Kristina Šarić, Culworth Rd. 29, Bassendean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Šarić, OIB 78248230344, Culworth Rd. 29, Bassendean</item>
    </izvorni_sadrzaj>
    <derivirana_varijabla naziv="DomainObject.Predmet.StrankaListFormatedWithAdressOIB_1">
      <item>FINA Regionalni centar Zagreb, OIB 85821130368, Trg svibanjskih žrtava 1995. br. 1, 10000 Zagreb</item>
      <item>Kristina Šarić, OIB 78248230344, Culworth Rd. 29, Bassendean</item>
    </derivirana_varijabla>
  </DomainObject.Predmet.StrankaListFormatedWithAdressOIB>
  <DomainObject.Predmet.StrankaListNazivFormated>
    <izvorni_sadrzaj>
      <item>FINA Regionalni centar Zagreb</item>
      <item>Kristina Šarić</item>
    </izvorni_sadrzaj>
    <derivirana_varijabla naziv="DomainObject.Predmet.StrankaListNazivFormated_1">
      <item>FINA Regionalni centar Zagreb</item>
      <item>Kristina Šarić</item>
    </derivirana_varijabla>
  </DomainObject.Predmet.StrankaListNazivFormated>
  <DomainObject.Predmet.StrankaListNazivFormatedOIB>
    <izvorni_sadrzaj>
      <item>FINA Regionalni centar Zagreb, OIB 85821130368</item>
      <item>Kristina Šarić, OIB 78248230344</item>
    </izvorni_sadrzaj>
    <derivirana_varijabla naziv="DomainObject.Predmet.StrankaListNazivFormatedOIB_1">
      <item>FINA Regionalni centar Zagreb, OIB 85821130368</item>
      <item>Kristina Šarić, OIB 78248230344</item>
    </derivirana_varijabla>
  </DomainObject.Predmet.StrankaListNazivFormatedOIB>
  <DomainObject.Predmet.ProtuStrankaListFormated>
    <izvorni_sadrzaj>
      <item>BRZI MOST d.o.o. zastupanog po punomoćniku Kristina Šarić</item>
    </izvorni_sadrzaj>
    <derivirana_varijabla naziv="DomainObject.Predmet.ProtuStrankaListFormated_1">
      <item>BRZI MOST d.o.o. zastupanog po punomoćniku Kristina Šarić</item>
    </derivirana_varijabla>
  </DomainObject.Predmet.ProtuStrankaListFormated>
  <DomainObject.Predmet.ProtuStrankaListFormatedOIB>
    <izvorni_sadrzaj>
      <item>BRZI MOST d.o.o., OIB 26801271399 zastupanog po punomoćniku Kristina Šarić</item>
    </izvorni_sadrzaj>
    <derivirana_varijabla naziv="DomainObject.Predmet.ProtuStrankaListFormatedOIB_1">
      <item>BRZI MOST d.o.o., OIB 26801271399 zastupanog po punomoćniku Kristina Šarić</item>
    </derivirana_varijabla>
  </DomainObject.Predmet.ProtuStrankaListFormatedOIB>
  <DomainObject.Predmet.ProtuStrankaListFormatedWithAdress>
    <izvorni_sadrzaj>
      <item>BRZI MOST d.o.o., Jezerska 30, 10000 Zagreb zastupanog po punomoćniku Kristina Šarić</item>
    </izvorni_sadrzaj>
    <derivirana_varijabla naziv="DomainObject.Predmet.ProtuStrankaListFormatedWithAdress_1">
      <item>BRZI MOST d.o.o., Jezerska 30, 10000 Zagreb zastupanog po punomoćniku Kristina Šarić</item>
    </derivirana_varijabla>
  </DomainObject.Predmet.ProtuStrankaListFormatedWithAdress>
  <DomainObject.Predmet.ProtuStrankaListFormatedWithAdressOIB>
    <izvorni_sadrzaj>
      <item>BRZI MOST d.o.o., OIB 26801271399, Jezerska 30, 10000 Zagreb zastupanog po punomoćniku Kristina Šarić</item>
    </izvorni_sadrzaj>
    <derivirana_varijabla naziv="DomainObject.Predmet.ProtuStrankaListFormatedWithAdressOIB_1">
      <item>BRZI MOST d.o.o., OIB 26801271399, Jezerska 30, 10000 Zagreb zastupanog po punomoćniku Kristina Šarić</item>
    </derivirana_varijabla>
  </DomainObject.Predmet.ProtuStrankaListFormatedWithAdressOIB>
  <DomainObject.Predmet.ProtuStrankaListNazivFormated>
    <izvorni_sadrzaj>
      <item>BRZI MOST d.o.o.</item>
    </izvorni_sadrzaj>
    <derivirana_varijabla naziv="DomainObject.Predmet.ProtuStrankaListNazivFormated_1">
      <item>BRZI MOST d.o.o.</item>
    </derivirana_varijabla>
  </DomainObject.Predmet.ProtuStrankaListNazivFormated>
  <DomainObject.Predmet.ProtuStrankaListNazivFormatedOIB>
    <izvorni_sadrzaj>
      <item>BRZI MOST d.o.o., OIB 26801271399</item>
    </izvorni_sadrzaj>
    <derivirana_varijabla naziv="DomainObject.Predmet.ProtuStrankaListNazivFormatedOIB_1">
      <item>BRZI MOST d.o.o., OIB 26801271399</item>
    </derivirana_varijabla>
  </DomainObject.Predmet.ProtuStrankaListNazivFormatedOIB>
  <DomainObject.Predmet.OstaliListFormated>
    <izvorni_sadrzaj>
      <item>Kristina Šarić punomoćnik sudionika u postupku BRZI MOST d.o.o.</item>
    </izvorni_sadrzaj>
    <derivirana_varijabla naziv="DomainObject.Predmet.OstaliListFormated_1">
      <item>Kristina Šarić punomoćnik sudionika u postupku BRZI MOST d.o.o.</item>
    </derivirana_varijabla>
  </DomainObject.Predmet.OstaliListFormated>
  <DomainObject.Predmet.OstaliListFormatedOIB>
    <izvorni_sadrzaj>
      <item>Kristina Šarić, OIB 78248230344 punomoćnik sudionika u postupku BRZI MOST d.o.o.</item>
    </izvorni_sadrzaj>
    <derivirana_varijabla naziv="DomainObject.Predmet.OstaliListFormatedOIB_1">
      <item>Kristina Šarić, OIB 78248230344 punomoćnik sudionika u postupku BRZI MOST d.o.o.</item>
    </derivirana_varijabla>
  </DomainObject.Predmet.OstaliListFormatedOIB>
  <DomainObject.Predmet.OstaliListFormatedWithAdress>
    <izvorni_sadrzaj>
      <item>Kristina Šarić, Jezerska Ulica 30, 10000 Zagreb punomoćnik sudionika u postupku BRZI MOST d.o.o.</item>
    </izvorni_sadrzaj>
    <derivirana_varijabla naziv="DomainObject.Predmet.OstaliListFormatedWithAdress_1">
      <item>Kristina Šarić, Jezerska Ulica 30, 10000 Zagreb punomoćnik sudionika u postupku BRZI MOST d.o.o.</item>
    </derivirana_varijabla>
  </DomainObject.Predmet.OstaliListFormatedWithAdress>
  <DomainObject.Predmet.OstaliListFormatedWithAdressOIB>
    <izvorni_sadrzaj>
      <item>Kristina Šarić, OIB 78248230344, Jezerska Ulica 30, 10000 Zagreb punomoćnik sudionika u postupku BRZI MOST d.o.o.</item>
    </izvorni_sadrzaj>
    <derivirana_varijabla naziv="DomainObject.Predmet.OstaliListFormatedWithAdressOIB_1">
      <item>Kristina Šarić, OIB 78248230344, Jezerska Ulica 30, 10000 Zagreb punomoćnik sudionika u postupku BRZI MOST d.o.o.</item>
    </derivirana_varijabla>
  </DomainObject.Predmet.OstaliListFormatedWithAdressOIB>
  <DomainObject.Predmet.OstaliListNazivFormated>
    <izvorni_sadrzaj>
      <item>Kristina Šarić</item>
    </izvorni_sadrzaj>
    <derivirana_varijabla naziv="DomainObject.Predmet.OstaliListNazivFormated_1">
      <item>Kristina Šarić</item>
    </derivirana_varijabla>
  </DomainObject.Predmet.OstaliListNazivFormated>
  <DomainObject.Predmet.OstaliListNazivFormatedOIB>
    <izvorni_sadrzaj>
      <item>Kristina Šarić, OIB 78248230344</item>
    </izvorni_sadrzaj>
    <derivirana_varijabla naziv="DomainObject.Predmet.OstaliListNazivFormatedOIB_1">
      <item>Kristina Šarić, OIB 78248230344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BRZI MOST d.o.o.</izvorni_sadrzaj>
    <derivirana_varijabla naziv="DomainObject.Predmet.ProtustrankaIDrugi_1">BRZI MOST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BRZI MOST d.o.o., OIB 26801271399, Jezerska 30, 10000 Zagreb</izvorni_sadrzaj>
    <derivirana_varijabla naziv="DomainObject.Predmet.ProtustrankaIDrugiAdressOIB_1">BRZI MOST d.o.o., OIB 26801271399, Jezerska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BRZI MOST d.o.o.</item>
      <item>Kristina Šarić</item>
      <item>Kristina Šarić</item>
    </izvorni_sadrzaj>
    <derivirana_varijabla naziv="DomainObject.Predmet.SudioniciListNaziv_1">
      <item>FINA Regionalni centar Zagreb</item>
      <item>BRZI MOST d.o.o.</item>
      <item>Kristina Šarić</item>
      <item>Kristina Šarić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BRZI MOST d.o.o., OIB 26801271399, Jezerska 30,10000 Zagreb</item>
      <item>Kristina Šarić, OIB 78248230344, Jezerska Ulica 30,10000 Zagreb</item>
      <item>Kristina Šarić, OIB 78248230344, Culworth Rd. 29,Bassendean</item>
    </izvorni_sadrzaj>
    <derivirana_varijabla naziv="DomainObject.Predmet.SudioniciListAdressOIB_1">
      <item>FINA Regionalni centar Zagreb, OIB 85821130368, Trg svibanjskih žrtava 1995. br. 1,10000 Zagreb</item>
      <item>BRZI MOST d.o.o., OIB 26801271399, Jezerska 30,10000 Zagreb</item>
      <item>Kristina Šarić, OIB 78248230344, Jezerska Ulica 30,10000 Zagreb</item>
      <item>Kristina Šarić, OIB 78248230344, Culworth Rd. 29,Bassendean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26801271399</item>
      <item>, OIB 78248230344</item>
      <item>, OIB 78248230344</item>
    </izvorni_sadrzaj>
    <derivirana_varijabla naziv="DomainObject.Predmet.SudioniciListNazivOIB_1">
      <item>, OIB 85821130368</item>
      <item>, OIB 26801271399</item>
      <item>, OIB 78248230344</item>
      <item>, OIB 78248230344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D791C-5F35-487F-AB95-61587EEA0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4406</properties:Characters>
  <properties:Lines>89</properties:Lines>
  <properties:Paragraphs>28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2017-11-29T14:04:00Z</cp:lastPrinted>
  <dcterms:modified xmlns:xsi="http://www.w3.org/2001/XMLSchema-instance" xsi:type="dcterms:W3CDTF">2017-11-29T14:04:00Z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