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aac1" w14:paraId="8dcaac1" w:rsidRDefault="00CF21C9" w:rsidP="00910611" w:rsidR="00CF21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1C9" w:rsidP="00910611" w:rsidR="00CF21C9">
      <w:r>
        <w:rPr>
          <w:rFonts w:eastAsia="MS Mincho"/>
        </w:rPr>
        <w:t>REPUBLIKA HRVATSKA</w:t>
      </w:r>
    </w:p>
    <w:p w:rsidRDefault="00CF21C9" w:rsidP="00910611" w:rsidR="00CF21C9">
      <w:r>
        <w:rPr>
          <w:rFonts w:eastAsia="MS Mincho"/>
        </w:rPr>
        <w:t>TRGOVAČKI SUD U RIJECI</w:t>
      </w:r>
    </w:p>
    <w:p w:rsidRDefault="00CF21C9" w:rsidR="00CF21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F13156">
      <w:pPr>
        <w:jc w:val="right"/>
      </w:pPr>
      <w:r w:rsidRPr="00F13156">
        <w:t xml:space="preserve">    </w:t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</w:p>
    <w:p w:rsidRDefault="00D2781D" w:rsidP="00B64D87" w:rsidR="00D2781D" w:rsidRPr="00F13156">
      <w:pPr>
        <w:jc w:val="center"/>
        <w:rPr>
          <w:bCs/>
        </w:rPr>
      </w:pPr>
    </w:p>
    <w:p w:rsidRDefault="000119E8" w:rsidP="00B64D87" w:rsidR="000119E8" w:rsidRPr="00F13156">
      <w:pPr>
        <w:jc w:val="center"/>
        <w:rPr>
          <w:bCs/>
        </w:rPr>
      </w:pPr>
      <w:r w:rsidRPr="00F13156">
        <w:rPr>
          <w:bCs/>
        </w:rPr>
        <w:t>R E P U B L I K A   H R V A T S K A</w:t>
      </w: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Š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N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</w:p>
    <w:p w:rsidRDefault="00D2781D" w:rsidP="00B64D87" w:rsidR="00D2781D" w:rsidRPr="00F13156">
      <w:pPr>
        <w:jc w:val="center"/>
      </w:pPr>
    </w:p>
    <w:p w:rsidRDefault="000119E8" w:rsidP="00DC2112" w:rsidR="000119E8" w:rsidRPr="00F13156">
      <w:pPr>
        <w:ind w:firstLine="1418"/>
        <w:jc w:val="both"/>
      </w:pPr>
      <w:r w:rsidRPr="00F13156">
        <w:t xml:space="preserve">Trgovački sud u Rijeci, po sucu Veri Jelenović, u </w:t>
      </w:r>
      <w:r w:rsidR="00DC2112" w:rsidRPr="00F13156">
        <w:t xml:space="preserve">stečajnom postupku nad dužnikom </w:t>
      </w:r>
      <w:r w:rsidR="00F13156" w:rsidRPr="00F13156">
        <w:rPr>
          <w:bCs/>
        </w:rPr>
        <w:t>BITECHNI</w:t>
      </w:r>
      <w:r w:rsidR="00F13156" w:rsidRPr="00F13156">
        <w:t>QUE d. o. o. za trgovinu i usluge u stečaju Kukuljanovo, Kukuljanovo 313, OIB: 26787377655, MBS: 040045664</w:t>
      </w:r>
      <w:r w:rsidRPr="00F13156">
        <w:t xml:space="preserve">, dana </w:t>
      </w:r>
      <w:r w:rsidR="00BB14DA">
        <w:t>24. listopada</w:t>
      </w:r>
      <w:r w:rsidR="00DE0D7F" w:rsidRPr="00F13156">
        <w:t xml:space="preserve"> 2017</w:t>
      </w:r>
      <w:r w:rsidR="00BB14DA">
        <w:t>.</w:t>
      </w:r>
    </w:p>
    <w:p w:rsidRDefault="000119E8" w:rsidP="00B64D87" w:rsidR="000119E8" w:rsidRPr="00F13156">
      <w:pPr>
        <w:jc w:val="both"/>
      </w:pP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 i j e š i o  j e</w:t>
      </w:r>
    </w:p>
    <w:p w:rsidRDefault="00E303B9" w:rsidP="00B64D87" w:rsidR="00D2781D" w:rsidRPr="00F13156">
      <w:pPr>
        <w:jc w:val="both"/>
      </w:pPr>
      <w:r w:rsidRPr="00F13156">
        <w:tab/>
      </w:r>
      <w:r w:rsidRPr="00F13156">
        <w:tab/>
      </w:r>
    </w:p>
    <w:p w:rsidRDefault="00922981" w:rsidP="00DC2112" w:rsidR="00E303B9" w:rsidRPr="00F13156">
      <w:pPr>
        <w:ind w:firstLine="1418"/>
        <w:jc w:val="both"/>
      </w:pPr>
      <w:r w:rsidRPr="00F13156">
        <w:t>Od</w:t>
      </w:r>
      <w:r w:rsidR="001B0965" w:rsidRPr="00F13156">
        <w:t>ređuje</w:t>
      </w:r>
      <w:r w:rsidRPr="00F13156">
        <w:t xml:space="preserve"> se naknada stvarnih troškova stečajnog upravitelja </w:t>
      </w:r>
      <w:r w:rsidR="00F13156" w:rsidRPr="00F13156">
        <w:t xml:space="preserve">Ivoru Pliskovcu, OIB: 33771945074, Ive Marinkovića 2, Rijeka  </w:t>
      </w:r>
      <w:r w:rsidR="003F18B5" w:rsidRPr="00F13156">
        <w:t>za period od</w:t>
      </w:r>
      <w:r w:rsidR="00DC2112" w:rsidRPr="00F13156">
        <w:t xml:space="preserve"> </w:t>
      </w:r>
      <w:r w:rsidR="00BB14DA">
        <w:t xml:space="preserve">20. rujna 2017. do 12. listopada  </w:t>
      </w:r>
      <w:r w:rsidR="00F13156" w:rsidRPr="00F13156">
        <w:t>2017</w:t>
      </w:r>
      <w:r w:rsidR="002C0743" w:rsidRPr="00F13156">
        <w:t xml:space="preserve">. </w:t>
      </w:r>
      <w:r w:rsidRPr="00F13156">
        <w:t xml:space="preserve">u iznosu od </w:t>
      </w:r>
      <w:r w:rsidR="00BB14DA">
        <w:t>1.667,00</w:t>
      </w:r>
      <w:r w:rsidR="00F13156" w:rsidRPr="00F13156">
        <w:t xml:space="preserve"> </w:t>
      </w:r>
      <w:r w:rsidR="00726E96" w:rsidRPr="00F13156">
        <w:t>kn neto</w:t>
      </w:r>
      <w:r w:rsidRPr="00F13156">
        <w:t xml:space="preserve">. </w:t>
      </w:r>
    </w:p>
    <w:p w:rsidRDefault="00E303B9" w:rsidP="00B64D87" w:rsidR="00E303B9" w:rsidRPr="00F13156">
      <w:pPr>
        <w:jc w:val="both"/>
      </w:pPr>
      <w:r w:rsidRPr="00F13156">
        <w:t xml:space="preserve">    </w:t>
      </w: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Obrazloženje</w:t>
      </w:r>
    </w:p>
    <w:p w:rsidRDefault="00510545" w:rsidP="00B64D87" w:rsidR="00510545" w:rsidRPr="00F13156">
      <w:pPr>
        <w:jc w:val="center"/>
        <w:rPr>
          <w:bCs/>
        </w:rPr>
      </w:pPr>
    </w:p>
    <w:p w:rsidRDefault="00832553" w:rsidP="00B64D87" w:rsidR="00832553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  <w:t xml:space="preserve">Stečajni upravitelj je dana </w:t>
      </w:r>
      <w:r w:rsidR="00BB14DA">
        <w:rPr>
          <w:bCs/>
        </w:rPr>
        <w:t>20. listopada</w:t>
      </w:r>
      <w:r w:rsidR="00B20C10" w:rsidRPr="00F13156">
        <w:rPr>
          <w:bCs/>
        </w:rPr>
        <w:t xml:space="preserve"> 201</w:t>
      </w:r>
      <w:r w:rsidR="00DB1503" w:rsidRPr="00F13156">
        <w:rPr>
          <w:bCs/>
        </w:rPr>
        <w:t>7</w:t>
      </w:r>
      <w:r w:rsidR="00BB14DA">
        <w:rPr>
          <w:bCs/>
        </w:rPr>
        <w:t xml:space="preserve">. </w:t>
      </w:r>
      <w:r w:rsidRPr="00F13156">
        <w:rPr>
          <w:bCs/>
        </w:rPr>
        <w:t>podni</w:t>
      </w:r>
      <w:r w:rsidR="00F13156" w:rsidRPr="00F13156">
        <w:rPr>
          <w:bCs/>
        </w:rPr>
        <w:t>o</w:t>
      </w:r>
      <w:r w:rsidRPr="00F13156">
        <w:rPr>
          <w:bCs/>
        </w:rPr>
        <w:t xml:space="preserve"> zahtjev za naknadu stvarnih troškova u iznosu od </w:t>
      </w:r>
      <w:r w:rsidR="00BB14DA">
        <w:t>1.667</w:t>
      </w:r>
      <w:r w:rsidR="00F13156" w:rsidRPr="00F13156">
        <w:t xml:space="preserve">,00 </w:t>
      </w:r>
      <w:r w:rsidR="000119E8" w:rsidRPr="00F13156">
        <w:t>kn</w:t>
      </w:r>
      <w:r w:rsidR="00F13156" w:rsidRPr="00F13156">
        <w:t xml:space="preserve"> putnog troška</w:t>
      </w:r>
      <w:r w:rsidR="00E74AF0" w:rsidRPr="00F13156">
        <w:t xml:space="preserve"> za period od </w:t>
      </w:r>
      <w:r w:rsidR="00BB14DA">
        <w:t xml:space="preserve">20. rujna 2017. do 12. listopada  </w:t>
      </w:r>
      <w:r w:rsidR="00BB14DA" w:rsidRPr="00F13156">
        <w:t>2017</w:t>
      </w:r>
      <w:r w:rsidR="00BB14DA">
        <w:t>.</w:t>
      </w:r>
      <w:r w:rsidRPr="00F13156">
        <w:rPr>
          <w:bCs/>
        </w:rPr>
        <w:t xml:space="preserve"> 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Sud je ocijenio </w:t>
      </w:r>
      <w:r w:rsidR="001B4032" w:rsidRPr="00F13156">
        <w:t xml:space="preserve">i uvidom u </w:t>
      </w:r>
      <w:r w:rsidR="00F13156" w:rsidRPr="00F13156">
        <w:t>dokumentaciju priloženu navedenom zahtjevu stečajnog upravitelja (obračun putnih troškova</w:t>
      </w:r>
      <w:r w:rsidR="00BB14DA">
        <w:t xml:space="preserve"> na listu 415 spisa, </w:t>
      </w:r>
      <w:r w:rsidR="00F13156" w:rsidRPr="00F13156">
        <w:t xml:space="preserve"> putne naloge s putnim računima</w:t>
      </w:r>
      <w:r w:rsidR="00BB14DA">
        <w:t xml:space="preserve"> na listu 416 i 418 spisa</w:t>
      </w:r>
      <w:r w:rsidR="00F13156" w:rsidRPr="00F13156">
        <w:t>, račune za cestarinu</w:t>
      </w:r>
      <w:r w:rsidR="00BB14DA">
        <w:t xml:space="preserve"> i gorivo na listu 417 i 419 spisa</w:t>
      </w:r>
      <w:r w:rsidR="00F13156" w:rsidRPr="00F13156">
        <w:t>)</w:t>
      </w:r>
      <w:r w:rsidR="00DC2112" w:rsidRPr="00F13156">
        <w:t xml:space="preserve"> </w:t>
      </w:r>
      <w:r w:rsidRPr="00F13156">
        <w:t xml:space="preserve">da su nastali stvarni troškovi stečajnog upravitelja </w:t>
      </w:r>
      <w:r w:rsidR="001B4032" w:rsidRPr="00F13156">
        <w:t xml:space="preserve">u iznosu od </w:t>
      </w:r>
      <w:r w:rsidR="00BB14DA">
        <w:t>1.667,00</w:t>
      </w:r>
      <w:r w:rsidR="00BB14DA" w:rsidRPr="00F13156">
        <w:t xml:space="preserve"> </w:t>
      </w:r>
      <w:r w:rsidR="00D57C48" w:rsidRPr="00F13156">
        <w:t xml:space="preserve">kn neto za period od </w:t>
      </w:r>
      <w:r w:rsidR="00BB14DA">
        <w:t xml:space="preserve">20. rujna 2017. do 12. listopada </w:t>
      </w:r>
      <w:r w:rsidR="00F13156" w:rsidRPr="00F13156">
        <w:t>2017</w:t>
      </w:r>
      <w:r w:rsidR="00D57C48" w:rsidRPr="00F13156">
        <w:t xml:space="preserve">. </w:t>
      </w:r>
      <w:r w:rsidRPr="00F13156">
        <w:t>opravdani i realni.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Slijedom navedenog, a na temelju čl. </w:t>
      </w:r>
      <w:r w:rsidR="001B0965" w:rsidRPr="00F13156">
        <w:t>94. st. 1., 2. i</w:t>
      </w:r>
      <w:r w:rsidRPr="00F13156">
        <w:t xml:space="preserve"> 3. </w:t>
      </w:r>
      <w:r w:rsidR="000119E8" w:rsidRPr="00F13156">
        <w:t xml:space="preserve">Stečajnog zakona </w:t>
      </w:r>
      <w:r w:rsidR="000119E8" w:rsidRPr="00F13156">
        <w:rPr>
          <w:bCs/>
        </w:rPr>
        <w:t xml:space="preserve">(objavljen u NN </w:t>
      </w:r>
      <w:r w:rsidR="001B0965" w:rsidRPr="00F13156">
        <w:rPr>
          <w:bCs/>
        </w:rPr>
        <w:t>71/15</w:t>
      </w:r>
      <w:r w:rsidR="000119E8" w:rsidRPr="00F13156">
        <w:rPr>
          <w:bCs/>
        </w:rPr>
        <w:t>)</w:t>
      </w:r>
      <w:r w:rsidRPr="00F13156">
        <w:t xml:space="preserve"> valjalo je riješiti kao u </w:t>
      </w:r>
      <w:r w:rsidR="001B0965" w:rsidRPr="00F13156">
        <w:t>izreci</w:t>
      </w:r>
      <w:r w:rsidRPr="00F13156">
        <w:t>.</w:t>
      </w:r>
    </w:p>
    <w:p w:rsidRDefault="001B0965" w:rsidP="00B64D87" w:rsidR="001B0965" w:rsidRPr="00F13156">
      <w:pPr>
        <w:jc w:val="both"/>
        <w:rPr>
          <w:bCs/>
        </w:rPr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="003B7447" w:rsidRPr="00F13156">
        <w:rPr>
          <w:bCs/>
        </w:rPr>
        <w:t>Rijeka</w:t>
      </w:r>
      <w:r w:rsidRPr="00F13156">
        <w:rPr>
          <w:bCs/>
        </w:rPr>
        <w:t xml:space="preserve">, </w:t>
      </w:r>
      <w:r w:rsidR="00BB14DA">
        <w:t>24. listopada</w:t>
      </w:r>
      <w:r w:rsidR="00DE0D7F" w:rsidRPr="00F13156">
        <w:t xml:space="preserve"> 2017</w:t>
      </w:r>
      <w:r w:rsidRPr="00F13156">
        <w:rPr>
          <w:bCs/>
        </w:rPr>
        <w:t>.</w:t>
      </w:r>
      <w:r w:rsidR="000119E8" w:rsidRPr="00F13156">
        <w:rPr>
          <w:bCs/>
        </w:rPr>
        <w:t xml:space="preserve"> godine</w:t>
      </w:r>
    </w:p>
    <w:p w:rsidRDefault="00D2781D" w:rsidP="00B64D87" w:rsidR="00D2781D" w:rsidRPr="00F13156">
      <w:pPr>
        <w:jc w:val="both"/>
        <w:rPr>
          <w:bCs/>
        </w:rPr>
      </w:pP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      Sudac</w:t>
      </w: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Vera Jelenović</w:t>
      </w:r>
    </w:p>
    <w:p w:rsidRDefault="001B0965" w:rsidR="001B0965" w:rsidRPr="00F13156">
      <w:pPr>
        <w:jc w:val="both"/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>UPUTA O PRAVNOM LIJEKU:</w:t>
      </w:r>
    </w:p>
    <w:p w:rsidRDefault="00E303B9" w:rsidP="00B64D87" w:rsidR="00E303B9" w:rsidRPr="00F13156">
      <w:pPr>
        <w:ind w:firstLine="720"/>
        <w:jc w:val="both"/>
        <w:rPr>
          <w:bCs/>
        </w:rPr>
      </w:pPr>
      <w:r w:rsidRPr="00F13156">
        <w:rPr>
          <w:bCs/>
        </w:rPr>
        <w:t xml:space="preserve">Protiv ovog rješenja pravo na žalbu imaju </w:t>
      </w:r>
      <w:r w:rsidR="001B0965" w:rsidRPr="00F13156">
        <w:rPr>
          <w:color w:val="000000"/>
        </w:rPr>
        <w:t>stečajni upravitelj, dužnik pojedinac i svaki stečajni vjerovnik</w:t>
      </w:r>
      <w:r w:rsidRPr="00F13156">
        <w:rPr>
          <w:bCs/>
        </w:rPr>
        <w:t>. Žalba se podnosi u roku od 8 dana od dana primitka istog.</w:t>
      </w:r>
      <w:r w:rsidR="00B20C10" w:rsidRPr="00F13156">
        <w:rPr>
          <w:bCs/>
        </w:rPr>
        <w:t xml:space="preserve"> Rješenje se smatra dostavljenim istekom osmoga dana od dana objave pismena na mrežnoj stranici e-Oglasna ploča suda.</w:t>
      </w:r>
      <w:r w:rsidRPr="00F13156">
        <w:rPr>
          <w:bCs/>
        </w:rPr>
        <w:t xml:space="preserve"> Žalba se podnosi putem  ovog suda u dva istovjetna primjerka</w:t>
      </w:r>
      <w:r w:rsidR="00CB070F" w:rsidRPr="00F13156">
        <w:rPr>
          <w:bCs/>
        </w:rPr>
        <w:t>,</w:t>
      </w:r>
      <w:r w:rsidRPr="00F13156">
        <w:rPr>
          <w:bCs/>
        </w:rPr>
        <w:t xml:space="preserve"> a o žalbi odlučuje Visoki trgovački sud Republike Hrvatske.</w:t>
      </w:r>
    </w:p>
    <w:sectPr w:rsidR="00E303B9" w:rsidRPr="00F1315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961" w:rsidR="00607961">
      <w:r>
        <w:separator/>
      </w:r>
    </w:p>
  </w:endnote>
  <w:endnote w:id="0" w:type="continuationSeparator">
    <w:p w:rsidRDefault="00607961" w:rsidR="00607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1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961" w:rsidR="00607961">
      <w:r>
        <w:separator/>
      </w:r>
    </w:p>
  </w:footnote>
  <w:footnote w:id="0" w:type="continuationSeparator">
    <w:p w:rsidRDefault="00607961" w:rsidR="00607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13156">
      <w:t>190/2016</w:t>
    </w:r>
    <w:r w:rsidR="00271174">
      <w:t>-59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174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07961"/>
    <w:rsid w:val="00610CB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68CD"/>
    <w:rsid w:val="00BA70D0"/>
    <w:rsid w:val="00BA77A5"/>
    <w:rsid w:val="00BB14DA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C9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15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CF2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CF2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307</properties:Words>
  <properties:Characters>1465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2017-10-24T08:32:00Z</dcterms:created>
  <dc:creator>korlevicd</dc:creator>
  <cp:lastModifiedBy>Danijela Fumić</cp:lastModifiedBy>
  <cp:lastPrinted>2017-10-24T08:32:00Z</cp:lastPrinted>
  <dcterms:modified xmlns:xsi="http://www.w3.org/2001/XMLSchema-instance" xsi:type="dcterms:W3CDTF">2017-10-24T08:33:00Z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