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9c44" w14:paraId="b6a9c44" w:rsidRDefault="00893C74" w:rsidP="00893C74" w:rsidR="00893C74" w:rsidRPr="00744CF6">
      <w:pPr>
        <w:pBdr>
          <w:bottom w:space="1" w:sz="4" w:color="auto" w:val="single"/>
        </w:pBdr>
        <w:spacing w:after="0"/>
        <w:jc w:val="both"/>
        <w15:collapsed w:val="false"/>
        <w:rPr>
          <w:rFonts w:eastAsia="SimSun" w:hAnsi="Times New Roman" w:ascii="Times New Roman"/>
          <w:b/>
          <w:kern w:val="3"/>
          <w:sz w:val="24"/>
          <w:szCs w:val="24"/>
          <w:lang w:bidi="hi-IN" w:eastAsia="zh-CN"/>
        </w:rPr>
      </w:pPr>
      <w:bookmarkStart w:name="_GoBack" w:id="0"/>
      <w:bookmarkEnd w:id="0"/>
    </w:p>
    <w:p w:rsidRDefault="006F331E" w:rsidP="006F331E" w:rsidR="006F331E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b/>
          <w:kern w:val="3"/>
          <w:lang w:bidi="hi-IN" w:eastAsia="zh-CN"/>
        </w:rPr>
      </w:pPr>
      <w:r>
        <w:rPr>
          <w:rFonts w:eastAsia="SimSun" w:hAnsi="Times New Roman" w:ascii="Times New Roman"/>
          <w:b/>
          <w:kern w:val="3"/>
          <w:lang w:bidi="hi-IN" w:eastAsia="zh-CN"/>
        </w:rPr>
        <w:t xml:space="preserve">NEVEN d.o.o. u stečaju, OIB: </w:t>
      </w:r>
      <w:r>
        <w:rPr>
          <w:rFonts w:hAnsi="Times New Roman" w:ascii="Times New Roman"/>
          <w:b/>
          <w:lang w:val="pl-PL"/>
        </w:rPr>
        <w:t>38380581836</w:t>
      </w:r>
    </w:p>
    <w:p w:rsidRDefault="006F331E" w:rsidP="006F331E" w:rsidR="006F331E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b/>
          <w:kern w:val="3"/>
          <w:lang w:bidi="hi-IN" w:eastAsia="zh-CN"/>
        </w:rPr>
      </w:pPr>
      <w:r>
        <w:rPr>
          <w:rFonts w:eastAsia="SimSun" w:hAnsi="Times New Roman" w:ascii="Times New Roman"/>
          <w:b/>
          <w:kern w:val="3"/>
          <w:lang w:bidi="hi-IN" w:eastAsia="zh-CN"/>
        </w:rPr>
        <w:t>Stanići (Općina Kapela), Stanići 9</w:t>
      </w:r>
    </w:p>
    <w:p w:rsidRDefault="006F331E" w:rsidP="006F331E" w:rsidR="006F331E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kern w:val="3"/>
          <w:lang w:bidi="hi-IN" w:eastAsia="zh-CN"/>
        </w:rPr>
      </w:pPr>
      <w:r>
        <w:rPr>
          <w:rFonts w:eastAsia="SimSun" w:hAnsi="Times New Roman" w:ascii="Times New Roman"/>
          <w:kern w:val="3"/>
          <w:lang w:bidi="hi-IN" w:eastAsia="zh-CN"/>
        </w:rPr>
        <w:t>IVAN ČULIĆ dipl. iur., stečajni upravitelj</w:t>
      </w:r>
    </w:p>
    <w:p w:rsidRDefault="006F331E" w:rsidP="006F331E" w:rsidR="006F331E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kern w:val="3"/>
          <w:lang w:bidi="hi-IN" w:eastAsia="zh-CN"/>
        </w:rPr>
      </w:pPr>
      <w:r>
        <w:rPr>
          <w:rFonts w:eastAsia="SimSun" w:hAnsi="Times New Roman" w:ascii="Times New Roman"/>
          <w:kern w:val="3"/>
          <w:lang w:bidi="hi-IN" w:eastAsia="zh-CN"/>
        </w:rPr>
        <w:t>Ured: Sljemenska ulica 44, HR-31000 Osijek</w:t>
      </w:r>
    </w:p>
    <w:p w:rsidRDefault="006F331E" w:rsidP="006F331E" w:rsidR="006F331E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kern w:val="3"/>
          <w:lang w:bidi="hi-IN" w:eastAsia="zh-CN"/>
        </w:rPr>
      </w:pPr>
      <w:r>
        <w:rPr>
          <w:rFonts w:eastAsia="SimSun" w:hAnsi="Times New Roman" w:ascii="Times New Roman"/>
          <w:kern w:val="3"/>
          <w:lang w:bidi="hi-IN" w:eastAsia="zh-CN"/>
        </w:rPr>
        <w:t>Kontakt: 095 901 8610  st.upravitelj@gmail.com</w:t>
      </w:r>
    </w:p>
    <w:p w:rsidRDefault="003F1FFC" w:rsidP="00193C39" w:rsidR="003F1FFC" w:rsidRPr="00744CF6">
      <w:pPr>
        <w:jc w:val="center"/>
        <w:rPr>
          <w:rFonts w:hAnsi="Times New Roman" w:ascii="Times New Roman"/>
          <w:b/>
        </w:rPr>
      </w:pPr>
    </w:p>
    <w:p w:rsidRDefault="002A55A8" w:rsidP="002A55A8" w:rsidR="002A55A8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6281B" w:rsidP="0006281B" w:rsidR="0006281B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Nadle</w:t>
      </w:r>
      <w:r>
        <w:rPr>
          <w:rFonts w:hAnsi="Times New Roman" w:ascii="Times New Roman"/>
          <w:b/>
          <w:sz w:val="24"/>
          <w:szCs w:val="24"/>
        </w:rPr>
        <w:t>ž</w:t>
      </w:r>
      <w:r>
        <w:rPr>
          <w:rFonts w:hAnsi="Times New Roman" w:ascii="Times New Roman"/>
          <w:b/>
          <w:sz w:val="24"/>
          <w:szCs w:val="24"/>
          <w:lang w:val="pl-PL"/>
        </w:rPr>
        <w:t>ni trgova</w:t>
      </w:r>
      <w:r>
        <w:rPr>
          <w:rFonts w:hAnsi="Times New Roman" w:ascii="Times New Roman"/>
          <w:b/>
          <w:sz w:val="24"/>
          <w:szCs w:val="24"/>
        </w:rPr>
        <w:t>č</w:t>
      </w:r>
      <w:r>
        <w:rPr>
          <w:rFonts w:hAnsi="Times New Roman" w:ascii="Times New Roman"/>
          <w:b/>
          <w:sz w:val="24"/>
          <w:szCs w:val="24"/>
          <w:lang w:val="pl-PL"/>
        </w:rPr>
        <w:t>ki sud</w:t>
      </w:r>
      <w:r>
        <w:rPr>
          <w:rFonts w:hAnsi="Times New Roman" w:ascii="Times New Roman"/>
          <w:sz w:val="24"/>
          <w:szCs w:val="24"/>
          <w:lang w:val="pl-PL"/>
        </w:rPr>
        <w:t xml:space="preserve">:  </w:t>
      </w:r>
      <w:r>
        <w:rPr>
          <w:rFonts w:hAnsi="Times New Roman" w:ascii="Times New Roman"/>
          <w:sz w:val="24"/>
          <w:szCs w:val="24"/>
        </w:rPr>
        <w:t>TRGOVAČKI SUD U BJELOVARU</w:t>
      </w:r>
    </w:p>
    <w:p w:rsidRDefault="0006281B" w:rsidP="0006281B" w:rsidR="0006281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Poslovni broj spisa</w:t>
      </w:r>
      <w:r>
        <w:rPr>
          <w:rFonts w:hAnsi="Times New Roman" w:ascii="Times New Roman"/>
          <w:sz w:val="24"/>
          <w:szCs w:val="24"/>
          <w:lang w:val="pl-PL"/>
        </w:rPr>
        <w:t>:         7 St-227/2017,  sudac: Tomislav Mrazović</w:t>
      </w:r>
    </w:p>
    <w:p w:rsidRDefault="0006281B" w:rsidP="0006281B" w:rsidR="0006281B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Dužnik:</w:t>
      </w:r>
      <w:r>
        <w:rPr>
          <w:rFonts w:hAnsi="Times New Roman" w:ascii="Times New Roman"/>
          <w:sz w:val="24"/>
          <w:szCs w:val="24"/>
          <w:lang w:val="pl-PL"/>
        </w:rPr>
        <w:t xml:space="preserve">     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NEVEN d.o.o. u stečaju, </w:t>
      </w:r>
      <w:r>
        <w:rPr>
          <w:rFonts w:eastAsia="SimSun" w:hAnsi="Times New Roman" w:ascii="Times New Roman"/>
          <w:kern w:val="3"/>
          <w:sz w:val="24"/>
          <w:szCs w:val="24"/>
          <w:lang w:bidi="hi-IN" w:eastAsia="zh-CN"/>
        </w:rPr>
        <w:t xml:space="preserve">OIB: </w:t>
      </w:r>
      <w:r>
        <w:rPr>
          <w:rFonts w:hAnsi="Times New Roman" w:ascii="Times New Roman"/>
          <w:sz w:val="24"/>
          <w:szCs w:val="24"/>
          <w:lang w:val="pl-PL"/>
        </w:rPr>
        <w:t>38380581836,</w:t>
      </w:r>
    </w:p>
    <w:p w:rsidRDefault="0006281B" w:rsidP="0006281B" w:rsidR="0006281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  <w:t xml:space="preserve">       </w:t>
      </w:r>
      <w:r w:rsidR="003416DC">
        <w:rPr>
          <w:rFonts w:hAnsi="Times New Roman" w:ascii="Times New Roman"/>
          <w:sz w:val="24"/>
          <w:szCs w:val="24"/>
          <w:lang w:val="pl-PL"/>
        </w:rPr>
        <w:t>Stanići</w:t>
      </w:r>
      <w:r>
        <w:rPr>
          <w:rFonts w:hAnsi="Times New Roman" w:ascii="Times New Roman"/>
          <w:sz w:val="24"/>
          <w:szCs w:val="24"/>
          <w:lang w:val="pl-PL"/>
        </w:rPr>
        <w:t>, Stanići 9</w:t>
      </w:r>
    </w:p>
    <w:p w:rsidRDefault="002A55A8" w:rsidP="002A55A8" w:rsidR="002A55A8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Radi:                                </w:t>
      </w:r>
      <w:r w:rsidR="0006281B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Dostave popisa iz čl. 222. Stečajnog zakona</w:t>
      </w:r>
    </w:p>
    <w:p w:rsidRDefault="005E7FB4" w:rsidP="00625EA3" w:rsidR="005E7FB4">
      <w:pPr>
        <w:jc w:val="both"/>
        <w:rPr>
          <w:rFonts w:hAnsi="Times New Roman" w:ascii="Times New Roman"/>
          <w:b/>
          <w:lang w:val="pl-PL"/>
        </w:rPr>
      </w:pPr>
    </w:p>
    <w:p w:rsidRDefault="00E6164C" w:rsidP="00625EA3" w:rsidR="00E6164C" w:rsidRPr="00744CF6">
      <w:pPr>
        <w:jc w:val="both"/>
        <w:rPr>
          <w:rFonts w:hAnsi="Times New Roman" w:ascii="Times New Roman"/>
          <w:b/>
          <w:lang w:val="pl-PL"/>
        </w:rPr>
      </w:pPr>
    </w:p>
    <w:p w:rsidRDefault="009F2424" w:rsidP="00E6164C" w:rsidR="00547A61" w:rsidRPr="00744CF6">
      <w:pPr>
        <w:spacing w:after="0"/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744CF6">
        <w:rPr>
          <w:rFonts w:hAnsi="Times New Roman" w:ascii="Times New Roman"/>
          <w:b/>
          <w:sz w:val="24"/>
          <w:szCs w:val="24"/>
          <w:lang w:val="pl-PL"/>
        </w:rPr>
        <w:t xml:space="preserve">POPIS </w:t>
      </w:r>
      <w:r w:rsidR="00441E64" w:rsidRPr="00744CF6">
        <w:rPr>
          <w:rFonts w:hAnsi="Times New Roman" w:ascii="Times New Roman"/>
          <w:b/>
          <w:sz w:val="24"/>
          <w:szCs w:val="24"/>
          <w:lang w:val="pl-PL"/>
        </w:rPr>
        <w:t>VJEROVNIKA</w:t>
      </w:r>
    </w:p>
    <w:p w:rsidRDefault="00441E64" w:rsidP="00861A2F" w:rsidR="008F1CF2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744CF6">
        <w:rPr>
          <w:rFonts w:hAnsi="Times New Roman" w:ascii="Times New Roman"/>
          <w:b/>
          <w:sz w:val="24"/>
          <w:szCs w:val="24"/>
          <w:lang w:val="pl-PL"/>
        </w:rPr>
        <w:t>Članak 222</w:t>
      </w:r>
      <w:r w:rsidR="008F1CF2" w:rsidRPr="00744CF6">
        <w:rPr>
          <w:rFonts w:hAnsi="Times New Roman" w:ascii="Times New Roman"/>
          <w:b/>
          <w:sz w:val="24"/>
          <w:szCs w:val="24"/>
          <w:lang w:val="pl-PL"/>
        </w:rPr>
        <w:t>. Stečajnog zakona</w:t>
      </w:r>
    </w:p>
    <w:p w:rsidRDefault="00744CF6" w:rsidP="00A64AE6" w:rsidR="00744CF6">
      <w:pPr>
        <w:rPr>
          <w:rFonts w:hAnsi="Times New Roman" w:ascii="Times New Roman"/>
          <w:b/>
          <w:sz w:val="24"/>
          <w:szCs w:val="24"/>
          <w:lang w:val="pl-PL"/>
        </w:rPr>
      </w:pPr>
    </w:p>
    <w:tbl>
      <w:tblPr>
        <w:tblW w:type="dxa" w:w="10352"/>
        <w:tblInd w:type="dxa" w:w="-5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76"/>
        <w:gridCol w:w="5438"/>
        <w:gridCol w:w="1559"/>
        <w:gridCol w:w="2779"/>
      </w:tblGrid>
      <w:tr w:rsidTr="005A3662" w:rsidR="00E6164C" w:rsidRPr="007619B0">
        <w:trPr>
          <w:trHeight w:val="315"/>
        </w:trPr>
        <w:tc>
          <w:tcPr>
            <w:tcW w:type="dxa" w:w="576"/>
            <w:noWrap/>
            <w:hideMark/>
          </w:tcPr>
          <w:p w:rsidRDefault="00E6164C" w:rsidP="005A3662" w:rsidR="00E6164C" w:rsidRPr="007619B0">
            <w:pPr>
              <w:spacing w:after="0"/>
              <w:contextualSpacing/>
              <w:rPr>
                <w:rFonts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7619B0">
              <w:rPr>
                <w:rFonts w:hAnsi="Times New Roman" w:ascii="Times New Roman"/>
                <w:b/>
                <w:bCs/>
                <w:sz w:val="24"/>
                <w:szCs w:val="24"/>
              </w:rPr>
              <w:t>A/</w:t>
            </w:r>
          </w:p>
        </w:tc>
        <w:tc>
          <w:tcPr>
            <w:tcW w:type="dxa" w:w="9776"/>
            <w:gridSpan w:val="3"/>
            <w:noWrap/>
            <w:vAlign w:val="bottom"/>
            <w:hideMark/>
          </w:tcPr>
          <w:p w:rsidRDefault="00E6164C" w:rsidP="005A3662" w:rsidR="00E6164C" w:rsidRPr="007619B0">
            <w:pPr>
              <w:spacing w:after="0"/>
              <w:contextualSpacing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619B0">
              <w:rPr>
                <w:rFonts w:hAnsi="Times New Roman" w:ascii="Times New Roman"/>
                <w:b/>
                <w:bCs/>
                <w:sz w:val="24"/>
                <w:szCs w:val="24"/>
              </w:rPr>
              <w:t>VJEROVNICI S PRAVOM ODVOJENOG NAMIRENJA</w:t>
            </w:r>
          </w:p>
        </w:tc>
      </w:tr>
      <w:tr w:rsidTr="005A3662" w:rsidR="00E6164C" w:rsidRPr="007619B0">
        <w:trPr>
          <w:trHeight w:val="315"/>
        </w:trPr>
        <w:tc>
          <w:tcPr>
            <w:tcW w:type="dxa" w:w="576"/>
            <w:shd w:themeFillShade="D9" w:themeFill="background1" w:fill="D9D9D9" w:color="auto" w:val="clear"/>
            <w:noWrap/>
            <w:vAlign w:val="bottom"/>
            <w:hideMark/>
          </w:tcPr>
          <w:p w:rsidRDefault="00E6164C" w:rsidP="005A3662" w:rsidR="00E6164C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Rbr</w:t>
            </w:r>
          </w:p>
        </w:tc>
        <w:tc>
          <w:tcPr>
            <w:tcW w:type="dxa" w:w="5438"/>
            <w:shd w:themeFillShade="D9" w:themeFill="background1" w:fill="D9D9D9" w:color="auto" w:val="clear"/>
            <w:noWrap/>
            <w:vAlign w:val="bottom"/>
            <w:hideMark/>
          </w:tcPr>
          <w:p w:rsidRDefault="00E6164C" w:rsidP="005A3662" w:rsidR="00E6164C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Naziv, adresa vjerovnika</w:t>
            </w:r>
          </w:p>
        </w:tc>
        <w:tc>
          <w:tcPr>
            <w:tcW w:type="dxa" w:w="1559"/>
            <w:shd w:themeFillShade="D9" w:themeFill="background1" w:fill="D9D9D9" w:color="auto" w:val="clear"/>
            <w:noWrap/>
            <w:vAlign w:val="bottom"/>
            <w:hideMark/>
          </w:tcPr>
          <w:p w:rsidRDefault="00E6164C" w:rsidP="005A3662" w:rsidR="00E6164C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OIB</w:t>
            </w:r>
          </w:p>
        </w:tc>
        <w:tc>
          <w:tcPr>
            <w:tcW w:type="dxa" w:w="2779"/>
            <w:shd w:themeFillShade="D9" w:themeFill="background1" w:fill="D9D9D9" w:color="auto" w:val="clear"/>
            <w:noWrap/>
            <w:vAlign w:val="bottom"/>
            <w:hideMark/>
          </w:tcPr>
          <w:p w:rsidRDefault="00E6164C" w:rsidP="005A3662" w:rsidR="00E6164C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Predmet</w:t>
            </w:r>
          </w:p>
        </w:tc>
      </w:tr>
      <w:tr w:rsidTr="005A3662" w:rsidR="00DE7D22" w:rsidRPr="007619B0">
        <w:trPr>
          <w:trHeight w:val="229"/>
        </w:trPr>
        <w:tc>
          <w:tcPr>
            <w:tcW w:type="dxa" w:w="576"/>
            <w:noWrap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5438"/>
            <w:noWrap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RH-Ministarstvo financija-Porezna uprava,</w:t>
            </w:r>
          </w:p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Boškovićeva 5, 10000 Zagreb</w:t>
            </w:r>
          </w:p>
        </w:tc>
        <w:tc>
          <w:tcPr>
            <w:tcW w:type="dxa" w:w="1559"/>
            <w:noWrap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b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2779"/>
            <w:noWrap/>
          </w:tcPr>
          <w:p w:rsidRDefault="005A3662" w:rsidP="005A3662" w:rsidR="005A3662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Hyundai Accent 1.3 GL BJ623FM</w:t>
            </w:r>
          </w:p>
          <w:p w:rsidRDefault="005A3662" w:rsidP="005A3662" w:rsidR="005A3662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Hyundai Sonata 2.0 CRDI BJ176FB</w:t>
            </w:r>
          </w:p>
          <w:p w:rsidRDefault="005A3662" w:rsidP="005A3662" w:rsidR="005A3662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Deutz dx 90A-S</w:t>
            </w:r>
          </w:p>
          <w:p w:rsidRDefault="005A366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BJ569ER</w:t>
            </w:r>
          </w:p>
        </w:tc>
      </w:tr>
      <w:tr w:rsidTr="005A3662" w:rsidR="00DE7D22" w:rsidRPr="007619B0">
        <w:trPr>
          <w:trHeight w:val="229"/>
        </w:trPr>
        <w:tc>
          <w:tcPr>
            <w:tcW w:type="dxa" w:w="10352"/>
            <w:gridSpan w:val="4"/>
            <w:noWrap/>
          </w:tcPr>
          <w:p w:rsidRDefault="00DE7D22" w:rsidP="005A3662" w:rsidR="00DE7D22" w:rsidRPr="007619B0">
            <w:pPr>
              <w:spacing w:after="0"/>
              <w:contextualSpacing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A3662" w:rsidR="00DE7D22" w:rsidRPr="007619B0">
        <w:trPr>
          <w:trHeight w:val="315"/>
        </w:trPr>
        <w:tc>
          <w:tcPr>
            <w:tcW w:type="dxa" w:w="576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619B0">
              <w:rPr>
                <w:rFonts w:hAnsi="Times New Roman" w:ascii="Times New Roman"/>
                <w:b/>
                <w:bCs/>
                <w:sz w:val="24"/>
                <w:szCs w:val="24"/>
              </w:rPr>
              <w:t>B/</w:t>
            </w:r>
          </w:p>
        </w:tc>
        <w:tc>
          <w:tcPr>
            <w:tcW w:type="dxa" w:w="9776"/>
            <w:gridSpan w:val="3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b/>
                <w:bCs/>
                <w:sz w:val="24"/>
                <w:szCs w:val="24"/>
              </w:rPr>
              <w:t>PRIJAVLJENE TRAŽBINE STEČAJNIH VJEROVNIKA</w:t>
            </w:r>
          </w:p>
        </w:tc>
      </w:tr>
      <w:tr w:rsidTr="005A3662" w:rsidR="00DE7D22" w:rsidRPr="007619B0">
        <w:trPr>
          <w:trHeight w:val="315"/>
        </w:trPr>
        <w:tc>
          <w:tcPr>
            <w:tcW w:type="dxa" w:w="10352"/>
            <w:gridSpan w:val="4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 xml:space="preserve">          PRIZNATE TRAŽBINE - 1. viši isplatni red</w:t>
            </w:r>
          </w:p>
        </w:tc>
      </w:tr>
      <w:tr w:rsidTr="005A3662" w:rsidR="00DE7D22" w:rsidRPr="007619B0">
        <w:trPr>
          <w:trHeight w:val="315"/>
        </w:trPr>
        <w:tc>
          <w:tcPr>
            <w:tcW w:type="dxa" w:w="576"/>
            <w:shd w:themeFillShade="D9" w:themeFill="background1" w:fill="D9D9D9" w:color="auto" w:val="clear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Rbr</w:t>
            </w:r>
          </w:p>
        </w:tc>
        <w:tc>
          <w:tcPr>
            <w:tcW w:type="dxa" w:w="5438"/>
            <w:shd w:themeFillShade="D9" w:themeFill="background1" w:fill="D9D9D9" w:color="auto" w:val="clear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Naziv, adresa vjerovnika</w:t>
            </w:r>
          </w:p>
        </w:tc>
        <w:tc>
          <w:tcPr>
            <w:tcW w:type="dxa" w:w="1559"/>
            <w:shd w:themeFillShade="D9" w:themeFill="background1" w:fill="D9D9D9" w:color="auto" w:val="clear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OIB</w:t>
            </w:r>
          </w:p>
        </w:tc>
        <w:tc>
          <w:tcPr>
            <w:tcW w:type="dxa" w:w="2779"/>
            <w:shd w:themeFillShade="D9" w:themeFill="background1" w:fill="D9D9D9" w:color="auto" w:val="clear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Iznos (kn)</w:t>
            </w:r>
          </w:p>
        </w:tc>
      </w:tr>
      <w:tr w:rsidTr="005A3662" w:rsidR="007619B0" w:rsidRPr="007619B0">
        <w:trPr>
          <w:trHeight w:val="197"/>
        </w:trPr>
        <w:tc>
          <w:tcPr>
            <w:tcW w:type="dxa" w:w="576"/>
            <w:noWrap/>
            <w:vAlign w:val="bottom"/>
          </w:tcPr>
          <w:p w:rsidRDefault="007619B0" w:rsidP="005A3662" w:rsidR="007619B0" w:rsidRPr="007619B0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5438"/>
            <w:noWrap/>
          </w:tcPr>
          <w:p w:rsidRDefault="005A3662" w:rsidP="005A3662" w:rsidR="007619B0" w:rsidRPr="005A3662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Josip Juretić, Vukovarska 20 d, 43000 Bjelovar</w:t>
            </w:r>
          </w:p>
        </w:tc>
        <w:tc>
          <w:tcPr>
            <w:tcW w:type="dxa" w:w="1559"/>
            <w:noWrap/>
          </w:tcPr>
          <w:p w:rsidRDefault="005A3662" w:rsidP="005A3662" w:rsidR="007619B0" w:rsidRPr="005A3662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99898088112</w:t>
            </w:r>
          </w:p>
        </w:tc>
        <w:tc>
          <w:tcPr>
            <w:tcW w:type="dxa" w:w="2779"/>
            <w:noWrap/>
            <w:vAlign w:val="bottom"/>
          </w:tcPr>
          <w:p w:rsidRDefault="005A3662" w:rsidP="005A3662" w:rsidR="007619B0" w:rsidRPr="007619B0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1.130,88</w:t>
            </w:r>
          </w:p>
        </w:tc>
      </w:tr>
      <w:tr w:rsidTr="005A3662" w:rsidR="005A3662" w:rsidRPr="007619B0">
        <w:trPr>
          <w:trHeight w:val="552"/>
        </w:trPr>
        <w:tc>
          <w:tcPr>
            <w:tcW w:type="dxa" w:w="576"/>
            <w:noWrap/>
            <w:vAlign w:val="bottom"/>
            <w:hideMark/>
          </w:tcPr>
          <w:p w:rsidRDefault="005A3662" w:rsidP="005A3662" w:rsidR="005A3662" w:rsidRPr="007619B0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Pr="007619B0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5438"/>
            <w:noWrap/>
          </w:tcPr>
          <w:p w:rsidRDefault="005A3662" w:rsidP="005A3662" w:rsidR="005A3662" w:rsidRPr="007619B0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RH-Ministarstvo financija-Porezna uprava,</w:t>
            </w:r>
          </w:p>
          <w:p w:rsidRDefault="005A3662" w:rsidP="005A3662" w:rsidR="005A3662" w:rsidRPr="007619B0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Boškovićeva 5, 10000 Zagreb</w:t>
            </w:r>
          </w:p>
        </w:tc>
        <w:tc>
          <w:tcPr>
            <w:tcW w:type="dxa" w:w="1559"/>
            <w:noWrap/>
          </w:tcPr>
          <w:p w:rsidRDefault="005A3662" w:rsidP="005A3662" w:rsidR="005A3662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5A3662" w:rsidP="005A3662" w:rsidR="005A3662" w:rsidRPr="007619B0">
            <w:pPr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2779"/>
            <w:noWrap/>
            <w:vAlign w:val="bottom"/>
          </w:tcPr>
          <w:p w:rsidRDefault="005A3662" w:rsidP="005A3662" w:rsidR="005A3662" w:rsidRPr="007619B0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6.514,42</w:t>
            </w:r>
          </w:p>
        </w:tc>
      </w:tr>
      <w:tr w:rsidTr="005A3662" w:rsidR="00DE7D22" w:rsidRPr="007619B0">
        <w:trPr>
          <w:trHeight w:val="315"/>
        </w:trPr>
        <w:tc>
          <w:tcPr>
            <w:tcW w:type="dxa" w:w="7573"/>
            <w:gridSpan w:val="3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619B0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Ukupno 1. viši isplatni red </w:t>
            </w:r>
          </w:p>
        </w:tc>
        <w:tc>
          <w:tcPr>
            <w:tcW w:type="dxa" w:w="2779"/>
            <w:noWrap/>
            <w:vAlign w:val="bottom"/>
            <w:hideMark/>
          </w:tcPr>
          <w:p w:rsidRDefault="005A3662" w:rsidP="005A3662" w:rsidR="00DE7D22" w:rsidRPr="002250FD">
            <w:pPr>
              <w:spacing w:after="0"/>
              <w:rPr>
                <w:rFonts w:cs="Calibri"/>
                <w:color w:val="000000"/>
                <w:lang w:eastAsia="hr-HR"/>
              </w:rPr>
            </w:pPr>
            <w:r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  <w:t>7.645,30</w:t>
            </w:r>
            <w:r w:rsidR="002250FD" w:rsidRPr="002250FD"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DE7D22" w:rsidRPr="007619B0">
              <w:rPr>
                <w:rFonts w:hAnsi="Times New Roman" w:ascii="Times New Roman"/>
                <w:b/>
                <w:bCs/>
                <w:sz w:val="24"/>
                <w:szCs w:val="24"/>
              </w:rPr>
              <w:t>kn</w:t>
            </w:r>
          </w:p>
        </w:tc>
      </w:tr>
      <w:tr w:rsidTr="005A3662" w:rsidR="00DE7D22" w:rsidRPr="007619B0">
        <w:trPr>
          <w:trHeight w:val="315"/>
        </w:trPr>
        <w:tc>
          <w:tcPr>
            <w:tcW w:type="dxa" w:w="10352"/>
            <w:gridSpan w:val="4"/>
            <w:noWrap/>
            <w:vAlign w:val="bottom"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A3662" w:rsidR="00DE7D22" w:rsidRPr="007619B0">
        <w:trPr>
          <w:trHeight w:val="315"/>
        </w:trPr>
        <w:tc>
          <w:tcPr>
            <w:tcW w:type="dxa" w:w="10352"/>
            <w:gridSpan w:val="4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 xml:space="preserve">          PRIZNATE TRAŽBINE - 2. viši isplatni red</w:t>
            </w:r>
          </w:p>
        </w:tc>
      </w:tr>
      <w:tr w:rsidTr="005A3662" w:rsidR="00DE7D22" w:rsidRPr="007619B0">
        <w:trPr>
          <w:trHeight w:val="315"/>
        </w:trPr>
        <w:tc>
          <w:tcPr>
            <w:tcW w:type="dxa" w:w="576"/>
            <w:shd w:themeFillShade="D9" w:themeFill="background1" w:fill="D9D9D9" w:color="auto" w:val="clear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Rbr</w:t>
            </w:r>
          </w:p>
        </w:tc>
        <w:tc>
          <w:tcPr>
            <w:tcW w:type="dxa" w:w="5438"/>
            <w:shd w:themeFillShade="D9" w:themeFill="background1" w:fill="D9D9D9" w:color="auto" w:val="clear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Naziv, adresa vjerovnika</w:t>
            </w:r>
          </w:p>
        </w:tc>
        <w:tc>
          <w:tcPr>
            <w:tcW w:type="dxa" w:w="1559"/>
            <w:shd w:themeFillShade="D9" w:themeFill="background1" w:fill="D9D9D9" w:color="auto" w:val="clear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OIB</w:t>
            </w:r>
          </w:p>
        </w:tc>
        <w:tc>
          <w:tcPr>
            <w:tcW w:type="dxa" w:w="2779"/>
            <w:shd w:themeFillShade="D9" w:themeFill="background1" w:fill="D9D9D9" w:color="auto" w:val="clear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Iznos (kn)</w:t>
            </w:r>
          </w:p>
        </w:tc>
      </w:tr>
      <w:tr w:rsidTr="00750076" w:rsidR="005A3662" w:rsidRPr="007619B0">
        <w:trPr>
          <w:trHeight w:val="315"/>
        </w:trPr>
        <w:tc>
          <w:tcPr>
            <w:tcW w:type="dxa" w:w="576"/>
            <w:noWrap/>
            <w:vAlign w:val="bottom"/>
            <w:hideMark/>
          </w:tcPr>
          <w:p w:rsidRDefault="005A3662" w:rsidP="005A3662" w:rsidR="005A366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5438"/>
          </w:tcPr>
          <w:p w:rsidRDefault="005A3662" w:rsidP="005A3662" w:rsidR="005A3662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HRVATSKI TELEKOM d.d.</w:t>
            </w:r>
          </w:p>
          <w:p w:rsidRDefault="005A3662" w:rsidP="005A3662" w:rsidR="005A3662" w:rsidRPr="00FD7251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R. F. Mihanovića 9, 10110 Zagreb</w:t>
            </w:r>
          </w:p>
        </w:tc>
        <w:tc>
          <w:tcPr>
            <w:tcW w:type="dxa" w:w="1559"/>
          </w:tcPr>
          <w:p w:rsidRDefault="005A3662" w:rsidP="005A3662" w:rsidR="005A3662">
            <w:pPr>
              <w:spacing w:after="0"/>
              <w:contextualSpacing/>
              <w:rPr>
                <w:rFonts w:hAnsi="Times New Roman" w:ascii="Times New Roman"/>
              </w:rPr>
            </w:pPr>
          </w:p>
          <w:p w:rsidRDefault="005A3662" w:rsidP="005A3662" w:rsidR="005A3662">
            <w:pPr>
              <w:spacing w:after="0"/>
              <w:contextualSpacing/>
              <w:rPr>
                <w:rFonts w:hAnsi="Times New Roman" w:ascii="Times New Roman"/>
              </w:rPr>
            </w:pPr>
          </w:p>
          <w:p w:rsidRDefault="005A3662" w:rsidP="005A3662" w:rsidR="005A3662" w:rsidRPr="007619B0">
            <w:pPr>
              <w:spacing w:after="0"/>
              <w:contextualSpacing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81793146560</w:t>
            </w:r>
          </w:p>
        </w:tc>
        <w:tc>
          <w:tcPr>
            <w:tcW w:type="dxa" w:w="2779"/>
            <w:noWrap/>
            <w:vAlign w:val="center"/>
          </w:tcPr>
          <w:p w:rsidRDefault="005A3662" w:rsidP="005A3662" w:rsidR="005A3662">
            <w:pPr>
              <w:spacing w:after="0"/>
              <w:rPr>
                <w:rFonts w:hAnsi="Times New Roman" w:ascii="Times New Roman"/>
                <w:color w:val="000000"/>
              </w:rPr>
            </w:pPr>
          </w:p>
          <w:p w:rsidRDefault="005A3662" w:rsidP="005A3662" w:rsidR="005A3662">
            <w:pPr>
              <w:spacing w:after="0"/>
              <w:rPr>
                <w:rFonts w:hAnsi="Times New Roman" w:ascii="Times New Roman"/>
                <w:color w:val="000000"/>
              </w:rPr>
            </w:pPr>
          </w:p>
          <w:p w:rsidRDefault="005A3662" w:rsidP="005A3662" w:rsidR="005A3662" w:rsidRPr="005A3662">
            <w:pPr>
              <w:spacing w:after="0"/>
              <w:rPr>
                <w:rFonts w:hAnsi="Times New Roman" w:ascii="Times New Roman"/>
                <w:color w:val="000000"/>
                <w:lang w:eastAsia="hr-HR"/>
              </w:rPr>
            </w:pPr>
            <w:r w:rsidRPr="005A3662">
              <w:rPr>
                <w:rFonts w:hAnsi="Times New Roman" w:ascii="Times New Roman"/>
                <w:color w:val="000000"/>
              </w:rPr>
              <w:t>2.980,93</w:t>
            </w:r>
          </w:p>
        </w:tc>
      </w:tr>
      <w:tr w:rsidTr="005121B0" w:rsidR="005A3662" w:rsidRPr="007619B0">
        <w:trPr>
          <w:trHeight w:val="834"/>
        </w:trPr>
        <w:tc>
          <w:tcPr>
            <w:tcW w:type="dxa" w:w="576"/>
            <w:noWrap/>
            <w:vAlign w:val="bottom"/>
          </w:tcPr>
          <w:p w:rsidRDefault="005A3662" w:rsidP="005A3662" w:rsidR="005A366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5438"/>
            <w:noWrap/>
          </w:tcPr>
          <w:p w:rsidRDefault="005A3662" w:rsidP="005A3662" w:rsidR="005A3662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CROATIA OSIGURANJE d.d.</w:t>
            </w:r>
          </w:p>
          <w:p w:rsidRDefault="005A3662" w:rsidP="005A3662" w:rsidR="005A3662" w:rsidRPr="00FD7251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Vatroslava Jagića 33, 10000 Zagreb</w:t>
            </w:r>
          </w:p>
        </w:tc>
        <w:tc>
          <w:tcPr>
            <w:tcW w:type="dxa" w:w="1559"/>
            <w:noWrap/>
            <w:vAlign w:val="bottom"/>
          </w:tcPr>
          <w:p w:rsidRDefault="005A3662" w:rsidP="005A3662" w:rsidR="005A366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26187994862</w:t>
            </w:r>
          </w:p>
        </w:tc>
        <w:tc>
          <w:tcPr>
            <w:tcW w:type="dxa" w:w="2779"/>
            <w:noWrap/>
            <w:vAlign w:val="center"/>
          </w:tcPr>
          <w:p w:rsidRDefault="005A3662" w:rsidP="005A3662" w:rsidR="005A3662">
            <w:pPr>
              <w:spacing w:after="0"/>
              <w:rPr>
                <w:rFonts w:hAnsi="Times New Roman" w:ascii="Times New Roman"/>
                <w:color w:val="000000"/>
              </w:rPr>
            </w:pPr>
          </w:p>
          <w:p w:rsidRDefault="005A3662" w:rsidP="005A3662" w:rsidR="005A3662">
            <w:pPr>
              <w:spacing w:after="0"/>
              <w:rPr>
                <w:rFonts w:hAnsi="Times New Roman" w:ascii="Times New Roman"/>
                <w:color w:val="000000"/>
              </w:rPr>
            </w:pPr>
          </w:p>
          <w:p w:rsidRDefault="005A3662" w:rsidP="005A3662" w:rsidR="005A3662" w:rsidRPr="005A3662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5A3662">
              <w:rPr>
                <w:rFonts w:hAnsi="Times New Roman" w:ascii="Times New Roman"/>
                <w:color w:val="000000"/>
              </w:rPr>
              <w:t>1.645,72</w:t>
            </w:r>
          </w:p>
        </w:tc>
      </w:tr>
      <w:tr w:rsidTr="005121B0" w:rsidR="005A3662" w:rsidRPr="007619B0">
        <w:trPr>
          <w:trHeight w:val="665"/>
        </w:trPr>
        <w:tc>
          <w:tcPr>
            <w:tcW w:type="dxa" w:w="576"/>
            <w:noWrap/>
            <w:vAlign w:val="bottom"/>
          </w:tcPr>
          <w:p w:rsidRDefault="005A3662" w:rsidP="005A3662" w:rsidR="005A366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5438"/>
            <w:noWrap/>
          </w:tcPr>
          <w:p w:rsidRDefault="005A3662" w:rsidP="005A3662" w:rsidR="005A3662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RH-Ministarstvo financija</w:t>
            </w:r>
            <w:r w:rsidRPr="00FD7251">
              <w:rPr>
                <w:rFonts w:hAnsi="Times New Roman" w:ascii="Times New Roman"/>
              </w:rPr>
              <w:t>-Porezna uprava</w:t>
            </w:r>
          </w:p>
          <w:p w:rsidRDefault="005A3662" w:rsidP="005A3662" w:rsidR="005A3662" w:rsidRPr="00FD7251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Boškovićeva 5, </w:t>
            </w:r>
            <w:r w:rsidRPr="00FD7251">
              <w:rPr>
                <w:rFonts w:hAnsi="Times New Roman" w:ascii="Times New Roman"/>
              </w:rPr>
              <w:t>10000 Zagreb</w:t>
            </w:r>
          </w:p>
        </w:tc>
        <w:tc>
          <w:tcPr>
            <w:tcW w:type="dxa" w:w="1559"/>
            <w:noWrap/>
            <w:vAlign w:val="bottom"/>
          </w:tcPr>
          <w:p w:rsidRDefault="005A3662" w:rsidP="005A3662" w:rsidR="005A366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FD7251">
              <w:rPr>
                <w:rFonts w:hAnsi="Times New Roman" w:ascii="Times New Roman"/>
              </w:rPr>
              <w:t>18683136487</w:t>
            </w:r>
          </w:p>
        </w:tc>
        <w:tc>
          <w:tcPr>
            <w:tcW w:type="dxa" w:w="2779"/>
            <w:noWrap/>
            <w:vAlign w:val="center"/>
          </w:tcPr>
          <w:p w:rsidRDefault="005A3662" w:rsidP="005A3662" w:rsidR="005A3662">
            <w:pPr>
              <w:spacing w:after="0"/>
              <w:rPr>
                <w:rFonts w:hAnsi="Times New Roman" w:ascii="Times New Roman"/>
                <w:color w:val="000000"/>
              </w:rPr>
            </w:pPr>
          </w:p>
          <w:p w:rsidRDefault="005A3662" w:rsidP="005A3662" w:rsidR="005A3662" w:rsidRPr="005A3662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5A3662">
              <w:rPr>
                <w:rFonts w:hAnsi="Times New Roman" w:ascii="Times New Roman"/>
                <w:color w:val="000000"/>
              </w:rPr>
              <w:t>12.160,24</w:t>
            </w:r>
          </w:p>
        </w:tc>
      </w:tr>
      <w:tr w:rsidTr="005121B0" w:rsidR="005A3662" w:rsidRPr="007619B0">
        <w:trPr>
          <w:trHeight w:val="360"/>
        </w:trPr>
        <w:tc>
          <w:tcPr>
            <w:tcW w:type="dxa" w:w="576"/>
            <w:noWrap/>
            <w:vAlign w:val="bottom"/>
          </w:tcPr>
          <w:p w:rsidRDefault="005A3662" w:rsidP="005A3662" w:rsidR="005A366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5438"/>
          </w:tcPr>
          <w:p w:rsidRDefault="005A3662" w:rsidP="005A3662" w:rsidR="005A3662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ZAGREBAČKI HOLDING d.o.o. </w:t>
            </w:r>
          </w:p>
          <w:p w:rsidRDefault="005A3662" w:rsidP="005A3662" w:rsidR="005A3662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Ul. grada Vukovara 41, 10000 Zagreb</w:t>
            </w:r>
          </w:p>
        </w:tc>
        <w:tc>
          <w:tcPr>
            <w:tcW w:type="dxa" w:w="1559"/>
            <w:vAlign w:val="bottom"/>
          </w:tcPr>
          <w:p w:rsidRDefault="005A3662" w:rsidP="005A3662" w:rsidR="005A366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85584865987</w:t>
            </w:r>
          </w:p>
        </w:tc>
        <w:tc>
          <w:tcPr>
            <w:tcW w:type="dxa" w:w="2779"/>
            <w:noWrap/>
            <w:vAlign w:val="center"/>
          </w:tcPr>
          <w:p w:rsidRDefault="005A3662" w:rsidP="005A3662" w:rsidR="005A3662">
            <w:pPr>
              <w:spacing w:after="0"/>
              <w:rPr>
                <w:rFonts w:hAnsi="Times New Roman" w:ascii="Times New Roman"/>
                <w:color w:val="000000"/>
              </w:rPr>
            </w:pPr>
          </w:p>
          <w:p w:rsidRDefault="005A3662" w:rsidP="005A3662" w:rsidR="005A3662">
            <w:pPr>
              <w:spacing w:after="0"/>
              <w:rPr>
                <w:rFonts w:hAnsi="Times New Roman" w:ascii="Times New Roman"/>
                <w:color w:val="000000"/>
              </w:rPr>
            </w:pPr>
          </w:p>
          <w:p w:rsidRDefault="005A3662" w:rsidP="005A3662" w:rsidR="005A3662" w:rsidRPr="005A3662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5A3662">
              <w:rPr>
                <w:rFonts w:hAnsi="Times New Roman" w:ascii="Times New Roman"/>
                <w:color w:val="000000"/>
              </w:rPr>
              <w:t>1.102,41</w:t>
            </w:r>
          </w:p>
        </w:tc>
      </w:tr>
      <w:tr w:rsidTr="005121B0" w:rsidR="005A3662" w:rsidRPr="007619B0">
        <w:trPr>
          <w:trHeight w:val="315"/>
        </w:trPr>
        <w:tc>
          <w:tcPr>
            <w:tcW w:type="dxa" w:w="576"/>
            <w:noWrap/>
            <w:vAlign w:val="bottom"/>
          </w:tcPr>
          <w:p w:rsidRDefault="005A3662" w:rsidP="005A3662" w:rsidR="005A366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dxa" w:w="5438"/>
          </w:tcPr>
          <w:p w:rsidRDefault="005A3662" w:rsidP="005A3662" w:rsidR="005A3662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SEDLIĆ d.o.o.</w:t>
            </w:r>
          </w:p>
          <w:p w:rsidRDefault="005A3662" w:rsidP="005A3662" w:rsidR="005A3662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Berek, Berek 171</w:t>
            </w:r>
          </w:p>
          <w:p w:rsidRDefault="005A3662" w:rsidP="005A3662" w:rsidR="005A3662" w:rsidRPr="00FD7251">
            <w:pPr>
              <w:spacing w:after="0"/>
              <w:rPr>
                <w:rFonts w:hAnsi="Times New Roman" w:ascii="Times New Roman"/>
              </w:rPr>
            </w:pPr>
          </w:p>
        </w:tc>
        <w:tc>
          <w:tcPr>
            <w:tcW w:type="dxa" w:w="1559"/>
            <w:vAlign w:val="bottom"/>
          </w:tcPr>
          <w:p w:rsidRDefault="005A3662" w:rsidP="005A3662" w:rsidR="005A366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31937776003</w:t>
            </w:r>
          </w:p>
        </w:tc>
        <w:tc>
          <w:tcPr>
            <w:tcW w:type="dxa" w:w="2779"/>
            <w:noWrap/>
            <w:vAlign w:val="center"/>
          </w:tcPr>
          <w:p w:rsidRDefault="005A3662" w:rsidP="005A3662" w:rsidR="005A3662">
            <w:pPr>
              <w:spacing w:after="0"/>
              <w:rPr>
                <w:rFonts w:hAnsi="Times New Roman" w:ascii="Times New Roman"/>
                <w:color w:val="000000"/>
              </w:rPr>
            </w:pPr>
          </w:p>
          <w:p w:rsidRDefault="005A3662" w:rsidP="005A3662" w:rsidR="005A3662">
            <w:pPr>
              <w:spacing w:after="0"/>
              <w:rPr>
                <w:rFonts w:hAnsi="Times New Roman" w:ascii="Times New Roman"/>
                <w:color w:val="000000"/>
              </w:rPr>
            </w:pPr>
          </w:p>
          <w:p w:rsidRDefault="005A3662" w:rsidP="005A3662" w:rsidR="005A3662" w:rsidRPr="005A3662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5A3662">
              <w:rPr>
                <w:rFonts w:hAnsi="Times New Roman" w:ascii="Times New Roman"/>
                <w:color w:val="000000"/>
              </w:rPr>
              <w:t>37.053,37</w:t>
            </w:r>
          </w:p>
        </w:tc>
      </w:tr>
      <w:tr w:rsidTr="005A3662" w:rsidR="00DE7D22" w:rsidRPr="007619B0">
        <w:trPr>
          <w:trHeight w:val="315"/>
        </w:trPr>
        <w:tc>
          <w:tcPr>
            <w:tcW w:type="dxa" w:w="7573"/>
            <w:gridSpan w:val="3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619B0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Ukupno 2. viši isplatni red </w:t>
            </w:r>
          </w:p>
        </w:tc>
        <w:tc>
          <w:tcPr>
            <w:tcW w:type="dxa" w:w="2779"/>
            <w:noWrap/>
            <w:vAlign w:val="bottom"/>
            <w:hideMark/>
          </w:tcPr>
          <w:p w:rsidRDefault="005A3662" w:rsidP="005A3662" w:rsidR="00DE7D22" w:rsidRPr="005A3662">
            <w:pPr>
              <w:spacing w:after="0"/>
              <w:rPr>
                <w:rFonts w:cs="Calibri"/>
                <w:color w:val="000000"/>
                <w:lang w:eastAsia="hr-HR"/>
              </w:rPr>
            </w:pPr>
            <w:r w:rsidRPr="005A3662">
              <w:rPr>
                <w:rFonts w:hAnsi="Times New Roman" w:ascii="Times New Roman"/>
                <w:b/>
                <w:color w:val="000000"/>
              </w:rPr>
              <w:t>54.942,67</w:t>
            </w:r>
            <w:r>
              <w:rPr>
                <w:rFonts w:cs="Calibri"/>
                <w:color w:val="000000"/>
                <w:lang w:eastAsia="hr-HR"/>
              </w:rPr>
              <w:t xml:space="preserve"> </w:t>
            </w:r>
            <w:r w:rsidR="00DE7D22" w:rsidRPr="007619B0">
              <w:rPr>
                <w:rFonts w:hAnsi="Times New Roman" w:ascii="Times New Roman"/>
                <w:b/>
                <w:bCs/>
                <w:sz w:val="24"/>
                <w:szCs w:val="24"/>
              </w:rPr>
              <w:t>kn</w:t>
            </w:r>
          </w:p>
        </w:tc>
      </w:tr>
      <w:tr w:rsidTr="005A3662" w:rsidR="00DE7D22" w:rsidRPr="007619B0">
        <w:trPr>
          <w:trHeight w:val="315"/>
        </w:trPr>
        <w:tc>
          <w:tcPr>
            <w:tcW w:type="dxa" w:w="10352"/>
            <w:gridSpan w:val="4"/>
            <w:noWrap/>
            <w:vAlign w:val="bottom"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A3662" w:rsidR="00DE7D22" w:rsidRPr="007619B0">
        <w:trPr>
          <w:trHeight w:val="315"/>
        </w:trPr>
        <w:tc>
          <w:tcPr>
            <w:tcW w:type="dxa" w:w="7573"/>
            <w:gridSpan w:val="3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619B0">
              <w:rPr>
                <w:rFonts w:hAnsi="Times New Roman" w:ascii="Times New Roman"/>
                <w:b/>
                <w:bCs/>
                <w:sz w:val="24"/>
                <w:szCs w:val="24"/>
              </w:rPr>
              <w:t>Priznate tražbine sveukupno</w:t>
            </w:r>
            <w:r w:rsidR="00D6762B" w:rsidRPr="007619B0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(I. + II. isplatni red)</w:t>
            </w:r>
          </w:p>
        </w:tc>
        <w:tc>
          <w:tcPr>
            <w:tcW w:type="dxa" w:w="2779"/>
            <w:noWrap/>
            <w:vAlign w:val="bottom"/>
            <w:hideMark/>
          </w:tcPr>
          <w:p w:rsidRDefault="005A3662" w:rsidP="005A3662" w:rsidR="00DE7D22" w:rsidRPr="002250FD">
            <w:pPr>
              <w:spacing w:after="0"/>
              <w:rPr>
                <w:rFonts w:cs="Calibri"/>
                <w:color w:val="000000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62.587,97 </w:t>
            </w:r>
            <w:r w:rsidR="00DE7D22" w:rsidRPr="007619B0">
              <w:rPr>
                <w:rFonts w:hAnsi="Times New Roman" w:ascii="Times New Roman"/>
                <w:b/>
                <w:bCs/>
                <w:sz w:val="24"/>
                <w:szCs w:val="24"/>
              </w:rPr>
              <w:t>kn</w:t>
            </w:r>
          </w:p>
        </w:tc>
      </w:tr>
      <w:tr w:rsidTr="005A3662" w:rsidR="00DE7D22" w:rsidRPr="007619B0">
        <w:trPr>
          <w:trHeight w:val="315"/>
        </w:trPr>
        <w:tc>
          <w:tcPr>
            <w:tcW w:type="dxa" w:w="10352"/>
            <w:gridSpan w:val="4"/>
            <w:noWrap/>
            <w:vAlign w:val="bottom"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A3662" w:rsidR="00DE7D22" w:rsidRPr="007619B0">
        <w:trPr>
          <w:trHeight w:val="315"/>
        </w:trPr>
        <w:tc>
          <w:tcPr>
            <w:tcW w:type="dxa" w:w="10352"/>
            <w:gridSpan w:val="4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 xml:space="preserve">          OSPORENE TRAŽBINE</w:t>
            </w:r>
          </w:p>
        </w:tc>
      </w:tr>
      <w:tr w:rsidTr="005A3662" w:rsidR="00DE7D22" w:rsidRPr="007619B0">
        <w:trPr>
          <w:trHeight w:val="315"/>
        </w:trPr>
        <w:tc>
          <w:tcPr>
            <w:tcW w:type="dxa" w:w="576"/>
            <w:shd w:themeFillShade="D9" w:themeFill="background1" w:fill="D9D9D9" w:color="auto" w:val="clear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Rbr</w:t>
            </w:r>
          </w:p>
        </w:tc>
        <w:tc>
          <w:tcPr>
            <w:tcW w:type="dxa" w:w="5438"/>
            <w:shd w:themeFillShade="D9" w:themeFill="background1" w:fill="D9D9D9" w:color="auto" w:val="clear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Naziv, adresa vjerovnika</w:t>
            </w:r>
          </w:p>
        </w:tc>
        <w:tc>
          <w:tcPr>
            <w:tcW w:type="dxa" w:w="1559"/>
            <w:shd w:themeFillShade="D9" w:themeFill="background1" w:fill="D9D9D9" w:color="auto" w:val="clear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OIB</w:t>
            </w:r>
          </w:p>
        </w:tc>
        <w:tc>
          <w:tcPr>
            <w:tcW w:type="dxa" w:w="2779"/>
            <w:shd w:themeFillShade="D9" w:themeFill="background1" w:fill="D9D9D9" w:color="auto" w:val="clear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Iznos (kn)</w:t>
            </w:r>
          </w:p>
        </w:tc>
      </w:tr>
      <w:tr w:rsidTr="005A3662" w:rsidR="00DE7D22" w:rsidRPr="007619B0">
        <w:trPr>
          <w:trHeight w:val="315"/>
        </w:trPr>
        <w:tc>
          <w:tcPr>
            <w:tcW w:type="dxa" w:w="576"/>
            <w:noWrap/>
            <w:vAlign w:val="bottom"/>
          </w:tcPr>
          <w:p w:rsidRDefault="005A366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5438"/>
            <w:noWrap/>
            <w:vAlign w:val="bottom"/>
          </w:tcPr>
          <w:p w:rsidRDefault="005A366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559"/>
            <w:noWrap/>
            <w:vAlign w:val="bottom"/>
          </w:tcPr>
          <w:p w:rsidRDefault="005A366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2779"/>
            <w:noWrap/>
            <w:vAlign w:val="bottom"/>
          </w:tcPr>
          <w:p w:rsidRDefault="005A366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5A3662" w:rsidR="00DE7D22" w:rsidRPr="007619B0">
        <w:trPr>
          <w:trHeight w:val="315"/>
        </w:trPr>
        <w:tc>
          <w:tcPr>
            <w:tcW w:type="dxa" w:w="7573"/>
            <w:gridSpan w:val="3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619B0">
              <w:rPr>
                <w:rFonts w:hAnsi="Times New Roman" w:ascii="Times New Roman"/>
                <w:b/>
                <w:bCs/>
                <w:sz w:val="24"/>
                <w:szCs w:val="24"/>
              </w:rPr>
              <w:t>Osporene tražbine ukupno</w:t>
            </w:r>
          </w:p>
        </w:tc>
        <w:tc>
          <w:tcPr>
            <w:tcW w:type="dxa" w:w="2779"/>
            <w:noWrap/>
            <w:vAlign w:val="bottom"/>
            <w:hideMark/>
          </w:tcPr>
          <w:p w:rsidRDefault="00DE7D22" w:rsidP="005A3662" w:rsidR="00D6762B" w:rsidRPr="007619B0">
            <w:pPr>
              <w:spacing w:after="0"/>
              <w:contextualSpacing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619B0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</w:t>
            </w:r>
          </w:p>
          <w:p w:rsidRDefault="005A366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:rsidTr="005A3662" w:rsidR="00DE7D22" w:rsidRPr="007619B0">
        <w:trPr>
          <w:trHeight w:val="315"/>
        </w:trPr>
        <w:tc>
          <w:tcPr>
            <w:tcW w:type="dxa" w:w="10352"/>
            <w:gridSpan w:val="4"/>
            <w:noWrap/>
            <w:vAlign w:val="bottom"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A3662" w:rsidR="00DE7D22" w:rsidRPr="007619B0">
        <w:trPr>
          <w:trHeight w:val="315"/>
        </w:trPr>
        <w:tc>
          <w:tcPr>
            <w:tcW w:type="dxa" w:w="576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b/>
                <w:sz w:val="24"/>
                <w:szCs w:val="24"/>
              </w:rPr>
            </w:pPr>
            <w:r w:rsidRPr="007619B0">
              <w:rPr>
                <w:rFonts w:hAnsi="Times New Roman" w:ascii="Times New Roman"/>
                <w:b/>
                <w:sz w:val="24"/>
                <w:szCs w:val="24"/>
              </w:rPr>
              <w:t>C/</w:t>
            </w:r>
          </w:p>
        </w:tc>
        <w:tc>
          <w:tcPr>
            <w:tcW w:type="dxa" w:w="9776"/>
            <w:gridSpan w:val="3"/>
            <w:noWrap/>
            <w:vAlign w:val="bottom"/>
            <w:hideMark/>
          </w:tcPr>
          <w:p w:rsidRDefault="005A366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OSTALE</w:t>
            </w:r>
            <w:r w:rsidR="00D6762B" w:rsidRPr="007619B0">
              <w:rPr>
                <w:rFonts w:hAnsi="Times New Roman" w:ascii="Times New Roman"/>
                <w:b/>
                <w:sz w:val="24"/>
                <w:szCs w:val="24"/>
              </w:rPr>
              <w:t xml:space="preserve"> TRAŽBINE </w:t>
            </w:r>
            <w:r w:rsidR="00DE7D22" w:rsidRPr="007619B0">
              <w:rPr>
                <w:rFonts w:hAnsi="Times New Roman" w:ascii="Times New Roman"/>
                <w:b/>
                <w:sz w:val="24"/>
                <w:szCs w:val="24"/>
              </w:rPr>
              <w:t>VJEROVNIKA</w:t>
            </w:r>
            <w:r w:rsidR="00CC165B">
              <w:rPr>
                <w:rFonts w:hAnsi="Times New Roman" w:ascii="Times New Roman"/>
                <w:b/>
                <w:sz w:val="24"/>
                <w:szCs w:val="24"/>
              </w:rPr>
              <w:t xml:space="preserve"> (pozajmnica-</w:t>
            </w:r>
            <w:r w:rsidR="00DE7D22" w:rsidRPr="007619B0">
              <w:rPr>
                <w:rFonts w:hAnsi="Times New Roman" w:ascii="Times New Roman"/>
                <w:b/>
                <w:sz w:val="24"/>
                <w:szCs w:val="24"/>
              </w:rPr>
              <w:t>niži ispl. red)</w:t>
            </w:r>
          </w:p>
        </w:tc>
      </w:tr>
      <w:tr w:rsidTr="005A3662" w:rsidR="00DE7D22" w:rsidRPr="007619B0">
        <w:trPr>
          <w:trHeight w:val="283"/>
        </w:trPr>
        <w:tc>
          <w:tcPr>
            <w:tcW w:type="dxa" w:w="576"/>
            <w:shd w:themeFillShade="D9" w:themeFill="background1" w:fill="D9D9D9" w:color="auto" w:val="clear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Rbr</w:t>
            </w:r>
          </w:p>
        </w:tc>
        <w:tc>
          <w:tcPr>
            <w:tcW w:type="dxa" w:w="5438"/>
            <w:shd w:themeFillShade="D9" w:themeFill="background1" w:fill="D9D9D9" w:color="auto" w:val="clear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Naziv, adresa vjerovnika</w:t>
            </w:r>
          </w:p>
        </w:tc>
        <w:tc>
          <w:tcPr>
            <w:tcW w:type="dxa" w:w="1559"/>
            <w:shd w:themeFillShade="D9" w:themeFill="background1" w:fill="D9D9D9" w:color="auto" w:val="clear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OIB</w:t>
            </w:r>
          </w:p>
        </w:tc>
        <w:tc>
          <w:tcPr>
            <w:tcW w:type="dxa" w:w="2779"/>
            <w:shd w:themeFillShade="D9" w:themeFill="background1" w:fill="D9D9D9" w:color="auto" w:val="clear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Iznos (kn)</w:t>
            </w:r>
          </w:p>
        </w:tc>
      </w:tr>
      <w:tr w:rsidTr="005A3662" w:rsidR="00DE7D22" w:rsidRPr="007619B0">
        <w:trPr>
          <w:trHeight w:val="283"/>
        </w:trPr>
        <w:tc>
          <w:tcPr>
            <w:tcW w:type="dxa" w:w="576"/>
            <w:noWrap/>
            <w:vAlign w:val="bottom"/>
            <w:hideMark/>
          </w:tcPr>
          <w:p w:rsidRDefault="00D6762B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5438"/>
            <w:noWrap/>
            <w:vAlign w:val="bottom"/>
          </w:tcPr>
          <w:p w:rsidRDefault="00CC165B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Marinko Hamonajec, Stanići 9</w:t>
            </w:r>
          </w:p>
        </w:tc>
        <w:tc>
          <w:tcPr>
            <w:tcW w:type="dxa" w:w="1559"/>
            <w:noWrap/>
            <w:vAlign w:val="bottom"/>
          </w:tcPr>
          <w:p w:rsidRDefault="00CC165B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84717A">
              <w:rPr>
                <w:rFonts w:hAnsi="Times New Roman" w:ascii="Times New Roman"/>
                <w:sz w:val="24"/>
                <w:szCs w:val="24"/>
              </w:rPr>
              <w:t>69816480149</w:t>
            </w:r>
          </w:p>
        </w:tc>
        <w:tc>
          <w:tcPr>
            <w:tcW w:type="dxa" w:w="2779"/>
            <w:noWrap/>
            <w:vAlign w:val="bottom"/>
          </w:tcPr>
          <w:p w:rsidRDefault="00CC165B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31.780,85</w:t>
            </w:r>
          </w:p>
        </w:tc>
      </w:tr>
      <w:tr w:rsidTr="005A3662" w:rsidR="00DE7D22" w:rsidRPr="007619B0">
        <w:trPr>
          <w:trHeight w:val="281"/>
        </w:trPr>
        <w:tc>
          <w:tcPr>
            <w:tcW w:type="dxa" w:w="10352"/>
            <w:gridSpan w:val="4"/>
            <w:noWrap/>
            <w:vAlign w:val="bottom"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A3662" w:rsidR="00DE7D22" w:rsidRPr="007619B0">
        <w:trPr>
          <w:trHeight w:val="315"/>
        </w:trPr>
        <w:tc>
          <w:tcPr>
            <w:tcW w:type="dxa" w:w="7573"/>
            <w:gridSpan w:val="3"/>
            <w:noWrap/>
            <w:vAlign w:val="bottom"/>
            <w:hideMark/>
          </w:tcPr>
          <w:p w:rsidRDefault="00CC165B" w:rsidP="005A3662" w:rsidR="00DE7D22" w:rsidRPr="007619B0">
            <w:pPr>
              <w:spacing w:after="0"/>
              <w:contextualSpacing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Prijavljene i ostale</w:t>
            </w:r>
            <w:r w:rsidR="00DE7D22" w:rsidRPr="007619B0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tražbine B+C</w:t>
            </w:r>
          </w:p>
        </w:tc>
        <w:tc>
          <w:tcPr>
            <w:tcW w:type="dxa" w:w="2779"/>
            <w:noWrap/>
            <w:vAlign w:val="bottom"/>
            <w:hideMark/>
          </w:tcPr>
          <w:p w:rsidRDefault="00CC165B" w:rsidP="005A3662" w:rsidR="00DE7D22" w:rsidRPr="002250FD">
            <w:pPr>
              <w:spacing w:after="0"/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  <w:t xml:space="preserve">94.368,82 </w:t>
            </w:r>
            <w:r w:rsidR="002250FD" w:rsidRPr="002250FD"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  <w:t>kn</w:t>
            </w:r>
          </w:p>
        </w:tc>
      </w:tr>
      <w:tr w:rsidTr="005A3662" w:rsidR="00DE7D22" w:rsidRPr="007619B0">
        <w:trPr>
          <w:trHeight w:val="315"/>
        </w:trPr>
        <w:tc>
          <w:tcPr>
            <w:tcW w:type="dxa" w:w="10352"/>
            <w:gridSpan w:val="4"/>
            <w:noWrap/>
            <w:vAlign w:val="bottom"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  <w:tr w:rsidTr="005A3662" w:rsidR="00DE7D22" w:rsidRPr="007619B0">
        <w:trPr>
          <w:trHeight w:val="315"/>
        </w:trPr>
        <w:tc>
          <w:tcPr>
            <w:tcW w:type="dxa" w:w="7573"/>
            <w:gridSpan w:val="3"/>
            <w:shd w:themeFillShade="D9" w:themeFill="background1" w:fill="D9D9D9" w:color="auto" w:val="clear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619B0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VJEROVNICI SVEUKUPNO                                                                     </w:t>
            </w:r>
          </w:p>
        </w:tc>
        <w:tc>
          <w:tcPr>
            <w:tcW w:type="dxa" w:w="2779"/>
            <w:shd w:themeFillShade="D9" w:themeFill="background1" w:fill="D9D9D9" w:color="auto" w:val="clear"/>
            <w:noWrap/>
            <w:vAlign w:val="bottom"/>
            <w:hideMark/>
          </w:tcPr>
          <w:p w:rsidRDefault="00CC165B" w:rsidP="005A3662" w:rsidR="00DE7D22" w:rsidRPr="007619B0">
            <w:pPr>
              <w:spacing w:after="0"/>
              <w:contextualSpacing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  <w:t xml:space="preserve">94.368,82 </w:t>
            </w:r>
            <w:r w:rsidR="002250FD" w:rsidRPr="002250FD"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  <w:t>kn</w:t>
            </w:r>
          </w:p>
        </w:tc>
      </w:tr>
      <w:tr w:rsidTr="005A3662" w:rsidR="00DE7D22" w:rsidRPr="007619B0">
        <w:trPr>
          <w:trHeight w:val="315"/>
        </w:trPr>
        <w:tc>
          <w:tcPr>
            <w:tcW w:type="dxa" w:w="10352"/>
            <w:gridSpan w:val="4"/>
            <w:noWrap/>
            <w:vAlign w:val="bottom"/>
          </w:tcPr>
          <w:p w:rsidRDefault="00DE7D22" w:rsidP="005A3662" w:rsidR="00DE7D22" w:rsidRPr="007619B0">
            <w:pPr>
              <w:spacing w:after="0"/>
              <w:contextualSpacing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</w:tr>
      <w:tr w:rsidTr="005A3662" w:rsidR="00DE7D22" w:rsidRPr="007619B0">
        <w:trPr>
          <w:trHeight w:val="315"/>
        </w:trPr>
        <w:tc>
          <w:tcPr>
            <w:tcW w:type="dxa" w:w="576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b/>
                <w:sz w:val="24"/>
                <w:szCs w:val="24"/>
              </w:rPr>
            </w:pPr>
            <w:r w:rsidRPr="007619B0">
              <w:rPr>
                <w:rFonts w:hAnsi="Times New Roman" w:ascii="Times New Roman"/>
                <w:b/>
                <w:sz w:val="24"/>
                <w:szCs w:val="24"/>
              </w:rPr>
              <w:t>D/</w:t>
            </w:r>
          </w:p>
        </w:tc>
        <w:tc>
          <w:tcPr>
            <w:tcW w:type="dxa" w:w="9776"/>
            <w:gridSpan w:val="3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b/>
                <w:bCs/>
                <w:sz w:val="24"/>
                <w:szCs w:val="24"/>
              </w:rPr>
              <w:t>MOGUĆNOST ZA PRIJEBOJ</w:t>
            </w:r>
          </w:p>
        </w:tc>
      </w:tr>
      <w:tr w:rsidTr="005A3662" w:rsidR="00DE7D22" w:rsidRPr="007619B0">
        <w:trPr>
          <w:trHeight w:val="315"/>
        </w:trPr>
        <w:tc>
          <w:tcPr>
            <w:tcW w:type="dxa" w:w="576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Rbr</w:t>
            </w:r>
          </w:p>
        </w:tc>
        <w:tc>
          <w:tcPr>
            <w:tcW w:type="dxa" w:w="5438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Naziv, adresa vjerovnika</w:t>
            </w:r>
          </w:p>
        </w:tc>
        <w:tc>
          <w:tcPr>
            <w:tcW w:type="dxa" w:w="1559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OIB</w:t>
            </w:r>
          </w:p>
        </w:tc>
        <w:tc>
          <w:tcPr>
            <w:tcW w:type="dxa" w:w="2779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Iznos (kn)</w:t>
            </w:r>
          </w:p>
        </w:tc>
      </w:tr>
      <w:tr w:rsidTr="005A3662" w:rsidR="00DE7D22" w:rsidRPr="007619B0">
        <w:trPr>
          <w:trHeight w:val="315"/>
        </w:trPr>
        <w:tc>
          <w:tcPr>
            <w:tcW w:type="dxa" w:w="576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5438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559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2779"/>
            <w:noWrap/>
            <w:vAlign w:val="bottom"/>
            <w:hideMark/>
          </w:tcPr>
          <w:p w:rsidRDefault="00DE7D22" w:rsidP="005A3662" w:rsidR="00DE7D22" w:rsidRPr="007619B0">
            <w:pPr>
              <w:spacing w:after="0"/>
              <w:contextualSpacing/>
              <w:rPr>
                <w:rFonts w:hAnsi="Times New Roman" w:ascii="Times New Roman"/>
                <w:sz w:val="24"/>
                <w:szCs w:val="24"/>
              </w:rPr>
            </w:pPr>
            <w:r w:rsidRPr="007619B0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744CF6" w:rsidP="00A64AE6" w:rsidR="00744CF6" w:rsidRPr="00744CF6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8F1CF2" w:rsidP="00A64AE6" w:rsidR="008F1CF2" w:rsidRPr="00744CF6">
      <w:pPr>
        <w:rPr>
          <w:rFonts w:hAnsi="Times New Roman" w:ascii="Times New Roman"/>
          <w:b/>
          <w:sz w:val="24"/>
          <w:szCs w:val="24"/>
        </w:rPr>
      </w:pPr>
    </w:p>
    <w:p w:rsidRDefault="00222827" w:rsidP="00094299" w:rsidR="00222827" w:rsidRPr="00744CF6">
      <w:pPr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 w:rsidRPr="00744CF6">
        <w:rPr>
          <w:rFonts w:hAnsi="Times New Roman" w:ascii="Times New Roman"/>
          <w:sz w:val="24"/>
          <w:szCs w:val="24"/>
          <w:lang w:eastAsia="hr-HR" w:val="pl-PL"/>
        </w:rPr>
        <w:t xml:space="preserve">U Osijeku </w:t>
      </w:r>
      <w:r w:rsidR="003416DC">
        <w:rPr>
          <w:rFonts w:hAnsi="Times New Roman" w:ascii="Times New Roman"/>
          <w:sz w:val="24"/>
          <w:szCs w:val="24"/>
          <w:lang w:eastAsia="hr-HR" w:val="pl-PL"/>
        </w:rPr>
        <w:t>24.09</w:t>
      </w:r>
      <w:r w:rsidR="00E959EC">
        <w:rPr>
          <w:rFonts w:hAnsi="Times New Roman" w:ascii="Times New Roman"/>
          <w:sz w:val="24"/>
          <w:szCs w:val="24"/>
          <w:lang w:eastAsia="hr-HR" w:val="pl-PL"/>
        </w:rPr>
        <w:t>.</w:t>
      </w:r>
      <w:r w:rsidRPr="00744CF6">
        <w:rPr>
          <w:rFonts w:hAnsi="Times New Roman" w:ascii="Times New Roman"/>
          <w:sz w:val="24"/>
          <w:szCs w:val="24"/>
          <w:lang w:eastAsia="hr-HR" w:val="pl-PL"/>
        </w:rPr>
        <w:t>2018. godine.</w:t>
      </w:r>
    </w:p>
    <w:p w:rsidRDefault="00094299" w:rsidP="00094299" w:rsidR="00094299" w:rsidRPr="00744CF6">
      <w:pPr>
        <w:spacing w:lineRule="auto" w:line="288" w:after="0"/>
        <w:jc w:val="both"/>
        <w:rPr>
          <w:rFonts w:hAnsi="Times New Roman" w:ascii="Times New Roman"/>
          <w:b/>
          <w:sz w:val="24"/>
          <w:szCs w:val="24"/>
          <w:lang w:eastAsia="hr-HR" w:val="pl-PL"/>
        </w:rPr>
      </w:pPr>
    </w:p>
    <w:p w:rsidRDefault="00D6047B" w:rsidP="001A7E38" w:rsidR="003F1FFC" w:rsidRPr="00744CF6">
      <w:pPr>
        <w:spacing w:lineRule="auto" w:line="288" w:after="0"/>
        <w:ind w:left="4956"/>
        <w:jc w:val="both"/>
        <w:rPr>
          <w:rFonts w:hAnsi="Times New Roman" w:ascii="Times New Roman"/>
          <w:sz w:val="24"/>
          <w:szCs w:val="24"/>
          <w:lang w:eastAsia="hr-HR" w:val="pl-PL"/>
        </w:rPr>
      </w:pPr>
      <w:r w:rsidRPr="00744CF6">
        <w:rPr>
          <w:rFonts w:hAnsi="Times New Roman" w:ascii="Times New Roman"/>
          <w:sz w:val="24"/>
          <w:szCs w:val="24"/>
          <w:lang w:eastAsia="hr-HR" w:val="pl-PL"/>
        </w:rPr>
        <w:t>Stečajni upravitelj</w:t>
      </w:r>
    </w:p>
    <w:p w:rsidRDefault="00D6047B" w:rsidP="001A7E38" w:rsidR="00D6047B" w:rsidRPr="00744CF6">
      <w:pPr>
        <w:spacing w:lineRule="auto" w:line="288" w:after="0"/>
        <w:ind w:left="4956"/>
        <w:jc w:val="both"/>
        <w:rPr>
          <w:rFonts w:hAnsi="Times New Roman" w:ascii="Times New Roman"/>
          <w:sz w:val="24"/>
          <w:szCs w:val="24"/>
          <w:lang w:eastAsia="hr-HR" w:val="pl-PL"/>
        </w:rPr>
      </w:pPr>
      <w:r w:rsidRPr="00744CF6">
        <w:rPr>
          <w:rFonts w:hAnsi="Times New Roman" w:ascii="Times New Roman"/>
          <w:sz w:val="24"/>
          <w:szCs w:val="24"/>
          <w:lang w:eastAsia="hr-HR" w:val="pl-PL"/>
        </w:rPr>
        <w:t>Ivan Čulić</w:t>
      </w:r>
    </w:p>
    <w:p w:rsidRDefault="00D6047B" w:rsidP="001A7E38" w:rsidR="00D6047B" w:rsidRPr="00744CF6">
      <w:pPr>
        <w:spacing w:lineRule="auto" w:line="288" w:after="0"/>
        <w:ind w:left="4956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D6047B" w:rsidP="001A7E38" w:rsidR="00D6047B" w:rsidRPr="00744CF6">
      <w:pPr>
        <w:spacing w:lineRule="auto" w:line="288" w:after="0"/>
        <w:ind w:left="4956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D6047B" w:rsidP="001A7E38" w:rsidR="00D6047B" w:rsidRPr="00744CF6">
      <w:pPr>
        <w:spacing w:lineRule="auto" w:line="288" w:after="0"/>
        <w:ind w:left="4956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sectPr w:rsidSect="00893C74" w:rsidR="00D6047B" w:rsidRPr="00744CF6">
      <w:footerReference w:type="default" r:id="rId8"/>
      <w:pgSz w:h="16838" w:w="11906"/>
      <w:pgMar w:gutter="0" w:footer="709" w:header="709" w:left="1418" w:bottom="1418" w:right="1418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ADF" w:rsidP="0006486C" w:rsidR="005B2ADF">
      <w:pPr>
        <w:spacing w:after="0"/>
      </w:pPr>
      <w:r>
        <w:separator/>
      </w:r>
    </w:p>
  </w:endnote>
  <w:endnote w:id="0" w:type="continuationSeparator">
    <w:p w:rsidRDefault="005B2ADF" w:rsidP="0006486C" w:rsidR="005B2AD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6093094"/>
      <w:docPartObj>
        <w:docPartGallery w:val="Page Numbers (Bottom of Page)"/>
        <w:docPartUnique/>
      </w:docPartObj>
    </w:sdtPr>
    <w:sdtEndPr/>
    <w:sdtContent>
      <w:p w:rsidRDefault="00744CF6" w:rsidR="00744CF6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26D">
          <w:rPr>
            <w:noProof/>
          </w:rPr>
          <w:t>1</w:t>
        </w:r>
        <w:r>
          <w:fldChar w:fldCharType="end"/>
        </w:r>
        <w:r>
          <w:t>/2</w:t>
        </w:r>
      </w:p>
    </w:sdtContent>
  </w:sdt>
  <w:p w:rsidRDefault="003F1FFC" w:rsidR="003F1FFC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ADF" w:rsidP="0006486C" w:rsidR="005B2ADF">
      <w:pPr>
        <w:spacing w:after="0"/>
      </w:pPr>
      <w:r>
        <w:separator/>
      </w:r>
    </w:p>
  </w:footnote>
  <w:footnote w:id="0" w:type="continuationSeparator">
    <w:p w:rsidRDefault="005B2ADF" w:rsidP="0006486C" w:rsidR="005B2ADF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8440EB8A"/>
    <w:lvl w:tplc="069A80F6" w:ilvl="0">
      <w:numFmt w:val="bullet"/>
      <w:lvlText w:val="-"/>
      <w:lvlJc w:val="left"/>
      <w:pPr>
        <w:ind w:hanging="360" w:left="502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">
    <w:nsid w:val="07212BD7"/>
    <w:multiLevelType w:val="hybridMultilevel"/>
    <w:tmpl w:val="5D7233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90C3BCD"/>
    <w:multiLevelType w:val="hybridMultilevel"/>
    <w:tmpl w:val="A12C8F36"/>
    <w:lvl w:tplc="E2D0C1E8" w:ilvl="0">
      <w:start w:val="1"/>
      <w:numFmt w:val="decimal"/>
      <w:lvlText w:val="%1."/>
      <w:lvlJc w:val="left"/>
      <w:pPr>
        <w:ind w:hanging="360" w:left="1068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114C4650"/>
    <w:multiLevelType w:val="hybridMultilevel"/>
    <w:tmpl w:val="3F46ECB6"/>
    <w:lvl w:tplc="03808E1A" w:ilvl="0">
      <w:numFmt w:val="bullet"/>
      <w:lvlText w:val="-"/>
      <w:lvlJc w:val="left"/>
      <w:pPr>
        <w:ind w:hanging="360" w:left="108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1A7644A"/>
    <w:multiLevelType w:val="hybridMultilevel"/>
    <w:tmpl w:val="B052E760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7DD243B"/>
    <w:multiLevelType w:val="hybridMultilevel"/>
    <w:tmpl w:val="7ABE5030"/>
    <w:lvl w:tplc="C10A3F80" w:ilvl="0">
      <w:numFmt w:val="bullet"/>
      <w:lvlText w:val="-"/>
      <w:lvlJc w:val="left"/>
      <w:pPr>
        <w:ind w:hanging="360" w:left="149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6">
    <w:nsid w:val="1D91063B"/>
    <w:multiLevelType w:val="hybridMultilevel"/>
    <w:tmpl w:val="8C9844D8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7">
    <w:nsid w:val="1F4E23C4"/>
    <w:multiLevelType w:val="hybridMultilevel"/>
    <w:tmpl w:val="8760E046"/>
    <w:lvl w:tplc="C10A3F80" w:ilvl="0">
      <w:numFmt w:val="bullet"/>
      <w:lvlText w:val="-"/>
      <w:lvlJc w:val="left"/>
      <w:pPr>
        <w:ind w:hanging="360" w:left="185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21A72E84"/>
    <w:multiLevelType w:val="hybridMultilevel"/>
    <w:tmpl w:val="52281A00"/>
    <w:lvl w:tplc="D562BC70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9">
    <w:nsid w:val="339809AD"/>
    <w:multiLevelType w:val="hybridMultilevel"/>
    <w:tmpl w:val="E55E0D5C"/>
    <w:lvl w:tplc="776E3F4C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373D62AC"/>
    <w:multiLevelType w:val="multilevel"/>
    <w:tmpl w:val="7DF809EC"/>
    <w:lvl w:ilvl="0">
      <w:numFmt w:val="bullet"/>
      <w:lvlText w:val=""/>
      <w:lvlJc w:val="left"/>
      <w:pPr>
        <w:ind w:hanging="360" w:left="720"/>
      </w:pPr>
      <w:rPr>
        <w:rFonts w:hAnsi="Wingdings" w:ascii="Wingdings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1">
    <w:nsid w:val="37422679"/>
    <w:multiLevelType w:val="hybridMultilevel"/>
    <w:tmpl w:val="D048D0BC"/>
    <w:lvl w:tplc="041A0011" w:ilvl="0">
      <w:start w:val="1"/>
      <w:numFmt w:val="decimal"/>
      <w:lvlText w:val="%1)"/>
      <w:lvlJc w:val="left"/>
      <w:pPr>
        <w:ind w:hanging="360" w:left="1353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12">
    <w:nsid w:val="3B7E1CA7"/>
    <w:multiLevelType w:val="hybridMultilevel"/>
    <w:tmpl w:val="6C8E07AE"/>
    <w:lvl w:tplc="18283776" w:ilvl="0">
      <w:start w:val="1"/>
      <w:numFmt w:val="decimal"/>
      <w:lvlText w:val="%1."/>
      <w:lvlJc w:val="left"/>
      <w:pPr>
        <w:ind w:hanging="36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3">
    <w:nsid w:val="3FD81365"/>
    <w:multiLevelType w:val="hybridMultilevel"/>
    <w:tmpl w:val="C4CE9A18"/>
    <w:lvl w:tplc="08A4CD20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4">
    <w:nsid w:val="44611134"/>
    <w:multiLevelType w:val="hybridMultilevel"/>
    <w:tmpl w:val="BB5E9A1E"/>
    <w:lvl w:tplc="1E94995A" w:ilvl="0">
      <w:numFmt w:val="bullet"/>
      <w:lvlText w:val="-"/>
      <w:lvlJc w:val="left"/>
      <w:pPr>
        <w:ind w:hanging="360" w:left="786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6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16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88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606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32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04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4766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486"/>
      </w:pPr>
      <w:rPr>
        <w:rFonts w:hAnsi="Wingdings" w:ascii="Wingdings" w:hint="default"/>
      </w:rPr>
    </w:lvl>
  </w:abstractNum>
  <w:abstractNum w:abstractNumId="15">
    <w:nsid w:val="45C30248"/>
    <w:multiLevelType w:val="hybridMultilevel"/>
    <w:tmpl w:val="328C88F0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6">
    <w:nsid w:val="46EC1099"/>
    <w:multiLevelType w:val="hybridMultilevel"/>
    <w:tmpl w:val="DA4C2C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95B5ED3"/>
    <w:multiLevelType w:val="hybridMultilevel"/>
    <w:tmpl w:val="1474F068"/>
    <w:lvl w:tplc="C10A3F80" w:ilvl="0">
      <w:numFmt w:val="bullet"/>
      <w:lvlText w:val="-"/>
      <w:lvlJc w:val="left"/>
      <w:pPr>
        <w:ind w:hanging="360" w:left="149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BDB6719"/>
    <w:multiLevelType w:val="hybridMultilevel"/>
    <w:tmpl w:val="0F0CB438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C040535"/>
    <w:multiLevelType w:val="hybridMultilevel"/>
    <w:tmpl w:val="6E669A86"/>
    <w:lvl w:tplc="A02086CA" w:ilvl="0">
      <w:start w:val="1"/>
      <w:numFmt w:val="upperRoman"/>
      <w:lvlText w:val="%1."/>
      <w:lvlJc w:val="left"/>
      <w:pPr>
        <w:ind w:hanging="720" w:left="1080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4F8602AA"/>
    <w:multiLevelType w:val="hybridMultilevel"/>
    <w:tmpl w:val="8FA085DE"/>
    <w:lvl w:tplc="041A0017" w:ilvl="0">
      <w:start w:val="22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1">
    <w:nsid w:val="530A6F85"/>
    <w:multiLevelType w:val="hybridMultilevel"/>
    <w:tmpl w:val="010C7EB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2">
    <w:nsid w:val="57A06AE6"/>
    <w:multiLevelType w:val="hybridMultilevel"/>
    <w:tmpl w:val="20A4BBF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3">
    <w:nsid w:val="5912443F"/>
    <w:multiLevelType w:val="hybridMultilevel"/>
    <w:tmpl w:val="1854B600"/>
    <w:lvl w:tplc="03808E1A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97C3541"/>
    <w:multiLevelType w:val="hybridMultilevel"/>
    <w:tmpl w:val="89306E98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9A7138F"/>
    <w:multiLevelType w:val="hybridMultilevel"/>
    <w:tmpl w:val="BEB6ED4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</w:abstractNum>
  <w:abstractNum w:abstractNumId="26">
    <w:nsid w:val="5C0C72F2"/>
    <w:multiLevelType w:val="hybridMultilevel"/>
    <w:tmpl w:val="08C0EBE2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14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7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4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174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334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054"/>
      </w:pPr>
      <w:rPr>
        <w:rFonts w:hAnsi="Wingdings" w:ascii="Wingdings" w:hint="default"/>
      </w:rPr>
    </w:lvl>
  </w:abstractNum>
  <w:abstractNum w:abstractNumId="27">
    <w:nsid w:val="615375D7"/>
    <w:multiLevelType w:val="hybridMultilevel"/>
    <w:tmpl w:val="670234B8"/>
    <w:lvl w:tplc="6554AAE2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8611293"/>
    <w:multiLevelType w:val="hybridMultilevel"/>
    <w:tmpl w:val="D698281C"/>
    <w:lvl w:tplc="2F2ADE46" w:ilvl="0">
      <w:start w:val="1"/>
      <w:numFmt w:val="decimal"/>
      <w:lvlText w:val="%1."/>
      <w:lvlJc w:val="left"/>
      <w:pPr>
        <w:ind w:hanging="360" w:left="360"/>
      </w:pPr>
      <w:rPr>
        <w:rFonts w:cs="Tahoma" w:eastAsia="Times New Roman" w:hAnsi="Tahoma" w:ascii="Tahoma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29">
    <w:nsid w:val="6B0A209E"/>
    <w:multiLevelType w:val="hybridMultilevel"/>
    <w:tmpl w:val="0A3AA7B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0">
    <w:nsid w:val="6DD14727"/>
    <w:multiLevelType w:val="hybridMultilevel"/>
    <w:tmpl w:val="D3E0B49C"/>
    <w:lvl w:tplc="041A0017" w:ilvl="0">
      <w:start w:val="1"/>
      <w:numFmt w:val="lowerLetter"/>
      <w:lvlText w:val="%1)"/>
      <w:lvlJc w:val="left"/>
      <w:pPr>
        <w:ind w:hanging="360" w:left="1353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31">
    <w:nsid w:val="77DD20C7"/>
    <w:multiLevelType w:val="hybridMultilevel"/>
    <w:tmpl w:val="5FAE124E"/>
    <w:lvl w:tplc="6554AAE2" w:ilvl="0">
      <w:numFmt w:val="bullet"/>
      <w:lvlText w:val="-"/>
      <w:lvlJc w:val="left"/>
      <w:pPr>
        <w:ind w:hanging="360" w:left="1778"/>
      </w:pPr>
      <w:rPr>
        <w:rFonts w:eastAsia="Times New Roman" w:hAnsi="Tahoma" w:ascii="Tahoma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3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09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  <w:rPr>
        <w:rFonts w:cs="Times New Roman"/>
      </w:rPr>
    </w:lvl>
  </w:abstractNum>
  <w:num w:numId="1">
    <w:abstractNumId w:val="22"/>
  </w:num>
  <w:num w:numId="2">
    <w:abstractNumId w:val="6"/>
  </w:num>
  <w:num w:numId="3">
    <w:abstractNumId w:val="26"/>
  </w:num>
  <w:num w:numId="4">
    <w:abstractNumId w:val="9"/>
  </w:num>
  <w:num w:numId="5">
    <w:abstractNumId w:val="2"/>
  </w:num>
  <w:num w:numId="6">
    <w:abstractNumId w:val="12"/>
  </w:num>
  <w:num w:numId="7">
    <w:abstractNumId w:val="16"/>
  </w:num>
  <w:num w:numId="8">
    <w:abstractNumId w:val="8"/>
  </w:num>
  <w:num w:numId="9">
    <w:abstractNumId w:val="1"/>
  </w:num>
  <w:num w:numId="10">
    <w:abstractNumId w:val="15"/>
  </w:num>
  <w:num w:numId="11">
    <w:abstractNumId w:val="20"/>
  </w:num>
  <w:num w:numId="12">
    <w:abstractNumId w:val="27"/>
  </w:num>
  <w:num w:numId="13">
    <w:abstractNumId w:val="14"/>
  </w:num>
  <w:num w:numId="14">
    <w:abstractNumId w:val="28"/>
  </w:num>
  <w:num w:numId="15">
    <w:abstractNumId w:val="11"/>
  </w:num>
  <w:num w:numId="16">
    <w:abstractNumId w:val="21"/>
  </w:num>
  <w:num w:numId="17">
    <w:abstractNumId w:val="31"/>
  </w:num>
  <w:num w:numId="18">
    <w:abstractNumId w:val="30"/>
  </w:num>
  <w:num w:numId="19">
    <w:abstractNumId w:val="25"/>
  </w:num>
  <w:num w:numId="20">
    <w:abstractNumId w:val="24"/>
  </w:num>
  <w:num w:numId="21">
    <w:abstractNumId w:val="4"/>
  </w:num>
  <w:num w:numId="22">
    <w:abstractNumId w:val="29"/>
  </w:num>
  <w:num w:numId="23">
    <w:abstractNumId w:val="13"/>
  </w:num>
  <w:num w:numId="24">
    <w:abstractNumId w:val="10"/>
  </w:num>
  <w:num w:numId="25">
    <w:abstractNumId w:val="0"/>
  </w:num>
  <w:num w:numId="26">
    <w:abstractNumId w:val="19"/>
  </w:num>
  <w:num w:numId="27">
    <w:abstractNumId w:val="18"/>
  </w:num>
  <w:num w:numId="28">
    <w:abstractNumId w:val="23"/>
  </w:num>
  <w:num w:numId="29">
    <w:abstractNumId w:val="3"/>
  </w:num>
  <w:num w:numId="30">
    <w:abstractNumId w:val="5"/>
  </w:num>
  <w:num w:numId="31">
    <w:abstractNumId w:val="17"/>
  </w:num>
  <w:num w:numId="32">
    <w:abstractNumId w:val="7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841"/>
    <w:rsid w:val="00024DF7"/>
    <w:rsid w:val="00032982"/>
    <w:rsid w:val="000332C2"/>
    <w:rsid w:val="00046F1F"/>
    <w:rsid w:val="00047DE1"/>
    <w:rsid w:val="00055345"/>
    <w:rsid w:val="00055C2A"/>
    <w:rsid w:val="0006281B"/>
    <w:rsid w:val="00062F66"/>
    <w:rsid w:val="0006486C"/>
    <w:rsid w:val="00094299"/>
    <w:rsid w:val="000C7D4E"/>
    <w:rsid w:val="000D136D"/>
    <w:rsid w:val="000E1F39"/>
    <w:rsid w:val="001014BB"/>
    <w:rsid w:val="0011049F"/>
    <w:rsid w:val="001136DD"/>
    <w:rsid w:val="00122008"/>
    <w:rsid w:val="00123ACE"/>
    <w:rsid w:val="0015716D"/>
    <w:rsid w:val="001621A7"/>
    <w:rsid w:val="0016383D"/>
    <w:rsid w:val="0017033F"/>
    <w:rsid w:val="0017104C"/>
    <w:rsid w:val="001758E2"/>
    <w:rsid w:val="001817CE"/>
    <w:rsid w:val="0018615B"/>
    <w:rsid w:val="00193C39"/>
    <w:rsid w:val="00197EAF"/>
    <w:rsid w:val="001A14C3"/>
    <w:rsid w:val="001A3DD7"/>
    <w:rsid w:val="001A6575"/>
    <w:rsid w:val="001A7E38"/>
    <w:rsid w:val="001B3D1C"/>
    <w:rsid w:val="001C0E09"/>
    <w:rsid w:val="001E2321"/>
    <w:rsid w:val="001F5F55"/>
    <w:rsid w:val="00211CE9"/>
    <w:rsid w:val="00222827"/>
    <w:rsid w:val="002232C2"/>
    <w:rsid w:val="002250FD"/>
    <w:rsid w:val="00226ACF"/>
    <w:rsid w:val="00233F76"/>
    <w:rsid w:val="00235E59"/>
    <w:rsid w:val="002433A8"/>
    <w:rsid w:val="00244B7A"/>
    <w:rsid w:val="0024510F"/>
    <w:rsid w:val="002524D7"/>
    <w:rsid w:val="002647EC"/>
    <w:rsid w:val="002873B2"/>
    <w:rsid w:val="002A22BA"/>
    <w:rsid w:val="002A488E"/>
    <w:rsid w:val="002A55A8"/>
    <w:rsid w:val="002B55AB"/>
    <w:rsid w:val="002C3641"/>
    <w:rsid w:val="002E1621"/>
    <w:rsid w:val="00317A86"/>
    <w:rsid w:val="003354AC"/>
    <w:rsid w:val="003416DC"/>
    <w:rsid w:val="003425AD"/>
    <w:rsid w:val="00344DC9"/>
    <w:rsid w:val="0034666C"/>
    <w:rsid w:val="003615B4"/>
    <w:rsid w:val="00364EE8"/>
    <w:rsid w:val="0037302E"/>
    <w:rsid w:val="0038240F"/>
    <w:rsid w:val="00384329"/>
    <w:rsid w:val="00394641"/>
    <w:rsid w:val="003C0FDD"/>
    <w:rsid w:val="003C175C"/>
    <w:rsid w:val="003D0A2C"/>
    <w:rsid w:val="003F1FFC"/>
    <w:rsid w:val="003F5BCF"/>
    <w:rsid w:val="00422D5C"/>
    <w:rsid w:val="00441E64"/>
    <w:rsid w:val="004546DD"/>
    <w:rsid w:val="00457795"/>
    <w:rsid w:val="0046259A"/>
    <w:rsid w:val="00462F52"/>
    <w:rsid w:val="00463975"/>
    <w:rsid w:val="004742E0"/>
    <w:rsid w:val="004767B8"/>
    <w:rsid w:val="004952EF"/>
    <w:rsid w:val="00495D7F"/>
    <w:rsid w:val="004D1754"/>
    <w:rsid w:val="004F3BF5"/>
    <w:rsid w:val="004F5A6D"/>
    <w:rsid w:val="00501E56"/>
    <w:rsid w:val="005057C0"/>
    <w:rsid w:val="0053082F"/>
    <w:rsid w:val="0053692F"/>
    <w:rsid w:val="00537EEB"/>
    <w:rsid w:val="00542481"/>
    <w:rsid w:val="005428A1"/>
    <w:rsid w:val="005431B1"/>
    <w:rsid w:val="0054537E"/>
    <w:rsid w:val="005468CF"/>
    <w:rsid w:val="00547A61"/>
    <w:rsid w:val="00560E09"/>
    <w:rsid w:val="00561AB4"/>
    <w:rsid w:val="00581457"/>
    <w:rsid w:val="00583D88"/>
    <w:rsid w:val="005924EF"/>
    <w:rsid w:val="00595C18"/>
    <w:rsid w:val="00597624"/>
    <w:rsid w:val="005A3662"/>
    <w:rsid w:val="005B177D"/>
    <w:rsid w:val="005B2ADF"/>
    <w:rsid w:val="005B79E4"/>
    <w:rsid w:val="005E7FB4"/>
    <w:rsid w:val="00600E2B"/>
    <w:rsid w:val="006015F5"/>
    <w:rsid w:val="00616DB1"/>
    <w:rsid w:val="006252BD"/>
    <w:rsid w:val="00625EA3"/>
    <w:rsid w:val="0063386D"/>
    <w:rsid w:val="0063561D"/>
    <w:rsid w:val="00637802"/>
    <w:rsid w:val="00640AC9"/>
    <w:rsid w:val="00644015"/>
    <w:rsid w:val="00654C12"/>
    <w:rsid w:val="00665A29"/>
    <w:rsid w:val="00673C8C"/>
    <w:rsid w:val="006A69A1"/>
    <w:rsid w:val="006B19FE"/>
    <w:rsid w:val="006B2628"/>
    <w:rsid w:val="006C0D16"/>
    <w:rsid w:val="006E2F4A"/>
    <w:rsid w:val="006F2294"/>
    <w:rsid w:val="006F2C63"/>
    <w:rsid w:val="006F331E"/>
    <w:rsid w:val="006F41F8"/>
    <w:rsid w:val="00701B4F"/>
    <w:rsid w:val="00707B1C"/>
    <w:rsid w:val="00713F9B"/>
    <w:rsid w:val="0072170A"/>
    <w:rsid w:val="0072378F"/>
    <w:rsid w:val="0074370F"/>
    <w:rsid w:val="00744865"/>
    <w:rsid w:val="00744CF6"/>
    <w:rsid w:val="007619B0"/>
    <w:rsid w:val="007625C9"/>
    <w:rsid w:val="00765383"/>
    <w:rsid w:val="00783B07"/>
    <w:rsid w:val="0078715A"/>
    <w:rsid w:val="00787F62"/>
    <w:rsid w:val="007A247A"/>
    <w:rsid w:val="007D14E1"/>
    <w:rsid w:val="007D6339"/>
    <w:rsid w:val="007E29D1"/>
    <w:rsid w:val="007E2FC9"/>
    <w:rsid w:val="0080338E"/>
    <w:rsid w:val="00805D2A"/>
    <w:rsid w:val="00815DC3"/>
    <w:rsid w:val="00834210"/>
    <w:rsid w:val="0084393A"/>
    <w:rsid w:val="008479E5"/>
    <w:rsid w:val="008512FB"/>
    <w:rsid w:val="008603D9"/>
    <w:rsid w:val="00861A2F"/>
    <w:rsid w:val="00870BF1"/>
    <w:rsid w:val="0088130F"/>
    <w:rsid w:val="008865C1"/>
    <w:rsid w:val="00892202"/>
    <w:rsid w:val="00893C74"/>
    <w:rsid w:val="008A64C7"/>
    <w:rsid w:val="008C5758"/>
    <w:rsid w:val="008C77BA"/>
    <w:rsid w:val="008D47F9"/>
    <w:rsid w:val="008F1CF2"/>
    <w:rsid w:val="00916E06"/>
    <w:rsid w:val="00930156"/>
    <w:rsid w:val="009359A9"/>
    <w:rsid w:val="00943B10"/>
    <w:rsid w:val="00955F74"/>
    <w:rsid w:val="00961059"/>
    <w:rsid w:val="00975130"/>
    <w:rsid w:val="00975E1B"/>
    <w:rsid w:val="00975E65"/>
    <w:rsid w:val="009775CD"/>
    <w:rsid w:val="009A693D"/>
    <w:rsid w:val="009C3473"/>
    <w:rsid w:val="009D1FC8"/>
    <w:rsid w:val="009D7169"/>
    <w:rsid w:val="009F2424"/>
    <w:rsid w:val="00A01041"/>
    <w:rsid w:val="00A22F8C"/>
    <w:rsid w:val="00A341BB"/>
    <w:rsid w:val="00A36565"/>
    <w:rsid w:val="00A412AF"/>
    <w:rsid w:val="00A43A18"/>
    <w:rsid w:val="00A5787A"/>
    <w:rsid w:val="00A61E12"/>
    <w:rsid w:val="00A64AE6"/>
    <w:rsid w:val="00A71E44"/>
    <w:rsid w:val="00A75C38"/>
    <w:rsid w:val="00A76B6D"/>
    <w:rsid w:val="00A77518"/>
    <w:rsid w:val="00A87D8D"/>
    <w:rsid w:val="00A91EFD"/>
    <w:rsid w:val="00AA7C63"/>
    <w:rsid w:val="00AF2220"/>
    <w:rsid w:val="00AF39F5"/>
    <w:rsid w:val="00AF41B3"/>
    <w:rsid w:val="00AF7500"/>
    <w:rsid w:val="00B011FB"/>
    <w:rsid w:val="00B057F4"/>
    <w:rsid w:val="00B05D0D"/>
    <w:rsid w:val="00B13021"/>
    <w:rsid w:val="00B21A0D"/>
    <w:rsid w:val="00B42423"/>
    <w:rsid w:val="00B44532"/>
    <w:rsid w:val="00B508BC"/>
    <w:rsid w:val="00B54507"/>
    <w:rsid w:val="00B84C68"/>
    <w:rsid w:val="00B8682E"/>
    <w:rsid w:val="00BB5D4E"/>
    <w:rsid w:val="00BC52C2"/>
    <w:rsid w:val="00BD4AAF"/>
    <w:rsid w:val="00BE414C"/>
    <w:rsid w:val="00BE433B"/>
    <w:rsid w:val="00C23314"/>
    <w:rsid w:val="00C55D31"/>
    <w:rsid w:val="00C61F72"/>
    <w:rsid w:val="00C654C7"/>
    <w:rsid w:val="00C7151B"/>
    <w:rsid w:val="00C81D1D"/>
    <w:rsid w:val="00C87513"/>
    <w:rsid w:val="00C952C3"/>
    <w:rsid w:val="00CC165B"/>
    <w:rsid w:val="00CD23BD"/>
    <w:rsid w:val="00CD4BC5"/>
    <w:rsid w:val="00CD4C20"/>
    <w:rsid w:val="00CE596B"/>
    <w:rsid w:val="00CE7B8A"/>
    <w:rsid w:val="00CF4776"/>
    <w:rsid w:val="00D07F96"/>
    <w:rsid w:val="00D21A1D"/>
    <w:rsid w:val="00D23673"/>
    <w:rsid w:val="00D2650A"/>
    <w:rsid w:val="00D270F8"/>
    <w:rsid w:val="00D475A9"/>
    <w:rsid w:val="00D6047B"/>
    <w:rsid w:val="00D617F4"/>
    <w:rsid w:val="00D6472E"/>
    <w:rsid w:val="00D6762B"/>
    <w:rsid w:val="00D94CA8"/>
    <w:rsid w:val="00D95BEE"/>
    <w:rsid w:val="00DA4009"/>
    <w:rsid w:val="00DB6DCD"/>
    <w:rsid w:val="00DC4E48"/>
    <w:rsid w:val="00DC6513"/>
    <w:rsid w:val="00DC707D"/>
    <w:rsid w:val="00DE1192"/>
    <w:rsid w:val="00DE472D"/>
    <w:rsid w:val="00DE6F0E"/>
    <w:rsid w:val="00DE7D22"/>
    <w:rsid w:val="00E01C11"/>
    <w:rsid w:val="00E32085"/>
    <w:rsid w:val="00E41261"/>
    <w:rsid w:val="00E43D41"/>
    <w:rsid w:val="00E47E69"/>
    <w:rsid w:val="00E543BF"/>
    <w:rsid w:val="00E6164C"/>
    <w:rsid w:val="00E62AE8"/>
    <w:rsid w:val="00E62FF5"/>
    <w:rsid w:val="00E67A94"/>
    <w:rsid w:val="00E858D8"/>
    <w:rsid w:val="00E917EC"/>
    <w:rsid w:val="00E959EC"/>
    <w:rsid w:val="00EB4C64"/>
    <w:rsid w:val="00EB570E"/>
    <w:rsid w:val="00EB62EF"/>
    <w:rsid w:val="00EC2B79"/>
    <w:rsid w:val="00EC76E0"/>
    <w:rsid w:val="00ED25AC"/>
    <w:rsid w:val="00F11D3A"/>
    <w:rsid w:val="00F24EA8"/>
    <w:rsid w:val="00F37F7C"/>
    <w:rsid w:val="00F50D53"/>
    <w:rsid w:val="00F54D4C"/>
    <w:rsid w:val="00F75F4D"/>
    <w:rsid w:val="00F875E6"/>
    <w:rsid w:val="00F92055"/>
    <w:rsid w:val="00F9226D"/>
    <w:rsid w:val="00FA1BE9"/>
    <w:rsid w:val="00FC2B48"/>
    <w:rsid w:val="00FC4997"/>
    <w:rsid w:val="00FC7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after="8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06486C"/>
    <w:rPr>
      <w:rFonts w:cs="Times New Roman" w:eastAsia="Times New Roman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06486C"/>
    <w:rPr>
      <w:rFonts w:cs="Times New Roman" w:eastAsia="Times New Roman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6486C"/>
    <w:rPr>
      <w:rFonts w:cs="Tahoma" w:eastAsia="Times New Roman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99"/>
    <w:rsid w:val="005924EF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uiPriority w:val="99"/>
    <w:semiHidden/>
    <w:rsid w:val="00032982"/>
    <w:pPr>
      <w:spacing w:after="80"/>
    </w:pPr>
    <w:rPr>
      <w:sz w:val="20"/>
      <w:szCs w:val="20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blStylePr w:type="firstRow">
      <w:rPr>
        <w:rFonts w:cs="Times New Roman"/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uiPriority w:val="99"/>
    <w:rsid w:val="00765383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uiPriority w:val="99"/>
    <w:rsid w:val="001A3DD7"/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" w:type="table">
    <w:name w:val="Rešetka tablice2"/>
    <w:uiPriority w:val="99"/>
    <w:rsid w:val="001A3DD7"/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A14C3"/>
    <w:rPr>
      <w:rFonts w:cs="Times New Roman"/>
      <w:color w:val="808080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1A14C3"/>
    <w:rPr>
      <w:rFonts w:cs="Times New Roman" w:eastAsia="SimSun" w:hAnsi="Times New Roman" w:ascii="Times New Roman"/>
      <w:b/>
      <w:kern w:val="3"/>
      <w:sz w:val="24"/>
      <w:szCs w:val="24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uiPriority w:val="99"/>
    <w:rsid w:val="001A14C3"/>
    <w:rPr>
      <w:rFonts w:cs="Tahoma" w:eastAsia="SimSun" w:hAnsi="Tahoma" w:ascii="Tahoma"/>
      <w:b/>
      <w:kern w:val="3"/>
      <w:sz w:val="24"/>
      <w:szCs w:val="24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1A14C3"/>
    <w:rPr>
      <w:rFonts w:cs="Tahoma" w:eastAsia="SimSun" w:hAnsi="Tahoma" w:ascii="Tahoma"/>
      <w:b/>
      <w:kern w:val="3"/>
      <w:sz w:val="24"/>
      <w:szCs w:val="24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1A14C3"/>
    <w:rPr>
      <w:rFonts w:cs="Tahoma" w:eastAsia="SimSun" w:hAnsi="Tahoma" w:ascii="Tahoma"/>
      <w:b/>
      <w:kern w:val="3"/>
      <w:sz w:val="24"/>
      <w:szCs w:val="24"/>
      <w:shd w:fill="CCFFCC" w:color="auto" w:val="clear"/>
      <w:lang w:bidi="hi-IN" w:eastAsia="zh-CN" w:val="hr-HR"/>
    </w:rPr>
  </w:style>
  <w:style w:customStyle="true" w:styleId="tooltip" w:type="character">
    <w:name w:val="_tooltip"/>
    <w:basedOn w:val="Zadanifontodlomka"/>
    <w:rsid w:val="0054248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1754"/>
    <w:pPr>
      <w:spacing w:after="80"/>
    </w:pPr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06486C"/>
    <w:rPr>
      <w:rFonts w:ascii="Calibri" w:cs="Times New Roman" w:eastAsia="Times New Roman" w:hAnsi="Calibri"/>
      <w:lang w:eastAsia="en-US"/>
    </w:rPr>
  </w:style>
  <w:style w:styleId="Podnoje" w:type="paragraph">
    <w:name w:val="footer"/>
    <w:basedOn w:val="Normal"/>
    <w:link w:val="Podno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locked/>
    <w:rsid w:val="0006486C"/>
    <w:rPr>
      <w:rFonts w:ascii="Calibri" w:cs="Times New Roman" w:eastAsia="Times New Roman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6486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06486C"/>
    <w:rPr>
      <w:rFonts w:ascii="Tahoma" w:cs="Tahoma" w:eastAsia="Times New Roman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99"/>
    <w:rsid w:val="005924EF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uiPriority w:val="99"/>
    <w:semiHidden/>
    <w:rsid w:val="00032982"/>
    <w:pPr>
      <w:spacing w:after="80"/>
    </w:pPr>
    <w:rPr>
      <w:sz w:val="20"/>
      <w:szCs w:val="20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blStylePr w:type="firstRow">
      <w:rPr>
        <w:rFonts w:cs="Times New Roman"/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Standard" w:type="paragraph">
    <w:name w:val="Standard"/>
    <w:uiPriority w:val="99"/>
    <w:rsid w:val="00765383"/>
    <w:pPr>
      <w:widowControl w:val="0"/>
      <w:suppressAutoHyphens/>
      <w:autoSpaceDN w:val="0"/>
      <w:spacing w:after="200" w:line="276" w:lineRule="auto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Reetkatablice1" w:type="table">
    <w:name w:val="Rešetka tablice1"/>
    <w:uiPriority w:val="99"/>
    <w:rsid w:val="001A3DD7"/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2" w:type="table">
    <w:name w:val="Rešetka tablice2"/>
    <w:uiPriority w:val="99"/>
    <w:rsid w:val="001A3DD7"/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A14C3"/>
    <w:rPr>
      <w:rFonts w:cs="Times New Roman"/>
      <w:color w:val="808080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1A14C3"/>
    <w:rPr>
      <w:rFonts w:ascii="Times New Roman" w:cs="Times New Roman" w:eastAsia="SimSun" w:hAnsi="Times New Roman"/>
      <w:b/>
      <w:kern w:val="3"/>
      <w:sz w:val="24"/>
      <w:szCs w:val="24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uiPriority w:val="99"/>
    <w:rsid w:val="001A14C3"/>
    <w:rPr>
      <w:rFonts w:ascii="Tahoma" w:cs="Tahoma" w:eastAsia="SimSun" w:hAnsi="Tahoma"/>
      <w:b/>
      <w:kern w:val="3"/>
      <w:sz w:val="24"/>
      <w:szCs w:val="24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uiPriority w:val="99"/>
    <w:rsid w:val="001A14C3"/>
    <w:rPr>
      <w:rFonts w:ascii="Tahoma" w:cs="Tahoma" w:eastAsia="SimSun" w:hAnsi="Tahoma"/>
      <w:b/>
      <w:kern w:val="3"/>
      <w:sz w:val="24"/>
      <w:szCs w:val="24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uiPriority w:val="99"/>
    <w:rsid w:val="001A14C3"/>
    <w:rPr>
      <w:rFonts w:ascii="Tahoma" w:cs="Tahoma" w:eastAsia="SimSun" w:hAnsi="Tahoma"/>
      <w:b/>
      <w:kern w:val="3"/>
      <w:sz w:val="24"/>
      <w:szCs w:val="24"/>
      <w:shd w:color="auto" w:fill="CCFFCC" w:val="clear"/>
      <w:lang w:bidi="hi-IN" w:eastAsia="zh-CN" w:val="hr-HR"/>
    </w:rPr>
  </w:style>
  <w:style w:customStyle="1" w:styleId="tooltip" w:type="character">
    <w:name w:val="_tooltip"/>
    <w:basedOn w:val="Zadanifontodlomka"/>
    <w:rsid w:val="0054248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9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40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59566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078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522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52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57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11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37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448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169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85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87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04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639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354</properties:Words>
  <properties:Characters>2021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STANKO MAKAR, A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2018-09-26T08:13:00Z</dcterms:created>
  <dc:creator>ADMINIBM</dc:creator>
  <cp:lastModifiedBy>Marina Frčko</cp:lastModifiedBy>
  <cp:lastPrinted>2017-09-19T12:23:00Z</cp:lastPrinted>
  <dcterms:modified xmlns:xsi="http://www.w3.org/2001/XMLSchema-instance" xsi:type="dcterms:W3CDTF">2018-09-26T08:13:00Z</dcterms:modified>
  <cp:revision>2</cp:revision>
  <dc:title>STANKO MAKAR,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St-91/2015-53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