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0f80" w14:paraId="3f00f8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St-3874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D723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A36" w:rsidRPr="009F4A36">
        <w:t xml:space="preserve"> </w:t>
      </w:r>
      <w:r w:rsidR="009F4A36" w:rsidRP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FAUSTA – PROMET d.o.o., Zagreb, Zdenka Škreba 26,       MBS: 080238084, OIB: 95465146354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A36" w:rsidRPr="009F4A36">
        <w:t xml:space="preserve"> </w:t>
      </w:r>
      <w:r w:rsidR="009F4A36" w:rsidRP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FAUSTA – PROMET d.o.o., Zagreb, Zdenka Škreba 26, MBS: 080238084, OIB: 95465146354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06EC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10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406EC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6ECB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Puran, Bjelovar, Josipa Jelačića 12,</w:t>
      </w:r>
    </w:p>
    <w:p w:rsidRDefault="00406ECB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70582689973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A36" w:rsidRPr="009F4A36">
        <w:t xml:space="preserve"> </w:t>
      </w:r>
      <w:r w:rsidR="009F4A36" w:rsidRPr="009F4A36">
        <w:rPr>
          <w:rFonts w:cs="Times New Roman" w:hAnsi="Times New Roman" w:ascii="Times New Roman"/>
          <w:sz w:val="24"/>
          <w:szCs w:val="24"/>
        </w:rPr>
        <w:t>FAUSTA – PROMET d.o.</w:t>
      </w:r>
      <w:r w:rsidR="009F4A36">
        <w:rPr>
          <w:rFonts w:cs="Times New Roman" w:hAnsi="Times New Roman" w:ascii="Times New Roman"/>
          <w:sz w:val="24"/>
          <w:szCs w:val="24"/>
        </w:rPr>
        <w:t xml:space="preserve">o., Zagreb, Zdenka Škreba 26, </w:t>
      </w:r>
      <w:r w:rsidR="009F4A36" w:rsidRPr="009F4A36">
        <w:rPr>
          <w:rFonts w:cs="Times New Roman" w:hAnsi="Times New Roman" w:ascii="Times New Roman"/>
          <w:sz w:val="24"/>
          <w:szCs w:val="24"/>
        </w:rPr>
        <w:t>MBS: 080238084, OIB: 95465146354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3507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30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F4A36">
        <w:rPr>
          <w:rFonts w:cs="Times New Roman" w:eastAsia="Times New Roman" w:hAnsi="Times New Roman" w:ascii="Times New Roman"/>
          <w:sz w:val="24"/>
          <w:szCs w:val="20"/>
          <w:lang w:eastAsia="hr-HR"/>
        </w:rPr>
        <w:t>24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r w:rsidR="00270C56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70C56" w:rsidP="00E65472" w:rsidR="00270C5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270C56" w:rsidP="00E65472" w:rsidR="00270C56" w:rsidRPr="00E57A2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>Za točnost otpravka</w:t>
      </w:r>
    </w:p>
    <w:p w:rsidRDefault="00270C56" w:rsidP="00E65472" w:rsidR="00270C56" w:rsidRPr="00E57A2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  <w:t>-ovlašteni službenik:</w:t>
      </w:r>
    </w:p>
    <w:p w:rsidRDefault="00270C56" w:rsidP="00320115" w:rsidR="00270C56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  <w:t>Slavica Sorić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70C5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9F4A36">
      <w:rPr>
        <w:rFonts w:cs="Times New Roman" w:hAnsi="Times New Roman" w:ascii="Times New Roman"/>
        <w:sz w:val="24"/>
        <w:szCs w:val="24"/>
      </w:rPr>
      <w:t>3874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70C5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604F51"/>
    <w:rsid w:val="00630C13"/>
    <w:rsid w:val="0066158B"/>
    <w:rsid w:val="00665C1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7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C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70C5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70C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70C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7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C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70C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70C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70C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3874</izvorni_sadrzaj>
    <derivirana_varijabla naziv="DomainObject.Predmet.Broj_1">3874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St-3874/2015</izvorni_sadrzaj>
    <derivirana_varijabla naziv="DomainObject.Predmet.OznakaBroj_1">St-3874/2015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FAUSTA - PROMET d.o.o. zastupanog po punomoćniku Željka Jurić</izvorni_sadrzaj>
    <derivirana_varijabla naziv="DomainObject.Predmet.ProtustrankaFormated_1">  FAUSTA - PROMET d.o.o. zastupanog po punomoćniku Željka Jurić</derivirana_varijabla>
  </DomainObject.Predmet.ProtustrankaFormated>
  <DomainObject.Predmet.ProtustrankaFormatedOIB>
    <izvorni_sadrzaj>  FAUSTA - PROMET d.o.o., OIB 95465146354 zastupanog po punomoćniku Željka Jurić</izvorni_sadrzaj>
    <derivirana_varijabla naziv="DomainObject.Predmet.ProtustrankaFormatedOIB_1">  FAUSTA - PROMET d.o.o., OIB 95465146354 zastupanog po punomoćniku Željka Jurić</derivirana_varijabla>
  </DomainObject.Predmet.ProtustrankaFormatedOIB>
  <DomainObject.Predmet.ProtustrankaFormatedWithAdress>
    <izvorni_sadrzaj> FAUSTA - PROMET d.o.o., Zdenka Škreba 26, 10000 Zagreb zastupanog po punomoćniku Željka Jurić</izvorni_sadrzaj>
    <derivirana_varijabla naziv="DomainObject.Predmet.ProtustrankaFormatedWithAdress_1"> FAUSTA - PROMET d.o.o., Zdenka Škreba 26, 10000 Zagreb zastupanog po punomoćniku Željka Jurić</derivirana_varijabla>
  </DomainObject.Predmet.ProtustrankaFormatedWithAdress>
  <DomainObject.Predmet.ProtustrankaFormatedWithAdressOIB>
    <izvorni_sadrzaj> FAUSTA - PROMET d.o.o., OIB 95465146354, Zdenka Škreba 26, 10000 Zagreb zastupanog po punomoćniku Željka Jurić</izvorni_sadrzaj>
    <derivirana_varijabla naziv="DomainObject.Predmet.ProtustrankaFormatedWithAdressOIB_1"> FAUSTA - PROMET d.o.o., OIB 95465146354, Zdenka Škreba 26, 10000 Zagreb zastupanog po punomoćniku Željka Jurić</derivirana_varijabla>
  </DomainObject.Predmet.ProtustrankaFormatedWithAdressOIB>
  <DomainObject.Predmet.ProtustrankaWithAdress>
    <izvorni_sadrzaj>FAUSTA - PROMET d.o.o. Zdenka Škreba 26, 10000 Zagreb</izvorni_sadrzaj>
    <derivirana_varijabla naziv="DomainObject.Predmet.ProtustrankaWithAdress_1">FAUSTA - PROMET d.o.o. Zdenka Škreba 26, 10000 Zagreb</derivirana_varijabla>
  </DomainObject.Predmet.ProtustrankaWithAdress>
  <DomainObject.Predmet.ProtustrankaWithAdressOIB>
    <izvorni_sadrzaj>FAUSTA - PROMET d.o.o., OIB 95465146354, Zdenka Škreba 26, 10000 Zagreb</izvorni_sadrzaj>
    <derivirana_varijabla naziv="DomainObject.Predmet.ProtustrankaWithAdressOIB_1">FAUSTA - PROMET d.o.o., OIB 95465146354, Zdenka Škreba 26, 10000 Zagreb</derivirana_varijabla>
  </DomainObject.Predmet.ProtustrankaWithAdressOIB>
  <DomainObject.Predmet.ProtustrankaNazivFormated>
    <izvorni_sadrzaj>FAUSTA - PROMET d.o.o.</izvorni_sadrzaj>
    <derivirana_varijabla naziv="DomainObject.Predmet.ProtustrankaNazivFormated_1">FAUSTA - PROMET d.o.o.</derivirana_varijabla>
  </DomainObject.Predmet.ProtustrankaNazivFormated>
  <DomainObject.Predmet.ProtustrankaNazivFormatedOIB>
    <izvorni_sadrzaj>FAUSTA - PROMET d.o.o., OIB 95465146354</izvorni_sadrzaj>
    <derivirana_varijabla naziv="DomainObject.Predmet.ProtustrankaNazivFormatedOIB_1">FAUSTA - PROMET d.o.o., OIB 95465146354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FAUSTA - PROMET d.o.o. zastupanog po punomoćniku Željka Jurić</item>
    </izvorni_sadrzaj>
    <derivirana_varijabla naziv="DomainObject.Predmet.ProtuStrankaListFormated_1">
      <item>FAUSTA - PROMET d.o.o. zastupanog po punomoćniku Željka Jurić</item>
    </derivirana_varijabla>
  </DomainObject.Predmet.ProtuStrankaListFormated>
  <DomainObject.Predmet.ProtuStrankaListFormatedOIB>
    <izvorni_sadrzaj>
      <item>FAUSTA - PROMET d.o.o., OIB 95465146354 zastupanog po punomoćniku Željka Jurić</item>
    </izvorni_sadrzaj>
    <derivirana_varijabla naziv="DomainObject.Predmet.ProtuStrankaListFormatedOIB_1">
      <item>FAUSTA - PROMET d.o.o., OIB 95465146354 zastupanog po punomoćniku Željka Jurić</item>
    </derivirana_varijabla>
  </DomainObject.Predmet.ProtuStrankaListFormatedOIB>
  <DomainObject.Predmet.ProtuStrankaListFormatedWithAdress>
    <izvorni_sadrzaj>
      <item>FAUSTA - PROMET d.o.o., Zdenka Škreba 26, 10000 Zagreb zastupanog po punomoćniku Željka Jurić</item>
    </izvorni_sadrzaj>
    <derivirana_varijabla naziv="DomainObject.Predmet.ProtuStrankaListFormatedWithAdress_1">
      <item>FAUSTA - PROMET d.o.o., Zdenka Škreba 26, 10000 Zagreb zastupanog po punomoćniku Željka Jurić</item>
    </derivirana_varijabla>
  </DomainObject.Predmet.ProtuStrankaListFormatedWithAdress>
  <DomainObject.Predmet.ProtuStrankaListFormatedWithAdressOIB>
    <izvorni_sadrzaj>
      <item>FAUSTA - PROMET d.o.o., OIB 95465146354, Zdenka Škreba 26, 10000 Zagreb zastupanog po punomoćniku Željka Jurić</item>
    </izvorni_sadrzaj>
    <derivirana_varijabla naziv="DomainObject.Predmet.ProtuStrankaListFormatedWithAdressOIB_1">
      <item>FAUSTA - PROMET d.o.o., OIB 95465146354, Zdenka Škreba 26, 10000 Zagreb zastupanog po punomoćniku Željka Jurić</item>
    </derivirana_varijabla>
  </DomainObject.Predmet.ProtuStrankaListFormatedWithAdressOIB>
  <DomainObject.Predmet.ProtuStrankaListNazivFormated>
    <izvorni_sadrzaj>
      <item>FAUSTA - PROMET d.o.o.</item>
    </izvorni_sadrzaj>
    <derivirana_varijabla naziv="DomainObject.Predmet.ProtuStrankaListNazivFormated_1">
      <item>FAUSTA - PROMET d.o.o.</item>
    </derivirana_varijabla>
  </DomainObject.Predmet.ProtuStrankaListNazivFormated>
  <DomainObject.Predmet.ProtuStrankaListNazivFormatedOIB>
    <izvorni_sadrzaj>
      <item>FAUSTA - PROMET d.o.o., OIB 95465146354</item>
    </izvorni_sadrzaj>
    <derivirana_varijabla naziv="DomainObject.Predmet.ProtuStrankaListNazivFormatedOIB_1">
      <item>FAUSTA - PROMET d.o.o., OIB 95465146354</item>
    </derivirana_varijabla>
  </DomainObject.Predmet.ProtuStrankaListNazivFormatedOIB>
  <DomainObject.Predmet.OstaliListFormated>
    <izvorni_sadrzaj>
      <item>Željka Jurić punomoćnik sudionika u postupku FAUSTA - PROMET d.o.o.</item>
    </izvorni_sadrzaj>
    <derivirana_varijabla naziv="DomainObject.Predmet.OstaliListFormated_1">
      <item>Željka Jurić punomoćnik sudionika u postupku FAUSTA - PROMET d.o.o.</item>
    </derivirana_varijabla>
  </DomainObject.Predmet.OstaliListFormated>
  <DomainObject.Predmet.OstaliListFormatedOIB>
    <izvorni_sadrzaj>
      <item>Željka Jurić, OIB 09820197755 punomoćnik sudionika u postupku FAUSTA - PROMET d.o.o.</item>
    </izvorni_sadrzaj>
    <derivirana_varijabla naziv="DomainObject.Predmet.OstaliListFormatedOIB_1">
      <item>Željka Jurić, OIB 09820197755 punomoćnik sudionika u postupku FAUSTA - PROMET d.o.o.</item>
    </derivirana_varijabla>
  </DomainObject.Predmet.OstaliListFormatedOIB>
  <DomainObject.Predmet.OstaliListFormatedWithAdress>
    <izvorni_sadrzaj>
      <item>Željka Jurić, Zdenka Škreba 26, 10000 Zagreb punomoćnik sudionika u postupku FAUSTA - PROMET d.o.o.</item>
    </izvorni_sadrzaj>
    <derivirana_varijabla naziv="DomainObject.Predmet.OstaliListFormatedWithAdress_1">
      <item>Željka Jurić, Zdenka Škreba 26, 10000 Zagreb punomoćnik sudionika u postupku FAUSTA - PROMET d.o.o.</item>
    </derivirana_varijabla>
  </DomainObject.Predmet.OstaliListFormatedWithAdress>
  <DomainObject.Predmet.OstaliListFormatedWithAdressOIB>
    <izvorni_sadrzaj>
      <item>Željka Jurić, OIB 09820197755, Zdenka Škreba 26, 10000 Zagreb punomoćnik sudionika u postupku FAUSTA - PROMET d.o.o.</item>
    </izvorni_sadrzaj>
    <derivirana_varijabla naziv="DomainObject.Predmet.OstaliListFormatedWithAdressOIB_1">
      <item>Željka Jurić, OIB 09820197755, Zdenka Škreba 26, 10000 Zagreb punomoćnik sudionika u postupku FAUSTA - PROMET d.o.o.</item>
    </derivirana_varijabla>
  </DomainObject.Predmet.OstaliListFormatedWithAdressOIB>
  <DomainObject.Predmet.OstaliListNazivFormated>
    <izvorni_sadrzaj>
      <item>Željka Jurić</item>
    </izvorni_sadrzaj>
    <derivirana_varijabla naziv="DomainObject.Predmet.OstaliListNazivFormated_1">
      <item>Željka Jurić</item>
    </derivirana_varijabla>
  </DomainObject.Predmet.OstaliListNazivFormated>
  <DomainObject.Predmet.OstaliListNazivFormatedOIB>
    <izvorni_sadrzaj>
      <item>Željka Jurić, OIB 09820197755</item>
    </izvorni_sadrzaj>
    <derivirana_varijabla naziv="DomainObject.Predmet.OstaliListNazivFormatedOIB_1">
      <item>Željka Jurić, OIB 09820197755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FAUSTA - PROMET d.o.o.</izvorni_sadrzaj>
    <derivirana_varijabla naziv="DomainObject.Predmet.ProtustrankaIDrugi_1">FAUSTA -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FAUSTA - PROMET d.o.o., OIB 95465146354, Zdenka Škreba 26, 10000 Zagreb</izvorni_sadrzaj>
    <derivirana_varijabla naziv="DomainObject.Predmet.ProtustrankaIDrugiAdressOIB_1">FAUSTA - PROMET d.o.o., OIB 95465146354, Zdenka Škreba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FAUSTA - PROMET d.o.o.</item>
      <item>Željka Jurić</item>
    </izvorni_sadrzaj>
    <derivirana_varijabla naziv="DomainObject.Predmet.SudioniciListNaziv_1">
      <item>FINA Regionalni centar Zagreb</item>
      <item>FAUSTA - PROMET d.o.o.</item>
      <item>Željka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FAUSTA - PROMET d.o.o., OIB 95465146354, Zdenka Škreba 26,10000 Zagreb</item>
      <item>Željka Jurić, OIB 09820197755, Zdenka Škreba 26,10000 Zagreb</item>
    </izvorni_sadrzaj>
    <derivirana_varijabla naziv="DomainObject.Predmet.SudioniciListAdressOIB_1">
      <item>FINA Regionalni centar Zagreb, OIB 85821130368, Trg svibanjskih žrtava 1995. 1,10000 Zagreb</item>
      <item>FAUSTA - PROMET d.o.o., OIB 95465146354, Zdenka Škreba 26,10000 Zagreb</item>
      <item>Željka Jurić, OIB 09820197755, Zdenka Škreba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95465146354</item>
      <item>, OIB 09820197755</item>
    </izvorni_sadrzaj>
    <derivirana_varijabla naziv="DomainObject.Predmet.SudioniciListNazivOIB_1">
      <item>, OIB 85821130368</item>
      <item>, OIB 95465146354</item>
      <item>, OIB 09820197755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2617</properties:Characters>
  <properties:Lines>76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2016-03-23T11:46:00Z</dcterms:created>
  <dc:creator>Ivan Turčić</dc:creator>
  <cp:lastModifiedBy>Slavica Sorić</cp:lastModifiedBy>
  <cp:lastPrinted>2016-03-24T08:52:00Z</cp:lastPrinted>
  <dcterms:modified xmlns:xsi="http://www.w3.org/2001/XMLSchema-instance" xsi:type="dcterms:W3CDTF">2016-03-24T08:54:00Z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