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5fc2" w14:paraId="2155fc2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121E2C">
        <w:rPr>
          <w:b/>
          <w:sz w:val="22"/>
          <w:szCs w:val="22"/>
        </w:rPr>
        <w:t>764/16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121E2C">
        <w:rPr>
          <w:b/>
          <w:sz w:val="22"/>
          <w:szCs w:val="22"/>
        </w:rPr>
        <w:t xml:space="preserve">PALMARIUM NOVUS d.o.o., OIB: 03911222663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21E2C">
        <w:rPr>
          <w:sz w:val="22"/>
          <w:szCs w:val="22"/>
        </w:rPr>
        <w:t xml:space="preserve">13. travnja 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121E2C">
        <w:rPr>
          <w:b/>
          <w:sz w:val="22"/>
          <w:szCs w:val="22"/>
        </w:rPr>
        <w:t>PALMARIUM NOVUS d.o.o., OIB: 03911222663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121E2C">
        <w:rPr>
          <w:b/>
          <w:sz w:val="22"/>
          <w:szCs w:val="22"/>
        </w:rPr>
        <w:t>7.375,30</w:t>
      </w:r>
      <w:r w:rsidR="00DC7B95">
        <w:rPr>
          <w:b/>
          <w:sz w:val="22"/>
          <w:szCs w:val="22"/>
        </w:rPr>
        <w:t xml:space="preserve"> 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21E2C">
        <w:rPr>
          <w:sz w:val="22"/>
          <w:szCs w:val="22"/>
        </w:rPr>
        <w:t xml:space="preserve">13. travnja </w:t>
      </w:r>
      <w:r w:rsidR="006F0D91">
        <w:rPr>
          <w:sz w:val="22"/>
          <w:szCs w:val="22"/>
        </w:rPr>
        <w:t>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21E2C"/>
    <w:rsid w:val="00154DA5"/>
    <w:rsid w:val="00166031"/>
    <w:rsid w:val="00167F2F"/>
    <w:rsid w:val="001924E7"/>
    <w:rsid w:val="001A25A1"/>
    <w:rsid w:val="001B6929"/>
    <w:rsid w:val="001D333B"/>
    <w:rsid w:val="00296023"/>
    <w:rsid w:val="002A6B09"/>
    <w:rsid w:val="0032747B"/>
    <w:rsid w:val="003571DB"/>
    <w:rsid w:val="003A6F45"/>
    <w:rsid w:val="003F7AB1"/>
    <w:rsid w:val="00406BEA"/>
    <w:rsid w:val="00447F0F"/>
    <w:rsid w:val="004B6723"/>
    <w:rsid w:val="004E2A1F"/>
    <w:rsid w:val="00537AC5"/>
    <w:rsid w:val="00542B2B"/>
    <w:rsid w:val="005518D6"/>
    <w:rsid w:val="005B0261"/>
    <w:rsid w:val="005D3F65"/>
    <w:rsid w:val="00626DD8"/>
    <w:rsid w:val="006B10BB"/>
    <w:rsid w:val="006B537C"/>
    <w:rsid w:val="006D4923"/>
    <w:rsid w:val="006F0D91"/>
    <w:rsid w:val="00731956"/>
    <w:rsid w:val="007615C9"/>
    <w:rsid w:val="0079356B"/>
    <w:rsid w:val="007C71CF"/>
    <w:rsid w:val="007D1F61"/>
    <w:rsid w:val="0080196D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62A30"/>
    <w:rsid w:val="00B77B32"/>
    <w:rsid w:val="00C50B45"/>
    <w:rsid w:val="00CD2741"/>
    <w:rsid w:val="00D16AF7"/>
    <w:rsid w:val="00D77622"/>
    <w:rsid w:val="00DA5072"/>
    <w:rsid w:val="00DC4089"/>
    <w:rsid w:val="00DC7B95"/>
    <w:rsid w:val="00E249B3"/>
    <w:rsid w:val="00E62E42"/>
    <w:rsid w:val="00E868DC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St-764/2016</izvorni_sadrzaj>
    <derivirana_varijabla naziv="DomainObject.Predmet.OznakaBroj_1">St-764/2016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PALMARIUM NOVUS d.o.o. za opskrbu brodova i jahti</izvorni_sadrzaj>
    <derivirana_varijabla naziv="DomainObject.Predmet.ProtustrankaFormated_1">  PALMARIUM NOVUS d.o.o. za opskrbu brodova i jahti</derivirana_varijabla>
  </DomainObject.Predmet.ProtustrankaFormated>
  <DomainObject.Predmet.ProtustrankaFormatedOIB>
    <izvorni_sadrzaj>  PALMARIUM NOVUS d.o.o. za opskrbu brodova i jahti, OIB 03911222663</izvorni_sadrzaj>
    <derivirana_varijabla naziv="DomainObject.Predmet.ProtustrankaFormatedOIB_1">  PALMARIUM NOVUS d.o.o. za opskrbu brodova i jahti, OIB 03911222663</derivirana_varijabla>
  </DomainObject.Predmet.ProtustrankaFormatedOIB>
  <DomainObject.Predmet.ProtustrankaFormatedWithAdress>
    <izvorni_sadrzaj> PALMARIUM NOVUS d.o.o. za opskrbu brodova i jahti, Natka Nodila 12, 20000 Dubrovnik</izvorni_sadrzaj>
    <derivirana_varijabla naziv="DomainObject.Predmet.ProtustrankaFormatedWithAdress_1"> PALMARIUM NOVUS d.o.o. za opskrbu brodova i jahti, Natka Nodila 12, 20000 Dubrovnik</derivirana_varijabla>
  </DomainObject.Predmet.ProtustrankaFormatedWithAdress>
  <DomainObject.Predmet.ProtustrankaFormatedWithAdressOIB>
    <izvorni_sadrzaj> PALMARIUM NOVUS d.o.o. za opskrbu brodova i jahti, OIB 03911222663, Natka Nodila 12, 20000 Dubrovnik</izvorni_sadrzaj>
    <derivirana_varijabla naziv="DomainObject.Predmet.ProtustrankaFormatedWithAdressOIB_1"> PALMARIUM NOVUS d.o.o. za opskrbu brodova i jahti, OIB 03911222663, Natka Nodila 12, 20000 Dubrovnik</derivirana_varijabla>
  </DomainObject.Predmet.ProtustrankaFormatedWithAdressOIB>
  <DomainObject.Predmet.ProtustrankaWithAdress>
    <izvorni_sadrzaj>PALMARIUM NOVUS d.o.o. za opskrbu brodova i jahti Natka Nodila 12, 20000 Dubrovnik</izvorni_sadrzaj>
    <derivirana_varijabla naziv="DomainObject.Predmet.ProtustrankaWithAdress_1">PALMARIUM NOVUS d.o.o. za opskrbu brodova i jahti Natka Nodila 12, 20000 Dubrovnik</derivirana_varijabla>
  </DomainObject.Predmet.ProtustrankaWithAdress>
  <DomainObject.Predmet.ProtustrankaWithAdressOIB>
    <izvorni_sadrzaj>PALMARIUM NOVUS d.o.o. za opskrbu brodova i jahti, OIB 03911222663, Natka Nodila 12, 20000 Dubrovnik</izvorni_sadrzaj>
    <derivirana_varijabla naziv="DomainObject.Predmet.ProtustrankaWithAdressOIB_1">PALMARIUM NOVUS d.o.o. za opskrbu brodova i jahti, OIB 03911222663, Natka Nodila 12, 20000 Dubrovnik</derivirana_varijabla>
  </DomainObject.Predmet.ProtustrankaWithAdressOIB>
  <DomainObject.Predmet.ProtustrankaNazivFormated>
    <izvorni_sadrzaj>PALMARIUM NOVUS d.o.o. za opskrbu brodova i jahti</izvorni_sadrzaj>
    <derivirana_varijabla naziv="DomainObject.Predmet.ProtustrankaNazivFormated_1">PALMARIUM NOVUS d.o.o. za opskrbu brodova i jahti</derivirana_varijabla>
  </DomainObject.Predmet.ProtustrankaNazivFormated>
  <DomainObject.Predmet.ProtustrankaNazivFormatedOIB>
    <izvorni_sadrzaj>PALMARIUM NOVUS d.o.o. za opskrbu brodova i jahti, OIB 03911222663</izvorni_sadrzaj>
    <derivirana_varijabla naziv="DomainObject.Predmet.ProtustrankaNazivFormatedOIB_1">PALMARIUM NOVUS d.o.o. za opskrbu brodova i jahti, OIB 03911222663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7375.30</izvorni_sadrzaj>
    <derivirana_varijabla naziv="DomainObject.Predmet.TrenutnaVrijednost_1">7375.30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PALMARIUM NOVUS d.o.o. za opskrbu brodova i jahti</item>
    </izvorni_sadrzaj>
    <derivirana_varijabla naziv="DomainObject.Predmet.ProtuStrankaListFormated_1">
      <item>PALMARIUM NOVUS d.o.o. za opskrbu brodova i jahti</item>
    </derivirana_varijabla>
  </DomainObject.Predmet.ProtuStrankaListFormated>
  <DomainObject.Predmet.ProtuStrankaListFormatedOIB>
    <izvorni_sadrzaj>
      <item>PALMARIUM NOVUS d.o.o. za opskrbu brodova i jahti, OIB 03911222663</item>
    </izvorni_sadrzaj>
    <derivirana_varijabla naziv="DomainObject.Predmet.ProtuStrankaListFormatedOIB_1">
      <item>PALMARIUM NOVUS d.o.o. za opskrbu brodova i jahti, OIB 03911222663</item>
    </derivirana_varijabla>
  </DomainObject.Predmet.ProtuStrankaListFormatedOIB>
  <DomainObject.Predmet.ProtuStrankaListFormatedWithAdress>
    <izvorni_sadrzaj>
      <item>PALMARIUM NOVUS d.o.o. za opskrbu brodova i jahti, Natka Nodila 12, 20000 Dubrovnik</item>
    </izvorni_sadrzaj>
    <derivirana_varijabla naziv="DomainObject.Predmet.ProtuStrankaListFormatedWithAdress_1">
      <item>PALMARIUM NOVUS d.o.o. za opskrbu brodova i jahti, Natka Nodila 12, 20000 Dubrovnik</item>
    </derivirana_varijabla>
  </DomainObject.Predmet.ProtuStrankaListFormatedWithAdress>
  <DomainObject.Predmet.ProtuStrankaListFormatedWithAdressOIB>
    <izvorni_sadrzaj>
      <item>PALMARIUM NOVUS d.o.o. za opskrbu brodova i jahti, OIB 03911222663, Natka Nodila 12, 20000 Dubrovnik</item>
    </izvorni_sadrzaj>
    <derivirana_varijabla naziv="DomainObject.Predmet.ProtuStrankaListFormatedWithAdressOIB_1">
      <item>PALMARIUM NOVUS d.o.o. za opskrbu brodova i jahti, OIB 03911222663, Natka Nodila 12, 20000 Dubrovnik</item>
    </derivirana_varijabla>
  </DomainObject.Predmet.ProtuStrankaListFormatedWithAdressOIB>
  <DomainObject.Predmet.ProtuStrankaListNazivFormated>
    <izvorni_sadrzaj>
      <item>PALMARIUM NOVUS d.o.o. za opskrbu brodova i jahti</item>
    </izvorni_sadrzaj>
    <derivirana_varijabla naziv="DomainObject.Predmet.ProtuStrankaListNazivFormated_1">
      <item>PALMARIUM NOVUS d.o.o. za opskrbu brodova i jahti</item>
    </derivirana_varijabla>
  </DomainObject.Predmet.ProtuStrankaListNazivFormated>
  <DomainObject.Predmet.ProtuStrankaListNazivFormatedOIB>
    <izvorni_sadrzaj>
      <item>PALMARIUM NOVUS d.o.o. za opskrbu brodova i jahti, OIB 03911222663</item>
    </izvorni_sadrzaj>
    <derivirana_varijabla naziv="DomainObject.Predmet.ProtuStrankaListNazivFormatedOIB_1">
      <item>PALMARIUM NOVUS d.o.o. za opskrbu brodova i jahti, OIB 03911222663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PALMARIUM NOVUS d.o.o. za opskrbu brodova i jahti</izvorni_sadrzaj>
    <derivirana_varijabla naziv="DomainObject.Predmet.ProtustrankaIDrugi_1">PALMARIUM NOVUS d.o.o. za opskrbu brodova i jahti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PALMARIUM NOVUS d.o.o. za opskrbu brodova i jahti, OIB 03911222663, Natka Nodila 12, 20000 Dubrovnik</izvorni_sadrzaj>
    <derivirana_varijabla naziv="DomainObject.Predmet.ProtustrankaIDrugiAdressOIB_1">PALMARIUM NOVUS d.o.o. za opskrbu brodova i jahti, OIB 03911222663, Natka Nodila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PALMARIUM NOVUS d.o.o. za opskrbu brodova i jahti</item>
    </izvorni_sadrzaj>
    <derivirana_varijabla naziv="DomainObject.Predmet.SudioniciListNaziv_1">
      <item>FINA, RC Split, Podružnica Dubrovnik</item>
      <item>PALMARIUM NOVUS d.o.o. za opskrbu brodova i jahti</item>
    </derivirana_varijabla>
  </DomainObject.Predmet.SudioniciListNaziv>
  <DomainObject.Predmet.SudioniciListAdressOIB>
    <izvorni_sadrzaj>
      <item>FINA, RC Split, Podružnica Dubrovnik, OIB 85821130368, Vukovarska 2,20000 Dubrovnik</item>
      <item>PALMARIUM NOVUS d.o.o. za opskrbu brodova i jahti, OIB 03911222663, Natka Nodila 12,20000 Dubrovnik</item>
    </izvorni_sadrzaj>
    <derivirana_varijabla naziv="DomainObject.Predmet.SudioniciListAdressOIB_1">
      <item>FINA, RC Split, Podružnica Dubrovnik, OIB 85821130368, Vukovarska 2,20000 Dubrovnik</item>
      <item>PALMARIUM NOVUS d.o.o. za opskrbu brodova i jahti, OIB 03911222663, Natka Nodila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03911222663</item>
    </izvorni_sadrzaj>
    <derivirana_varijabla naziv="DomainObject.Predmet.SudioniciListNazivOIB_1">
      <item>, OIB 85821130368</item>
      <item>, OIB 03911222663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1567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2016-04-13T09:06:00Z</dcterms:created>
  <dc:creator>Mirjana Mihović</dc:creator>
  <cp:lastModifiedBy>Mara Marčinko</cp:lastModifiedBy>
  <cp:lastPrinted>2016-04-13T09:08:00Z</cp:lastPrinted>
  <dcterms:modified xmlns:xsi="http://www.w3.org/2001/XMLSchema-instance" xsi:type="dcterms:W3CDTF">2016-04-13T09:09:00Z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