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c32e" w14:paraId="3bcc32e" w:rsidRDefault="007E6939" w:rsidP="008F469C" w:rsidR="007E6939" w:rsidRPr="00DB11DF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284584" w:rsidP="007E6939" w:rsidR="00AA10F4" w:rsidRPr="00DB11DF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25400</wp:posOffset>
            </wp:positionH>
            <wp:positionV relativeFrom="paragraph">
              <wp:posOffset>155575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15013" w:rsidP="00615013" w:rsidR="00615013" w:rsidRPr="00DB11DF">
      <w:pPr>
        <w:tabs>
          <w:tab w:pos="180" w:val="left"/>
          <w:tab w:pos="4251" w:val="center"/>
        </w:tabs>
      </w:pPr>
      <w:r w:rsidRPr="00DB11DF">
        <w:tab/>
        <w:t xml:space="preserve"> </w:t>
      </w:r>
    </w:p>
    <w:p w:rsidRDefault="00284584" w:rsidP="00615013" w:rsidR="00284584">
      <w:pPr>
        <w:tabs>
          <w:tab w:pos="180" w:val="left"/>
          <w:tab w:pos="4251" w:val="center"/>
        </w:tabs>
        <w:jc w:val="right"/>
      </w:pPr>
    </w:p>
    <w:p w:rsidRDefault="00284584" w:rsidP="00615013" w:rsidR="00284584">
      <w:pPr>
        <w:tabs>
          <w:tab w:pos="180" w:val="left"/>
          <w:tab w:pos="4251" w:val="center"/>
        </w:tabs>
        <w:jc w:val="right"/>
      </w:pPr>
    </w:p>
    <w:p w:rsidRDefault="00284584" w:rsidP="00615013" w:rsidR="00284584">
      <w:pPr>
        <w:tabs>
          <w:tab w:pos="180" w:val="left"/>
          <w:tab w:pos="4251" w:val="center"/>
        </w:tabs>
        <w:jc w:val="right"/>
      </w:pPr>
    </w:p>
    <w:p w:rsidRDefault="00284584" w:rsidP="00615013" w:rsidR="00284584">
      <w:pPr>
        <w:tabs>
          <w:tab w:pos="180" w:val="left"/>
          <w:tab w:pos="4251" w:val="center"/>
        </w:tabs>
        <w:jc w:val="right"/>
      </w:pPr>
    </w:p>
    <w:p w:rsidRDefault="00284584" w:rsidP="00284584" w:rsidR="00284584" w:rsidRPr="004C5B64">
      <w:pPr>
        <w:pStyle w:val="Bezproreda"/>
        <w:jc w:val="both"/>
        <w:rPr>
          <w:sz w:val="24"/>
          <w:szCs w:val="24"/>
        </w:rPr>
      </w:pPr>
      <w:r w:rsidRPr="004C5B64">
        <w:rPr>
          <w:bCs/>
          <w:sz w:val="24"/>
          <w:szCs w:val="24"/>
        </w:rPr>
        <w:t>REPUBLIKA HRVATSKA</w:t>
      </w:r>
    </w:p>
    <w:p w:rsidRDefault="00284584" w:rsidP="00284584" w:rsidR="00284584" w:rsidRPr="004C5B64">
      <w:pPr>
        <w:pStyle w:val="Bezproreda"/>
        <w:rPr>
          <w:sz w:val="24"/>
          <w:szCs w:val="24"/>
        </w:rPr>
      </w:pPr>
      <w:r w:rsidRPr="004C5B64">
        <w:rPr>
          <w:sz w:val="24"/>
          <w:szCs w:val="24"/>
        </w:rPr>
        <w:t>Trgovački sud u Zagrebu</w:t>
      </w:r>
    </w:p>
    <w:p w:rsidRDefault="00284584" w:rsidP="00284584" w:rsidR="00284584">
      <w:pPr>
        <w:tabs>
          <w:tab w:pos="180" w:val="left"/>
          <w:tab w:pos="4251" w:val="center"/>
        </w:tabs>
      </w:pPr>
      <w:r w:rsidRPr="004C5B64">
        <w:t>Zagreb, Amruševa 2/II</w:t>
      </w:r>
    </w:p>
    <w:p w:rsidRDefault="007621FF" w:rsidP="00615013" w:rsidR="00615013" w:rsidRPr="00DB11DF">
      <w:pPr>
        <w:tabs>
          <w:tab w:pos="180" w:val="left"/>
          <w:tab w:pos="4251" w:val="center"/>
        </w:tabs>
        <w:jc w:val="right"/>
      </w:pPr>
      <w:r w:rsidRPr="00DB11DF">
        <w:t>48</w:t>
      </w:r>
      <w:r w:rsidR="00615013" w:rsidRPr="00DB11DF">
        <w:t>. St-</w:t>
      </w:r>
      <w:r w:rsidRPr="00DB11DF">
        <w:t>2668</w:t>
      </w:r>
      <w:r w:rsidR="00615013" w:rsidRPr="00DB11DF">
        <w:t>/</w:t>
      </w:r>
      <w:r w:rsidR="000E6965" w:rsidRPr="00DB11DF">
        <w:t>20</w:t>
      </w:r>
      <w:r w:rsidR="00615013" w:rsidRPr="00DB11DF">
        <w:t>1</w:t>
      </w:r>
      <w:r w:rsidRPr="00DB11DF">
        <w:t>7</w:t>
      </w:r>
    </w:p>
    <w:p w:rsidRDefault="00615013" w:rsidP="00615013" w:rsidR="00615013" w:rsidRPr="00DB11DF">
      <w:pPr>
        <w:tabs>
          <w:tab w:pos="180" w:val="left"/>
          <w:tab w:pos="4251" w:val="center"/>
        </w:tabs>
        <w:jc w:val="center"/>
      </w:pPr>
      <w:r w:rsidRPr="00DB11DF">
        <w:t>R E P U B L I K A  H R V A T S K A</w:t>
      </w:r>
    </w:p>
    <w:p w:rsidRDefault="00615013" w:rsidP="00615013" w:rsidR="00615013" w:rsidRPr="00DB11DF">
      <w:pPr>
        <w:jc w:val="center"/>
      </w:pPr>
    </w:p>
    <w:p w:rsidRDefault="00615013" w:rsidP="00615013" w:rsidR="00615013" w:rsidRPr="00DB11DF">
      <w:pPr>
        <w:ind w:firstLine="660" w:left="2880"/>
      </w:pPr>
      <w:r w:rsidRPr="00DB11DF">
        <w:t>R J E Š E NJ E</w:t>
      </w:r>
    </w:p>
    <w:p w:rsidRDefault="00615013" w:rsidP="00615013" w:rsidR="00615013" w:rsidRPr="00DB11DF">
      <w:pPr>
        <w:jc w:val="center"/>
      </w:pPr>
    </w:p>
    <w:p w:rsidRDefault="00615013" w:rsidP="00DB11DF" w:rsidR="00615013">
      <w:pPr>
        <w:jc w:val="both"/>
      </w:pPr>
      <w:r w:rsidRPr="00DB11DF">
        <w:tab/>
        <w:t xml:space="preserve">Trgovački sud u Zagrebu, po sucu </w:t>
      </w:r>
      <w:r w:rsidR="00366998" w:rsidRPr="00DB11DF">
        <w:t>tog</w:t>
      </w:r>
      <w:r w:rsidR="00F43617" w:rsidRPr="00DB11DF">
        <w:t>a</w:t>
      </w:r>
      <w:r w:rsidR="00366998" w:rsidRPr="00DB11DF">
        <w:t xml:space="preserve"> suda </w:t>
      </w:r>
      <w:r w:rsidR="007621FF" w:rsidRPr="00DB11DF">
        <w:t>Vesni Sremac Šoštar</w:t>
      </w:r>
      <w:r w:rsidRPr="00DB11DF">
        <w:t xml:space="preserve">, u stečajnom postupku nad Stečajnom masom </w:t>
      </w:r>
      <w:r w:rsidR="00366998" w:rsidRPr="00DB11DF">
        <w:t xml:space="preserve">iza </w:t>
      </w:r>
      <w:r w:rsidRPr="00DB11DF">
        <w:t xml:space="preserve">stečajnog dužnika </w:t>
      </w:r>
      <w:r w:rsidR="007621FF" w:rsidRPr="00DB11DF">
        <w:t>FESTUNG</w:t>
      </w:r>
      <w:r w:rsidR="001C58FB" w:rsidRPr="00DB11DF">
        <w:t xml:space="preserve">  d.o.o., </w:t>
      </w:r>
      <w:r w:rsidR="00B07937" w:rsidRPr="00DB11DF">
        <w:t>Zagreb, Brune Bušića 40</w:t>
      </w:r>
      <w:r w:rsidR="001C58FB" w:rsidRPr="00DB11DF">
        <w:t xml:space="preserve">, </w:t>
      </w:r>
      <w:r w:rsidR="00B07937" w:rsidRPr="00DB11DF">
        <w:t xml:space="preserve">raniji OIB: 54285563488, </w:t>
      </w:r>
      <w:r w:rsidRPr="00DB11DF">
        <w:t xml:space="preserve">dana </w:t>
      </w:r>
      <w:r w:rsidR="00A713E2" w:rsidRPr="00DB11DF">
        <w:t>03</w:t>
      </w:r>
      <w:r w:rsidR="00F748AE" w:rsidRPr="00DB11DF">
        <w:t>. listopada</w:t>
      </w:r>
      <w:r w:rsidR="00B07937" w:rsidRPr="00DB11DF">
        <w:t xml:space="preserve"> </w:t>
      </w:r>
      <w:r w:rsidRPr="00DB11DF">
        <w:t>201</w:t>
      </w:r>
      <w:r w:rsidR="00B07937" w:rsidRPr="00DB11DF">
        <w:t>8</w:t>
      </w:r>
      <w:r w:rsidRPr="00DB11DF">
        <w:t xml:space="preserve">. </w:t>
      </w:r>
      <w:r w:rsidR="001D292A" w:rsidRPr="00DB11DF">
        <w:t>g.</w:t>
      </w:r>
      <w:r w:rsidR="00DB11DF">
        <w:t xml:space="preserve">  </w:t>
      </w:r>
    </w:p>
    <w:p w:rsidRDefault="00DB11DF" w:rsidP="00DB11DF" w:rsidR="00DB11DF" w:rsidRPr="00DB11DF">
      <w:pPr>
        <w:jc w:val="both"/>
      </w:pPr>
    </w:p>
    <w:p w:rsidRDefault="00615013" w:rsidP="00615013" w:rsidR="00615013" w:rsidRPr="00DB11DF">
      <w:pPr>
        <w:overflowPunct w:val="false"/>
        <w:autoSpaceDE w:val="false"/>
        <w:autoSpaceDN w:val="false"/>
        <w:jc w:val="center"/>
        <w:rPr>
          <w:noProof w:val="false"/>
        </w:rPr>
      </w:pPr>
      <w:r w:rsidRPr="00DB11DF">
        <w:rPr>
          <w:bCs/>
          <w:noProof w:val="false"/>
        </w:rPr>
        <w:t>r i j e š i o     j e</w:t>
      </w:r>
    </w:p>
    <w:p w:rsidRDefault="00615013" w:rsidP="00615013" w:rsidR="00615013" w:rsidRPr="00DB11DF">
      <w:pPr>
        <w:overflowPunct w:val="false"/>
        <w:autoSpaceDE w:val="false"/>
        <w:autoSpaceDN w:val="false"/>
        <w:jc w:val="center"/>
        <w:rPr>
          <w:noProof w:val="false"/>
        </w:rPr>
      </w:pPr>
      <w:r w:rsidRPr="00DB11DF">
        <w:rPr>
          <w:bCs/>
          <w:noProof w:val="false"/>
        </w:rPr>
        <w:t> </w:t>
      </w:r>
    </w:p>
    <w:p w:rsidRDefault="00615013" w:rsidP="00023A21" w:rsidR="00406888" w:rsidRPr="00DB11DF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DB11DF">
        <w:rPr>
          <w:noProof w:val="false"/>
        </w:rPr>
        <w:t xml:space="preserve">I. U stečajnom postupku nad </w:t>
      </w:r>
      <w:r w:rsidRPr="00DB11DF">
        <w:t>Stečajn</w:t>
      </w:r>
      <w:r w:rsidR="00366998" w:rsidRPr="00DB11DF">
        <w:t xml:space="preserve">a masa iza </w:t>
      </w:r>
      <w:r w:rsidRPr="00DB11DF">
        <w:t>stečajnog dužnika</w:t>
      </w:r>
      <w:r w:rsidR="00366998" w:rsidRPr="00DB11DF">
        <w:t xml:space="preserve"> </w:t>
      </w:r>
      <w:r w:rsidR="00A654B7" w:rsidRPr="00DB11DF">
        <w:t>FESTUNG  d.o.o., Zagreb, Brune Bušića 40, raniji OIB: 54285563488</w:t>
      </w:r>
      <w:r w:rsidR="0022122A" w:rsidRPr="00DB11DF">
        <w:rPr>
          <w:noProof w:val="false"/>
        </w:rPr>
        <w:t>, nastavljen j</w:t>
      </w:r>
      <w:r w:rsidR="008D7894" w:rsidRPr="00DB11DF">
        <w:rPr>
          <w:noProof w:val="false"/>
        </w:rPr>
        <w:t xml:space="preserve">e stečajni postupak </w:t>
      </w:r>
      <w:r w:rsidRPr="00DB11DF">
        <w:rPr>
          <w:noProof w:val="false"/>
        </w:rPr>
        <w:t xml:space="preserve">radi naknadne diobe. </w:t>
      </w:r>
    </w:p>
    <w:p w:rsidRDefault="007D51C7" w:rsidP="005F2DEE" w:rsidR="006A18AE" w:rsidRPr="00DB11DF">
      <w:pPr>
        <w:ind w:firstLine="720"/>
        <w:jc w:val="both"/>
      </w:pPr>
      <w:r w:rsidRPr="00DB11DF">
        <w:t>I</w:t>
      </w:r>
      <w:r w:rsidR="00023A21" w:rsidRPr="00DB11DF">
        <w:t>I</w:t>
      </w:r>
      <w:r w:rsidR="006A18AE" w:rsidRPr="00DB11DF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B87AEF" w:rsidRPr="00DB11DF">
        <w:t>Zdravko Frleta iz Novog Zagreba, Brune Bušića 40.</w:t>
      </w:r>
    </w:p>
    <w:p w:rsidRDefault="00023A21" w:rsidP="006A18AE" w:rsidR="006A18AE" w:rsidRPr="00DB11DF">
      <w:pPr>
        <w:ind w:firstLine="708"/>
        <w:jc w:val="both"/>
      </w:pPr>
      <w:r w:rsidRPr="00DB11DF">
        <w:t>III</w:t>
      </w:r>
      <w:r w:rsidR="006A18AE" w:rsidRPr="00DB11DF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DB11DF">
      <w:pPr>
        <w:ind w:firstLine="708"/>
        <w:jc w:val="both"/>
      </w:pPr>
      <w:r w:rsidRPr="00DB11DF">
        <w:t>IV</w:t>
      </w:r>
      <w:r w:rsidR="006A18AE" w:rsidRPr="00DB11DF">
        <w:t>. Pozivaju se dužnikovi dužnici da svoje obveze bez odgode ispunjavaju stečajnom upravitelju za stečajnog dužnika.</w:t>
      </w:r>
    </w:p>
    <w:p w:rsidRDefault="006A18AE" w:rsidP="006A18AE" w:rsidR="006A18AE" w:rsidRPr="00DB11DF">
      <w:pPr>
        <w:ind w:firstLine="708"/>
        <w:jc w:val="both"/>
      </w:pPr>
      <w:r w:rsidRPr="00DB11DF">
        <w:t>V</w:t>
      </w:r>
      <w:r w:rsidR="007D51C7" w:rsidRPr="00DB11DF">
        <w:t>.</w:t>
      </w:r>
      <w:r w:rsidRPr="00DB11DF">
        <w:t xml:space="preserve">  Zakazuje se ročište vjerovnika na kojem će se ispitati prijavljene tražbine (ispitno ročište) za dan:</w:t>
      </w:r>
      <w:r w:rsidR="00F20AF7" w:rsidRPr="00DB11DF">
        <w:t xml:space="preserve"> 17. siječnja 2019</w:t>
      </w:r>
      <w:r w:rsidR="00231790" w:rsidRPr="00DB11DF">
        <w:t>.</w:t>
      </w:r>
      <w:r w:rsidRPr="00DB11DF">
        <w:t xml:space="preserve"> u </w:t>
      </w:r>
      <w:r w:rsidR="00715169" w:rsidRPr="00DB11DF">
        <w:t>11</w:t>
      </w:r>
      <w:r w:rsidR="001158FC" w:rsidRPr="00DB11DF">
        <w:t>,00</w:t>
      </w:r>
      <w:r w:rsidRPr="00DB11DF">
        <w:t xml:space="preserve"> sati koje će se održati u zgradi ovog suda, Za</w:t>
      </w:r>
      <w:r w:rsidR="00B87AEF" w:rsidRPr="00DB11DF">
        <w:t xml:space="preserve">greb, Petrinjska 8, soba broj </w:t>
      </w:r>
      <w:r w:rsidR="00567634" w:rsidRPr="00DB11DF">
        <w:t>93</w:t>
      </w:r>
      <w:r w:rsidRPr="00DB11DF">
        <w:t>/II (</w:t>
      </w:r>
      <w:r w:rsidR="00567634" w:rsidRPr="00DB11DF">
        <w:t xml:space="preserve">ulična </w:t>
      </w:r>
      <w:r w:rsidRPr="00DB11DF">
        <w:t xml:space="preserve">zgrada). </w:t>
      </w:r>
    </w:p>
    <w:p w:rsidRDefault="00023A21" w:rsidP="006A18AE" w:rsidR="006A18AE" w:rsidRPr="00DB11DF">
      <w:pPr>
        <w:ind w:firstLine="708"/>
        <w:jc w:val="both"/>
      </w:pPr>
      <w:r w:rsidRPr="00DB11DF">
        <w:t>VI</w:t>
      </w:r>
      <w:r w:rsidR="006A18AE" w:rsidRPr="00DB11DF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DB11DF">
        <w:t>11</w:t>
      </w:r>
      <w:r w:rsidR="00942F5F" w:rsidRPr="00DB11DF">
        <w:t>,10</w:t>
      </w:r>
      <w:r w:rsidR="00231790" w:rsidRPr="00DB11DF">
        <w:t xml:space="preserve"> </w:t>
      </w:r>
      <w:r w:rsidR="006A18AE" w:rsidRPr="00DB11DF">
        <w:t xml:space="preserve">sati. </w:t>
      </w:r>
    </w:p>
    <w:p w:rsidRDefault="00351FD7" w:rsidP="00615013" w:rsidR="00351FD7" w:rsidRPr="00DB11DF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DB11DF">
      <w:pPr>
        <w:overflowPunct w:val="false"/>
        <w:autoSpaceDE w:val="false"/>
        <w:autoSpaceDN w:val="false"/>
        <w:jc w:val="center"/>
        <w:rPr>
          <w:noProof w:val="false"/>
        </w:rPr>
      </w:pPr>
      <w:r w:rsidRPr="00DB11DF">
        <w:rPr>
          <w:noProof w:val="false"/>
        </w:rPr>
        <w:t>Obrazloženje</w:t>
      </w:r>
    </w:p>
    <w:p w:rsidRDefault="00615013" w:rsidP="00615013" w:rsidR="00615013" w:rsidRPr="00DB11DF">
      <w:pPr>
        <w:overflowPunct w:val="false"/>
        <w:autoSpaceDE w:val="false"/>
        <w:autoSpaceDN w:val="false"/>
        <w:jc w:val="center"/>
        <w:rPr>
          <w:noProof w:val="false"/>
        </w:rPr>
      </w:pPr>
      <w:r w:rsidRPr="00DB11DF">
        <w:rPr>
          <w:noProof w:val="false"/>
        </w:rPr>
        <w:t> </w:t>
      </w:r>
    </w:p>
    <w:p w:rsidRDefault="00615013" w:rsidP="00615013" w:rsidR="00615013" w:rsidRPr="00DB11DF">
      <w:pPr>
        <w:jc w:val="both"/>
      </w:pPr>
      <w:r w:rsidRPr="00DB11DF">
        <w:tab/>
        <w:t>Uvidom u spis utvrđeno je kako slijedi:</w:t>
      </w:r>
    </w:p>
    <w:p w:rsidRDefault="00615013" w:rsidP="00023A21" w:rsidR="00F43617" w:rsidRPr="00DB11DF">
      <w:pPr>
        <w:ind w:firstLine="708"/>
        <w:jc w:val="both"/>
      </w:pPr>
      <w:r w:rsidRPr="00DB11DF">
        <w:t>-rješenjem ovog suda</w:t>
      </w:r>
      <w:r w:rsidR="003C75D0" w:rsidRPr="00DB11DF">
        <w:t xml:space="preserve"> od</w:t>
      </w:r>
      <w:r w:rsidRPr="00DB11DF">
        <w:t xml:space="preserve"> </w:t>
      </w:r>
      <w:r w:rsidR="00926B12" w:rsidRPr="00DB11DF">
        <w:t>1</w:t>
      </w:r>
      <w:r w:rsidR="003C75D0" w:rsidRPr="00DB11DF">
        <w:t xml:space="preserve">7. lipnja </w:t>
      </w:r>
      <w:r w:rsidRPr="00DB11DF">
        <w:t>201</w:t>
      </w:r>
      <w:r w:rsidR="003C75D0" w:rsidRPr="00DB11DF">
        <w:t>6</w:t>
      </w:r>
      <w:r w:rsidR="008D7894" w:rsidRPr="00DB11DF">
        <w:t xml:space="preserve">., </w:t>
      </w:r>
      <w:r w:rsidRPr="00DB11DF">
        <w:t>poslovni broj St-</w:t>
      </w:r>
      <w:r w:rsidR="003C75D0" w:rsidRPr="00DB11DF">
        <w:t>4778</w:t>
      </w:r>
      <w:r w:rsidR="00926B12" w:rsidRPr="00DB11DF">
        <w:t>/2015</w:t>
      </w:r>
      <w:r w:rsidR="008D7894" w:rsidRPr="00DB11DF">
        <w:t>,</w:t>
      </w:r>
      <w:r w:rsidRPr="00DB11DF">
        <w:t xml:space="preserve"> otvoren je stečajni postupak nad dužnikom (točka I. rješenja), za stečajnog upravitelja imenovan</w:t>
      </w:r>
      <w:r w:rsidR="009648D8" w:rsidRPr="00DB11DF">
        <w:t xml:space="preserve"> </w:t>
      </w:r>
      <w:r w:rsidRPr="00DB11DF">
        <w:t xml:space="preserve"> je </w:t>
      </w:r>
      <w:r w:rsidR="00F43617" w:rsidRPr="00DB11DF">
        <w:t>Zdravko Frleta iz Novog Zagreba, Brune Bušića 40</w:t>
      </w:r>
      <w:r w:rsidR="00926B12" w:rsidRPr="00DB11DF">
        <w:t>,</w:t>
      </w:r>
      <w:r w:rsidRPr="00DB11DF">
        <w:t xml:space="preserve"> (točka II. rješenja), te </w:t>
      </w:r>
      <w:r w:rsidR="002A1C34" w:rsidRPr="00DB11DF">
        <w:t xml:space="preserve">istodobno </w:t>
      </w:r>
      <w:r w:rsidR="00E55F70" w:rsidRPr="00DB11DF">
        <w:t>nad</w:t>
      </w:r>
      <w:r w:rsidR="002A1C34" w:rsidRPr="00DB11DF">
        <w:t xml:space="preserve"> dužnikom i zaključen stečajni postupak </w:t>
      </w:r>
      <w:r w:rsidR="00862E23" w:rsidRPr="00DB11DF">
        <w:t xml:space="preserve"> (toč.</w:t>
      </w:r>
      <w:r w:rsidRPr="00DB11DF">
        <w:t xml:space="preserve"> I</w:t>
      </w:r>
      <w:r w:rsidR="002A1C34" w:rsidRPr="00DB11DF">
        <w:t>II</w:t>
      </w:r>
      <w:r w:rsidR="00862E23" w:rsidRPr="00DB11DF">
        <w:t xml:space="preserve"> rješenja</w:t>
      </w:r>
      <w:r w:rsidRPr="00DB11DF">
        <w:t>)</w:t>
      </w:r>
      <w:r w:rsidR="00F43617" w:rsidRPr="00DB11DF">
        <w:t>.</w:t>
      </w:r>
    </w:p>
    <w:p w:rsidRDefault="00B251B4" w:rsidP="004A2FDA" w:rsidR="008D7894" w:rsidRPr="00DB11DF">
      <w:pPr>
        <w:jc w:val="both"/>
      </w:pPr>
      <w:r w:rsidRPr="00DB11DF">
        <w:t xml:space="preserve">            - pravomoćnim </w:t>
      </w:r>
      <w:r w:rsidR="008D7894" w:rsidRPr="00DB11DF">
        <w:t xml:space="preserve">rješenjem ovog suda, broj St-4778/15 od </w:t>
      </w:r>
      <w:r w:rsidR="00837514" w:rsidRPr="00DB11DF">
        <w:t>7. travnja 2017. određ</w:t>
      </w:r>
      <w:r w:rsidR="008D7894" w:rsidRPr="00DB11DF">
        <w:t xml:space="preserve">uje se </w:t>
      </w:r>
      <w:r w:rsidR="00837514" w:rsidRPr="00DB11DF">
        <w:t>nastavak stečajnog postupka nad Stečajnom masom iza stečajnog dužnika FESTUNG  d.o.o., Zagreb, Brune Bušića 40, raniji OIB: 54285563488</w:t>
      </w:r>
      <w:r w:rsidR="007A7C39" w:rsidRPr="00DB11DF">
        <w:t xml:space="preserve"> i upis iste u sudski registar ovog suda prema adresi stečajnog upravitelja</w:t>
      </w:r>
      <w:r w:rsidR="00F026C0" w:rsidRPr="00DB11DF">
        <w:t xml:space="preserve"> su</w:t>
      </w:r>
      <w:r w:rsidR="00A05E98" w:rsidRPr="00DB11DF">
        <w:t>kladno članku 89 stavku 13 SZ-a (NN 71/15).</w:t>
      </w:r>
    </w:p>
    <w:p w:rsidRDefault="008F469C" w:rsidP="007D51C7" w:rsidR="00661203" w:rsidRPr="00DB11DF">
      <w:pPr>
        <w:jc w:val="both"/>
        <w:rPr>
          <w:noProof w:val="false"/>
        </w:rPr>
      </w:pPr>
      <w:r w:rsidRPr="00DB11DF">
        <w:lastRenderedPageBreak/>
        <w:t xml:space="preserve">            </w:t>
      </w:r>
      <w:r w:rsidR="004A2FDA" w:rsidRPr="00DB11DF">
        <w:t xml:space="preserve">Stečajni upravitelj je obavijestio ovaj sud podneskom od 23.3.2017. da </w:t>
      </w:r>
      <w:r w:rsidR="00EB52DA" w:rsidRPr="00DB11DF">
        <w:t xml:space="preserve">je dužnik vlasnik </w:t>
      </w:r>
      <w:r w:rsidR="000F0374" w:rsidRPr="00DB11DF">
        <w:t>imovine, i to potraživanja, koja čine stečajnu masu.</w:t>
      </w:r>
    </w:p>
    <w:p w:rsidRDefault="00615013" w:rsidP="00615013" w:rsidR="00753503" w:rsidRPr="00DB11DF">
      <w:pPr>
        <w:overflowPunct w:val="false"/>
        <w:autoSpaceDE w:val="false"/>
        <w:autoSpaceDN w:val="false"/>
        <w:jc w:val="both"/>
        <w:rPr>
          <w:noProof w:val="false"/>
        </w:rPr>
      </w:pPr>
      <w:r w:rsidRPr="00DB11DF">
        <w:rPr>
          <w:noProof w:val="false"/>
        </w:rPr>
        <w:tab/>
        <w:t xml:space="preserve">Prema odredbi čl. </w:t>
      </w:r>
      <w:r w:rsidR="00A65D29" w:rsidRPr="00DB11DF">
        <w:rPr>
          <w:noProof w:val="false"/>
        </w:rPr>
        <w:t>289</w:t>
      </w:r>
      <w:r w:rsidRPr="00DB11DF">
        <w:rPr>
          <w:noProof w:val="false"/>
        </w:rPr>
        <w:t>. st. 1.</w:t>
      </w:r>
      <w:r w:rsidR="005908E0" w:rsidRPr="00DB11DF">
        <w:rPr>
          <w:noProof w:val="false"/>
        </w:rPr>
        <w:t>toč</w:t>
      </w:r>
      <w:r w:rsidR="00BE561D" w:rsidRPr="00DB11DF">
        <w:rPr>
          <w:noProof w:val="false"/>
        </w:rPr>
        <w:t xml:space="preserve">. </w:t>
      </w:r>
      <w:r w:rsidR="005908E0" w:rsidRPr="00DB11DF">
        <w:rPr>
          <w:noProof w:val="false"/>
        </w:rPr>
        <w:t>1.</w:t>
      </w:r>
      <w:r w:rsidRPr="00DB11DF">
        <w:rPr>
          <w:noProof w:val="false"/>
        </w:rPr>
        <w:t xml:space="preserve"> Stečajnog zakona </w:t>
      </w:r>
      <w:r w:rsidRPr="00DB11DF">
        <w:t xml:space="preserve">Stečajnog zakona (NN br. </w:t>
      </w:r>
      <w:r w:rsidR="000F0374" w:rsidRPr="00DB11DF">
        <w:t xml:space="preserve">71/15, </w:t>
      </w:r>
      <w:r w:rsidR="005908E0" w:rsidRPr="00DB11DF">
        <w:t>dalje: SZ)</w:t>
      </w:r>
      <w:r w:rsidRPr="00DB11DF">
        <w:t xml:space="preserve"> </w:t>
      </w:r>
      <w:r w:rsidR="005908E0" w:rsidRPr="00DB11DF">
        <w:t>sud</w:t>
      </w:r>
      <w:r w:rsidRPr="00DB11DF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B251B4" w:rsidR="001762B4" w:rsidRPr="00DB11DF">
      <w:pPr>
        <w:overflowPunct w:val="false"/>
        <w:autoSpaceDE w:val="false"/>
        <w:autoSpaceDN w:val="false"/>
        <w:jc w:val="both"/>
        <w:rPr>
          <w:noProof w:val="false"/>
        </w:rPr>
      </w:pPr>
      <w:r w:rsidRPr="00DB11DF">
        <w:rPr>
          <w:noProof w:val="false"/>
        </w:rPr>
        <w:tab/>
        <w:t xml:space="preserve">Člankom </w:t>
      </w:r>
      <w:r w:rsidR="005908E0" w:rsidRPr="00DB11DF">
        <w:rPr>
          <w:noProof w:val="false"/>
        </w:rPr>
        <w:t>133</w:t>
      </w:r>
      <w:r w:rsidRPr="00DB11DF">
        <w:rPr>
          <w:noProof w:val="false"/>
        </w:rPr>
        <w:t xml:space="preserve">. stavak </w:t>
      </w:r>
      <w:r w:rsidR="00D02061" w:rsidRPr="00DB11DF">
        <w:rPr>
          <w:noProof w:val="false"/>
        </w:rPr>
        <w:t>5</w:t>
      </w:r>
      <w:r w:rsidRPr="00DB11DF">
        <w:rPr>
          <w:noProof w:val="false"/>
        </w:rPr>
        <w:t xml:space="preserve">. SZ-a propisano je </w:t>
      </w:r>
      <w:r w:rsidR="00D02061" w:rsidRPr="00DB11DF">
        <w:rPr>
          <w:noProof w:val="false"/>
        </w:rPr>
        <w:t xml:space="preserve">kako </w:t>
      </w:r>
      <w:r w:rsidRPr="00DB11DF">
        <w:rPr>
          <w:noProof w:val="false"/>
        </w:rPr>
        <w:t xml:space="preserve"> će u slučaju ispunjenja pretpostavki iz članka </w:t>
      </w:r>
      <w:r w:rsidR="00D02061" w:rsidRPr="00DB11DF">
        <w:rPr>
          <w:noProof w:val="false"/>
        </w:rPr>
        <w:t>289.</w:t>
      </w:r>
      <w:r w:rsidRPr="00DB11DF">
        <w:rPr>
          <w:noProof w:val="false"/>
        </w:rPr>
        <w:t xml:space="preserve"> st</w:t>
      </w:r>
      <w:r w:rsidR="00D02061" w:rsidRPr="00DB11DF">
        <w:rPr>
          <w:noProof w:val="false"/>
        </w:rPr>
        <w:t xml:space="preserve">avak </w:t>
      </w:r>
      <w:r w:rsidRPr="00DB11DF">
        <w:rPr>
          <w:noProof w:val="false"/>
        </w:rPr>
        <w:t xml:space="preserve">1. SZ-a </w:t>
      </w:r>
      <w:r w:rsidR="00331573" w:rsidRPr="00DB11DF">
        <w:rPr>
          <w:noProof w:val="false"/>
        </w:rPr>
        <w:t>sud</w:t>
      </w:r>
      <w:r w:rsidRPr="00DB11DF">
        <w:rPr>
          <w:noProof w:val="false"/>
        </w:rPr>
        <w:t xml:space="preserve"> rješenjem o nastav</w:t>
      </w:r>
      <w:r w:rsidR="00824379" w:rsidRPr="00DB11DF">
        <w:rPr>
          <w:noProof w:val="false"/>
        </w:rPr>
        <w:t xml:space="preserve">ljanju </w:t>
      </w:r>
      <w:r w:rsidR="00331573" w:rsidRPr="00DB11DF">
        <w:rPr>
          <w:noProof w:val="false"/>
        </w:rPr>
        <w:t>postupka</w:t>
      </w:r>
      <w:r w:rsidRPr="00DB11DF">
        <w:rPr>
          <w:noProof w:val="false"/>
        </w:rPr>
        <w:t xml:space="preserve"> pozvati </w:t>
      </w:r>
      <w:r w:rsidR="00824379" w:rsidRPr="00DB11DF">
        <w:rPr>
          <w:noProof w:val="false"/>
        </w:rPr>
        <w:t>steč</w:t>
      </w:r>
      <w:r w:rsidR="002E3D57" w:rsidRPr="00DB11DF">
        <w:rPr>
          <w:noProof w:val="false"/>
        </w:rPr>
        <w:t>a</w:t>
      </w:r>
      <w:r w:rsidR="00824379" w:rsidRPr="00DB11DF">
        <w:rPr>
          <w:noProof w:val="false"/>
        </w:rPr>
        <w:t xml:space="preserve">jne </w:t>
      </w:r>
      <w:r w:rsidR="001D2348" w:rsidRPr="00DB11DF">
        <w:rPr>
          <w:noProof w:val="false"/>
        </w:rPr>
        <w:t>vjerovnike da u roku od 6</w:t>
      </w:r>
      <w:r w:rsidRPr="00DB11DF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DB11DF">
        <w:rPr>
          <w:noProof w:val="false"/>
        </w:rPr>
        <w:t xml:space="preserve">sud </w:t>
      </w:r>
      <w:r w:rsidRPr="00DB11DF">
        <w:rPr>
          <w:noProof w:val="false"/>
        </w:rPr>
        <w:t>će zakazati istovremeno i izvještajno ročište</w:t>
      </w:r>
      <w:r w:rsidR="00824379" w:rsidRPr="00DB11DF">
        <w:rPr>
          <w:noProof w:val="false"/>
        </w:rPr>
        <w:t xml:space="preserve"> (članak 133. stavak 6. SZ-a)</w:t>
      </w:r>
      <w:r w:rsidRPr="00DB11DF">
        <w:rPr>
          <w:noProof w:val="false"/>
        </w:rPr>
        <w:t xml:space="preserve">. </w:t>
      </w:r>
      <w:r w:rsidR="0044178B" w:rsidRPr="00DB11DF">
        <w:t xml:space="preserve"> </w:t>
      </w:r>
    </w:p>
    <w:p w:rsidRDefault="001762B4" w:rsidP="0088036C" w:rsidR="000C6BC8" w:rsidRPr="00DB11DF">
      <w:pPr>
        <w:jc w:val="both"/>
      </w:pPr>
      <w:r w:rsidRPr="00DB11DF">
        <w:tab/>
      </w:r>
      <w:r w:rsidR="002D1A96" w:rsidRPr="00DB11DF">
        <w:t xml:space="preserve">Slijedom svega naprijed navedenog, a temeljem citiranog članka 289. stavak 1.SZ-a, te članaka  129, 130 i 133. stavak 5. i 6. SZ-a, riješeno je </w:t>
      </w:r>
      <w:r w:rsidR="0088036C" w:rsidRPr="00DB11DF">
        <w:t>kao u izreci.</w:t>
      </w:r>
    </w:p>
    <w:p w:rsidRDefault="005D59D9" w:rsidP="005D59D9" w:rsidR="005D59D9" w:rsidRPr="00DB11DF">
      <w:pPr>
        <w:ind w:firstLine="720"/>
        <w:jc w:val="both"/>
      </w:pPr>
      <w:r w:rsidRPr="00DB11DF">
        <w:t xml:space="preserve"> </w:t>
      </w:r>
    </w:p>
    <w:p w:rsidRDefault="00615013" w:rsidP="00615013" w:rsidR="00615013" w:rsidRPr="00DB11DF">
      <w:pPr>
        <w:ind w:firstLine="720"/>
        <w:jc w:val="both"/>
      </w:pPr>
      <w:r w:rsidRPr="00DB11DF">
        <w:rPr>
          <w:noProof w:val="false"/>
        </w:rPr>
        <w:t xml:space="preserve"> </w:t>
      </w:r>
    </w:p>
    <w:p w:rsidRDefault="00DB11DF" w:rsidP="00615013" w:rsidR="00615013" w:rsidRPr="00DB11DF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DB11DF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DB11DF">
        <w:rPr>
          <w:bCs/>
          <w:noProof w:val="false"/>
        </w:rPr>
        <w:t xml:space="preserve">,  </w:t>
      </w:r>
      <w:r w:rsidR="00A05E98" w:rsidRPr="00DB11DF">
        <w:rPr>
          <w:bCs/>
          <w:noProof w:val="false"/>
        </w:rPr>
        <w:t>03</w:t>
      </w:r>
      <w:r w:rsidR="00F0430F" w:rsidRPr="00DB11DF">
        <w:rPr>
          <w:bCs/>
          <w:noProof w:val="false"/>
        </w:rPr>
        <w:t xml:space="preserve">. </w:t>
      </w:r>
      <w:r w:rsidR="00A05E98" w:rsidRPr="00DB11DF">
        <w:rPr>
          <w:bCs/>
          <w:noProof w:val="false"/>
        </w:rPr>
        <w:t>listopada</w:t>
      </w:r>
      <w:r w:rsidR="00615013" w:rsidRPr="00DB11DF">
        <w:rPr>
          <w:bCs/>
          <w:noProof w:val="false"/>
        </w:rPr>
        <w:t xml:space="preserve"> 201</w:t>
      </w:r>
      <w:r w:rsidR="00F0430F" w:rsidRPr="00DB11DF">
        <w:rPr>
          <w:bCs/>
          <w:noProof w:val="false"/>
        </w:rPr>
        <w:t>8</w:t>
      </w:r>
      <w:r w:rsidR="00615013" w:rsidRPr="00DB11DF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DB11DF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DB11DF">
        <w:rPr>
          <w:noProof w:val="false"/>
        </w:rPr>
        <w:t xml:space="preserve">                        </w:t>
      </w:r>
    </w:p>
    <w:p w:rsidRDefault="008F469C" w:rsidP="00F979E1" w:rsidR="00615013" w:rsidRPr="00DB11D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DB11DF">
        <w:rPr>
          <w:noProof w:val="false"/>
        </w:rPr>
        <w:t xml:space="preserve">              </w:t>
      </w:r>
      <w:r w:rsidR="00615013" w:rsidRPr="00DB11DF">
        <w:rPr>
          <w:noProof w:val="false"/>
        </w:rPr>
        <w:t>SUDAC:</w:t>
      </w:r>
    </w:p>
    <w:p w:rsidRDefault="00615013" w:rsidP="00E53D3D" w:rsidR="0062553D">
      <w:pPr>
        <w:pStyle w:val="Uvuenotijeloteksta"/>
        <w:ind w:firstLine="141" w:left="1983"/>
        <w:jc w:val="right"/>
      </w:pPr>
      <w:r w:rsidRPr="00DB11DF">
        <w:t xml:space="preserve">               </w:t>
      </w:r>
      <w:r w:rsidR="00F0430F" w:rsidRPr="00DB11DF">
        <w:t>Vesna Sremac Šoštar</w:t>
      </w:r>
      <w:r w:rsidR="0062553D">
        <w:t>,v.r.</w:t>
      </w:r>
    </w:p>
    <w:p w:rsidRDefault="0062553D" w:rsidP="00D338FD" w:rsidR="0062553D">
      <w:pPr>
        <w:pStyle w:val="Uvuenotijeloteksta"/>
        <w:ind w:firstLine="141" w:left="1983"/>
        <w:jc w:val="right"/>
      </w:pPr>
      <w:r>
        <w:t>Za točnost otpravka</w:t>
      </w:r>
    </w:p>
    <w:p w:rsidRDefault="0062553D" w:rsidP="00F979E1" w:rsidR="00615013" w:rsidRPr="00DB11DF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DB11D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DB11DF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DB11DF">
      <w:pPr>
        <w:overflowPunct w:val="false"/>
        <w:autoSpaceDE w:val="false"/>
        <w:autoSpaceDN w:val="false"/>
        <w:jc w:val="both"/>
        <w:rPr>
          <w:noProof w:val="false"/>
        </w:rPr>
      </w:pPr>
      <w:r w:rsidRPr="00DB11DF">
        <w:rPr>
          <w:bCs/>
          <w:noProof w:val="false"/>
        </w:rPr>
        <w:t>UPUTA O PRAVNOM LIJEKU:</w:t>
      </w:r>
    </w:p>
    <w:p w:rsidRDefault="00615013" w:rsidP="00615013" w:rsidR="00615013" w:rsidRPr="00DB11DF">
      <w:pPr>
        <w:overflowPunct w:val="false"/>
        <w:autoSpaceDE w:val="false"/>
        <w:autoSpaceDN w:val="false"/>
        <w:jc w:val="both"/>
        <w:rPr>
          <w:noProof w:val="false"/>
        </w:rPr>
      </w:pPr>
      <w:r w:rsidRPr="00DB11DF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DB11D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DB11D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2553D" w:rsidR="00615013" w:rsidRPr="00DB11DF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DB11DF" w:rsidR="00615013" w:rsidRPr="00DB11DF">
      <w:headerReference w:type="even" r:id="rId11"/>
      <w:headerReference w:type="defaul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008" w:rsidR="00A52008">
      <w:r>
        <w:separator/>
      </w:r>
    </w:p>
  </w:endnote>
  <w:endnote w:id="0" w:type="continuationSeparator">
    <w:p w:rsidRDefault="00A52008" w:rsidR="00A52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008" w:rsidR="00A52008">
      <w:r>
        <w:separator/>
      </w:r>
    </w:p>
  </w:footnote>
  <w:footnote w:id="0" w:type="continuationSeparator">
    <w:p w:rsidRDefault="00A52008" w:rsidR="00A52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53D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F43617">
      <w:rPr>
        <w:bCs/>
        <w:noProof w:val="false"/>
      </w:rPr>
      <w:t>2668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F43617">
      <w:rPr>
        <w:bCs/>
        <w:noProof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348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584"/>
    <w:rsid w:val="0028478C"/>
    <w:rsid w:val="00285744"/>
    <w:rsid w:val="002870DC"/>
    <w:rsid w:val="002877B8"/>
    <w:rsid w:val="00287A69"/>
    <w:rsid w:val="002900EA"/>
    <w:rsid w:val="00291EB8"/>
    <w:rsid w:val="002924FF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D5C20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553D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008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1DF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AF7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284584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625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53D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53D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53D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53D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62553D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62553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284584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625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53D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53D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53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53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62553D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62553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St-2668/2017</izvorni_sadrzaj>
    <derivirana_varijabla naziv="DomainObject.Predmet.OznakaBroj_1">St-2668/2017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FESTUNG d.o.o. u stečaju</izvorni_sadrzaj>
    <derivirana_varijabla naziv="DomainObject.Predmet.ProtustrankaFormated_1">  Stečajna masa iza FESTUNG d.o.o. u stečaju</derivirana_varijabla>
  </DomainObject.Predmet.ProtustrankaFormated>
  <DomainObject.Predmet.ProtustrankaFormatedOIB>
    <izvorni_sadrzaj>  Stečajna masa iza FESTUNG d.o.o. u stečaju, OIB 61268845191</izvorni_sadrzaj>
    <derivirana_varijabla naziv="DomainObject.Predmet.ProtustrankaFormatedOIB_1">  Stečajna masa iza FESTUNG d.o.o. u stečaju, OIB 61268845191</derivirana_varijabla>
  </DomainObject.Predmet.ProtustrankaFormatedOIB>
  <DomainObject.Predmet.ProtustrankaFormatedWithAdress>
    <izvorni_sadrzaj> Stečajna masa iza FESTUNG d.o.o. u stečaju, Vladimira Preloga 5, 10000 Zagreb</izvorni_sadrzaj>
    <derivirana_varijabla naziv="DomainObject.Predmet.ProtustrankaFormatedWithAdress_1"> Stečajna masa iza FESTUNG d.o.o. u stečaju, Vladimira Preloga 5, 10000 Zagreb</derivirana_varijabla>
  </DomainObject.Predmet.ProtustrankaFormatedWithAdress>
  <DomainObject.Predmet.ProtustrankaFormatedWithAdressOIB>
    <izvorni_sadrzaj> Stečajna masa iza FESTUNG d.o.o. u stečaju, OIB 61268845191, Vladimira Preloga 5, 10000 Zagreb</izvorni_sadrzaj>
    <derivirana_varijabla naziv="DomainObject.Predmet.ProtustrankaFormatedWithAdressOIB_1"> Stečajna masa iza FESTUNG d.o.o. u stečaju, OIB 61268845191, Vladimira Preloga 5, 10000 Zagreb</derivirana_varijabla>
  </DomainObject.Predmet.ProtustrankaFormatedWithAdressOIB>
  <DomainObject.Predmet.ProtustrankaWithAdress>
    <izvorni_sadrzaj>Stečajna masa iza FESTUNG d.o.o. u stečaju Vladimira Preloga 5, 10000 Zagreb</izvorni_sadrzaj>
    <derivirana_varijabla naziv="DomainObject.Predmet.ProtustrankaWithAdress_1">Stečajna masa iza FESTUNG d.o.o. u stečaju Vladimira Preloga 5, 10000 Zagreb</derivirana_varijabla>
  </DomainObject.Predmet.ProtustrankaWithAdress>
  <DomainObject.Predmet.ProtustrankaWithAdressOIB>
    <izvorni_sadrzaj>Stečajna masa iza FESTUNG d.o.o. u stečaju, OIB 61268845191, Vladimira Preloga 5, 10000 Zagreb</izvorni_sadrzaj>
    <derivirana_varijabla naziv="DomainObject.Predmet.ProtustrankaWithAdressOIB_1">Stečajna masa iza FESTUNG d.o.o. u stečaju, OIB 61268845191, Vladimira Preloga 5, 10000 Zagreb</derivirana_varijabla>
  </DomainObject.Predmet.ProtustrankaWithAdressOIB>
  <DomainObject.Predmet.ProtustrankaNazivFormated>
    <izvorni_sadrzaj>Stečajna masa iza FESTUNG d.o.o. u stečaju</izvorni_sadrzaj>
    <derivirana_varijabla naziv="DomainObject.Predmet.ProtustrankaNazivFormated_1">Stečajna masa iza FESTUNG d.o.o. u stečaju</derivirana_varijabla>
  </DomainObject.Predmet.ProtustrankaNazivFormated>
  <DomainObject.Predmet.ProtustrankaNazivFormatedOIB>
    <izvorni_sadrzaj>Stečajna masa iza FESTUNG d.o.o. u stečaju, OIB 61268845191</izvorni_sadrzaj>
    <derivirana_varijabla naziv="DomainObject.Predmet.ProtustrankaNazivFormatedOIB_1">Stečajna masa iza FESTUNG d.o.o. u stečaju, OIB 61268845191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FESTUNG d.o.o. u stečaju</item>
    </izvorni_sadrzaj>
    <derivirana_varijabla naziv="DomainObject.Predmet.ProtuStrankaListFormated_1">
      <item>Stečajna masa iza FESTUNG d.o.o. u stečaju</item>
    </derivirana_varijabla>
  </DomainObject.Predmet.ProtuStrankaListFormated>
  <DomainObject.Predmet.ProtuStrankaListFormatedOIB>
    <izvorni_sadrzaj>
      <item>Stečajna masa iza FESTUNG d.o.o. u stečaju, OIB 61268845191</item>
    </izvorni_sadrzaj>
    <derivirana_varijabla naziv="DomainObject.Predmet.ProtuStrankaListFormatedOIB_1">
      <item>Stečajna masa iza FESTUNG d.o.o. u stečaju, OIB 61268845191</item>
    </derivirana_varijabla>
  </DomainObject.Predmet.ProtuStrankaListFormatedOIB>
  <DomainObject.Predmet.ProtuStrankaListFormatedWithAdress>
    <izvorni_sadrzaj>
      <item>Stečajna masa iza FESTUNG d.o.o. u stečaju, Vladimira Preloga 5, 10000 Zagreb</item>
    </izvorni_sadrzaj>
    <derivirana_varijabla naziv="DomainObject.Predmet.ProtuStrankaListFormatedWithAdress_1">
      <item>Stečajna masa iza FESTUNG d.o.o. u stečaju, Vladimira Preloga 5, 10000 Zagreb</item>
    </derivirana_varijabla>
  </DomainObject.Predmet.ProtuStrankaListFormatedWithAdress>
  <DomainObject.Predmet.ProtuStrankaListFormatedWithAdressOIB>
    <izvorni_sadrzaj>
      <item>Stečajna masa iza FESTUNG d.o.o. u stečaju, OIB 61268845191, Vladimira Preloga 5, 10000 Zagreb</item>
    </izvorni_sadrzaj>
    <derivirana_varijabla naziv="DomainObject.Predmet.ProtuStrankaListFormatedWithAdressOIB_1">
      <item>Stečajna masa iza FESTUNG d.o.o. u stečaju, OIB 61268845191, Vladimira Preloga 5, 10000 Zagreb</item>
    </derivirana_varijabla>
  </DomainObject.Predmet.ProtuStrankaListFormatedWithAdressOIB>
  <DomainObject.Predmet.ProtuStrankaListNazivFormated>
    <izvorni_sadrzaj>
      <item>Stečajna masa iza FESTUNG d.o.o. u stečaju</item>
    </izvorni_sadrzaj>
    <derivirana_varijabla naziv="DomainObject.Predmet.ProtuStrankaListNazivFormated_1">
      <item>Stečajna masa iza FESTUNG d.o.o. u stečaju</item>
    </derivirana_varijabla>
  </DomainObject.Predmet.ProtuStrankaListNazivFormated>
  <DomainObject.Predmet.ProtuStrankaListNazivFormatedOIB>
    <izvorni_sadrzaj>
      <item>Stečajna masa iza FESTUNG d.o.o. u stečaju, OIB 61268845191</item>
    </izvorni_sadrzaj>
    <derivirana_varijabla naziv="DomainObject.Predmet.ProtuStrankaListNazivFormatedOIB_1">
      <item>Stečajna masa iza FESTUNG d.o.o. u stečaju, OIB 61268845191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FESTUNG d.o.o. u stečaju</izvorni_sadrzaj>
    <derivirana_varijabla naziv="DomainObject.Predmet.ProtustrankaIDrugi_1">Stečajna masa iza FESTUNG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FESTUNG d.o.o. u stečaju, OIB 61268845191, Vladimira Preloga 5, 10000 Zagreb</izvorni_sadrzaj>
    <derivirana_varijabla naziv="DomainObject.Predmet.ProtustrankaIDrugiAdressOIB_1">Stečajna masa iza FESTUNG d.o.o. u stečaju, OIB 61268845191, Vladimira Preloga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FESTUNG d.o.o. u stečaju</item>
      <item>FINA Regionalni centar Zagreb</item>
    </izvorni_sadrzaj>
    <derivirana_varijabla naziv="DomainObject.Predmet.SudioniciListNaziv_1">
      <item>Stečajna masa iza FESTUNG d.o.o. u stečaju</item>
      <item>FINA Regionalni centar Zagreb</item>
    </derivirana_varijabla>
  </DomainObject.Predmet.SudioniciListNaziv>
  <DomainObject.Predmet.SudioniciListAdressOIB>
    <izvorni_sadrzaj>
      <item>Stečajna masa iza FESTUNG d.o.o. u stečaju, OIB 61268845191, Vladimira Preloga 5,10000 Zagreb</item>
      <item>FINA Regionalni centar Zagreb, OIB 85821130368, Trg svibanjskih žrtava 1995. 1,10000 Zagreb</item>
    </izvorni_sadrzaj>
    <derivirana_varijabla naziv="DomainObject.Predmet.SudioniciListAdressOIB_1">
      <item>Stečajna masa iza FESTUNG d.o.o. u stečaju, OIB 61268845191, Vladimira Preloga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61268845191</item>
      <item>, OIB 85821130368</item>
    </izvorni_sadrzaj>
    <derivirana_varijabla naziv="DomainObject.Predmet.SudioniciListNazivOIB_1">
      <item>, OIB 61268845191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D13CC-1253-41F8-81ED-F36CB8993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3185</properties:Characters>
  <properties:Lines>80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2018-10-03T05:23:00Z</dcterms:created>
  <dc:creator>galica</dc:creator>
  <cp:lastModifiedBy>Matea Bizjak</cp:lastModifiedBy>
  <cp:lastPrinted>2018-10-03T05:25:00Z</cp:lastPrinted>
  <dcterms:modified xmlns:xsi="http://www.w3.org/2001/XMLSchema-instance" xsi:type="dcterms:W3CDTF">2018-10-03T05:25:00Z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(St-2668-17-nastavak-ispitno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