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b876b" w14:paraId="b5b876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8709A4">
        <w:t>7232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D3E5D">
        <w:t>18</w:t>
      </w:r>
      <w:r w:rsidR="001D29BB">
        <w:t>. veljače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8709A4" w:rsidR="008709A4">
      <w:pPr>
        <w:ind w:firstLine="708"/>
        <w:jc w:val="both"/>
        <w:rPr>
          <w:szCs w:val="20"/>
        </w:rPr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8709A4">
        <w:rPr>
          <w:szCs w:val="20"/>
        </w:rPr>
        <w:t xml:space="preserve">IN VIA d.o.o., Zagreb, Horvaćanska 31/E, MBS: 080499165, OIB: </w:t>
      </w:r>
    </w:p>
    <w:p w:rsidRDefault="008709A4" w:rsidP="008709A4" w:rsidR="00F12057">
      <w:pPr>
        <w:ind w:firstLine="708"/>
        <w:jc w:val="both"/>
        <w:rPr>
          <w:szCs w:val="20"/>
        </w:rPr>
      </w:pPr>
      <w:r>
        <w:rPr>
          <w:szCs w:val="20"/>
        </w:rPr>
        <w:t xml:space="preserve">  47032933243</w:t>
      </w:r>
    </w:p>
    <w:p w:rsidRDefault="008709A4" w:rsidP="008709A4" w:rsidR="008709A4" w:rsidRPr="004C7919">
      <w:pPr>
        <w:ind w:firstLine="708"/>
        <w:jc w:val="both"/>
        <w:rPr>
          <w:szCs w:val="20"/>
        </w:rPr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8709A4">
        <w:t>1.658,90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8709A4">
        <w:t>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4D3E5D">
        <w:t>18</w:t>
      </w:r>
      <w:r w:rsidR="00262877">
        <w:t>. veljače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21920"/>
    <w:rsid w:val="00126C95"/>
    <w:rsid w:val="00147C91"/>
    <w:rsid w:val="00151C7C"/>
    <w:rsid w:val="001540B4"/>
    <w:rsid w:val="00185571"/>
    <w:rsid w:val="001B2ED3"/>
    <w:rsid w:val="001D29BB"/>
    <w:rsid w:val="001E50FB"/>
    <w:rsid w:val="001F6933"/>
    <w:rsid w:val="00205F0A"/>
    <w:rsid w:val="00216545"/>
    <w:rsid w:val="00230A63"/>
    <w:rsid w:val="00232C1D"/>
    <w:rsid w:val="00262877"/>
    <w:rsid w:val="00263D6D"/>
    <w:rsid w:val="00264D19"/>
    <w:rsid w:val="00265329"/>
    <w:rsid w:val="002704D0"/>
    <w:rsid w:val="00276582"/>
    <w:rsid w:val="00286FB3"/>
    <w:rsid w:val="0028741B"/>
    <w:rsid w:val="00297E94"/>
    <w:rsid w:val="002A4EBD"/>
    <w:rsid w:val="002F57CA"/>
    <w:rsid w:val="00325398"/>
    <w:rsid w:val="00325E96"/>
    <w:rsid w:val="0034730D"/>
    <w:rsid w:val="00355747"/>
    <w:rsid w:val="00373464"/>
    <w:rsid w:val="0038246E"/>
    <w:rsid w:val="00382736"/>
    <w:rsid w:val="00383886"/>
    <w:rsid w:val="003A5523"/>
    <w:rsid w:val="003D35F9"/>
    <w:rsid w:val="003E3A15"/>
    <w:rsid w:val="003E3DB0"/>
    <w:rsid w:val="003F532B"/>
    <w:rsid w:val="003F7265"/>
    <w:rsid w:val="00401B3F"/>
    <w:rsid w:val="00403D33"/>
    <w:rsid w:val="00413F4C"/>
    <w:rsid w:val="00474361"/>
    <w:rsid w:val="004B337A"/>
    <w:rsid w:val="004C7919"/>
    <w:rsid w:val="004D3E5D"/>
    <w:rsid w:val="004E2A0B"/>
    <w:rsid w:val="004F3962"/>
    <w:rsid w:val="0053446F"/>
    <w:rsid w:val="00572798"/>
    <w:rsid w:val="00590AEF"/>
    <w:rsid w:val="00591994"/>
    <w:rsid w:val="005958E4"/>
    <w:rsid w:val="005A0039"/>
    <w:rsid w:val="005D1B51"/>
    <w:rsid w:val="005D476D"/>
    <w:rsid w:val="005E4AB8"/>
    <w:rsid w:val="005F0073"/>
    <w:rsid w:val="005F4627"/>
    <w:rsid w:val="00627F6A"/>
    <w:rsid w:val="00637436"/>
    <w:rsid w:val="00652D29"/>
    <w:rsid w:val="00657B8E"/>
    <w:rsid w:val="00682246"/>
    <w:rsid w:val="00683F97"/>
    <w:rsid w:val="006E4B20"/>
    <w:rsid w:val="006E74CB"/>
    <w:rsid w:val="006F1038"/>
    <w:rsid w:val="00706107"/>
    <w:rsid w:val="00725D13"/>
    <w:rsid w:val="00762616"/>
    <w:rsid w:val="007B5AFD"/>
    <w:rsid w:val="007D5A5D"/>
    <w:rsid w:val="008155EE"/>
    <w:rsid w:val="008613BD"/>
    <w:rsid w:val="00863025"/>
    <w:rsid w:val="008709A4"/>
    <w:rsid w:val="00871F01"/>
    <w:rsid w:val="00900AF5"/>
    <w:rsid w:val="0091328F"/>
    <w:rsid w:val="00920CA0"/>
    <w:rsid w:val="009419D8"/>
    <w:rsid w:val="0095606D"/>
    <w:rsid w:val="00972F64"/>
    <w:rsid w:val="00A34A83"/>
    <w:rsid w:val="00A50304"/>
    <w:rsid w:val="00A509BA"/>
    <w:rsid w:val="00A604BA"/>
    <w:rsid w:val="00A71431"/>
    <w:rsid w:val="00A85F69"/>
    <w:rsid w:val="00AB53FB"/>
    <w:rsid w:val="00AB60FD"/>
    <w:rsid w:val="00AC233E"/>
    <w:rsid w:val="00AC4528"/>
    <w:rsid w:val="00AD027A"/>
    <w:rsid w:val="00B15445"/>
    <w:rsid w:val="00B42B46"/>
    <w:rsid w:val="00B719DB"/>
    <w:rsid w:val="00B82F18"/>
    <w:rsid w:val="00B95AE6"/>
    <w:rsid w:val="00BA356B"/>
    <w:rsid w:val="00BB7841"/>
    <w:rsid w:val="00BC0B26"/>
    <w:rsid w:val="00BD13BD"/>
    <w:rsid w:val="00BD3FDC"/>
    <w:rsid w:val="00BE5428"/>
    <w:rsid w:val="00C146A5"/>
    <w:rsid w:val="00C35494"/>
    <w:rsid w:val="00C47780"/>
    <w:rsid w:val="00C709F2"/>
    <w:rsid w:val="00C76C44"/>
    <w:rsid w:val="00C836B9"/>
    <w:rsid w:val="00C958E9"/>
    <w:rsid w:val="00CA369A"/>
    <w:rsid w:val="00CB0446"/>
    <w:rsid w:val="00CE7362"/>
    <w:rsid w:val="00D01B78"/>
    <w:rsid w:val="00D147D5"/>
    <w:rsid w:val="00D66226"/>
    <w:rsid w:val="00DB51B1"/>
    <w:rsid w:val="00E04B7F"/>
    <w:rsid w:val="00E05BED"/>
    <w:rsid w:val="00E16E7E"/>
    <w:rsid w:val="00E17954"/>
    <w:rsid w:val="00E17DBA"/>
    <w:rsid w:val="00E44A99"/>
    <w:rsid w:val="00EC3302"/>
    <w:rsid w:val="00ED6AA8"/>
    <w:rsid w:val="00F034D3"/>
    <w:rsid w:val="00F12057"/>
    <w:rsid w:val="00F13C58"/>
    <w:rsid w:val="00F2647C"/>
    <w:rsid w:val="00F54B00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53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53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53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53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53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53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53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53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53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53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7232</izvorni_sadrzaj>
    <derivirana_varijabla naziv="DomainObject.Predmet.Broj_1">7232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St-7232/2015</izvorni_sadrzaj>
    <derivirana_varijabla naziv="DomainObject.Predmet.OznakaBroj_1">St-7232/2015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 VIA d.o.o. zastupanog po punomoćniku Vlatka Vukšić</izvorni_sadrzaj>
    <derivirana_varijabla naziv="DomainObject.Predmet.ProtustrankaFormated_1">  IN VIA d.o.o. zastupanog po punomoćniku Vlatka Vukšić</derivirana_varijabla>
  </DomainObject.Predmet.ProtustrankaFormated>
  <DomainObject.Predmet.ProtustrankaFormatedOIB>
    <izvorni_sadrzaj>  IN VIA d.o.o., OIB 47032933243 zastupanog po punomoćniku Vlatka Vukšić</izvorni_sadrzaj>
    <derivirana_varijabla naziv="DomainObject.Predmet.ProtustrankaFormatedOIB_1">  IN VIA d.o.o., OIB 47032933243 zastupanog po punomoćniku Vlatka Vukšić</derivirana_varijabla>
  </DomainObject.Predmet.ProtustrankaFormatedOIB>
  <DomainObject.Predmet.ProtustrankaFormatedWithAdress>
    <izvorni_sadrzaj> IN VIA d.o.o., Horvaćanska 31/E, 10000 Zagreb zastupanog po punomoćniku Vlatka Vukšić</izvorni_sadrzaj>
    <derivirana_varijabla naziv="DomainObject.Predmet.ProtustrankaFormatedWithAdress_1"> IN VIA d.o.o., Horvaćanska 31/E, 10000 Zagreb zastupanog po punomoćniku Vlatka Vukšić</derivirana_varijabla>
  </DomainObject.Predmet.ProtustrankaFormatedWithAdress>
  <DomainObject.Predmet.ProtustrankaFormatedWithAdressOIB>
    <izvorni_sadrzaj> IN VIA d.o.o., OIB 47032933243, Horvaćanska 31/E, 10000 Zagreb zastupanog po punomoćniku Vlatka Vukšić</izvorni_sadrzaj>
    <derivirana_varijabla naziv="DomainObject.Predmet.ProtustrankaFormatedWithAdressOIB_1"> IN VIA d.o.o., OIB 47032933243, Horvaćanska 31/E, 10000 Zagreb zastupanog po punomoćniku Vlatka Vukšić</derivirana_varijabla>
  </DomainObject.Predmet.ProtustrankaFormatedWithAdressOIB>
  <DomainObject.Predmet.ProtustrankaWithAdress>
    <izvorni_sadrzaj>IN VIA d.o.o. Horvaćanska 31/E, 10000 Zagreb</izvorni_sadrzaj>
    <derivirana_varijabla naziv="DomainObject.Predmet.ProtustrankaWithAdress_1">IN VIA d.o.o. Horvaćanska 31/E, 10000 Zagreb</derivirana_varijabla>
  </DomainObject.Predmet.ProtustrankaWithAdress>
  <DomainObject.Predmet.ProtustrankaWithAdressOIB>
    <izvorni_sadrzaj>IN VIA d.o.o., OIB 47032933243, Horvaćanska 31/E, 10000 Zagreb</izvorni_sadrzaj>
    <derivirana_varijabla naziv="DomainObject.Predmet.ProtustrankaWithAdressOIB_1">IN VIA d.o.o., OIB 47032933243, Horvaćanska 31/E, 10000 Zagreb</derivirana_varijabla>
  </DomainObject.Predmet.ProtustrankaWithAdressOIB>
  <DomainObject.Predmet.ProtustrankaNazivFormated>
    <izvorni_sadrzaj>IN VIA d.o.o.</izvorni_sadrzaj>
    <derivirana_varijabla naziv="DomainObject.Predmet.ProtustrankaNazivFormated_1">IN VIA d.o.o.</derivirana_varijabla>
  </DomainObject.Predmet.ProtustrankaNazivFormated>
  <DomainObject.Predmet.ProtustrankaNazivFormatedOIB>
    <izvorni_sadrzaj>IN VIA d.o.o., OIB 47032933243</izvorni_sadrzaj>
    <derivirana_varijabla naziv="DomainObject.Predmet.ProtustrankaNazivFormatedOIB_1">IN VIA d.o.o., OIB 47032933243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 VIA d.o.o. zastupanog po punomoćniku Vlatka Vukšić</item>
    </izvorni_sadrzaj>
    <derivirana_varijabla naziv="DomainObject.Predmet.ProtuStrankaListFormated_1">
      <item>IN VIA d.o.o. zastupanog po punomoćniku Vlatka Vukšić</item>
    </derivirana_varijabla>
  </DomainObject.Predmet.ProtuStrankaListFormated>
  <DomainObject.Predmet.ProtuStrankaListFormatedOIB>
    <izvorni_sadrzaj>
      <item>IN VIA d.o.o., OIB 47032933243 zastupanog po punomoćniku Vlatka Vukšić</item>
    </izvorni_sadrzaj>
    <derivirana_varijabla naziv="DomainObject.Predmet.ProtuStrankaListFormatedOIB_1">
      <item>IN VIA d.o.o., OIB 47032933243 zastupanog po punomoćniku Vlatka Vukšić</item>
    </derivirana_varijabla>
  </DomainObject.Predmet.ProtuStrankaListFormatedOIB>
  <DomainObject.Predmet.ProtuStrankaListFormatedWithAdress>
    <izvorni_sadrzaj>
      <item>IN VIA d.o.o., Horvaćanska 31/E, 10000 Zagreb zastupanog po punomoćniku Vlatka Vukšić</item>
    </izvorni_sadrzaj>
    <derivirana_varijabla naziv="DomainObject.Predmet.ProtuStrankaListFormatedWithAdress_1">
      <item>IN VIA d.o.o., Horvaćanska 31/E, 10000 Zagreb zastupanog po punomoćniku Vlatka Vukšić</item>
    </derivirana_varijabla>
  </DomainObject.Predmet.ProtuStrankaListFormatedWithAdress>
  <DomainObject.Predmet.ProtuStrankaListFormatedWithAdressOIB>
    <izvorni_sadrzaj>
      <item>IN VIA d.o.o., OIB 47032933243, Horvaćanska 31/E, 10000 Zagreb zastupanog po punomoćniku Vlatka Vukšić</item>
    </izvorni_sadrzaj>
    <derivirana_varijabla naziv="DomainObject.Predmet.ProtuStrankaListFormatedWithAdressOIB_1">
      <item>IN VIA d.o.o., OIB 47032933243, Horvaćanska 31/E, 10000 Zagreb zastupanog po punomoćniku Vlatka Vukšić</item>
    </derivirana_varijabla>
  </DomainObject.Predmet.ProtuStrankaListFormatedWithAdressOIB>
  <DomainObject.Predmet.ProtuStrankaListNazivFormated>
    <izvorni_sadrzaj>
      <item>IN VIA d.o.o.</item>
    </izvorni_sadrzaj>
    <derivirana_varijabla naziv="DomainObject.Predmet.ProtuStrankaListNazivFormated_1">
      <item>IN VIA d.o.o.</item>
    </derivirana_varijabla>
  </DomainObject.Predmet.ProtuStrankaListNazivFormated>
  <DomainObject.Predmet.ProtuStrankaListNazivFormatedOIB>
    <izvorni_sadrzaj>
      <item>IN VIA d.o.o., OIB 47032933243</item>
    </izvorni_sadrzaj>
    <derivirana_varijabla naziv="DomainObject.Predmet.ProtuStrankaListNazivFormatedOIB_1">
      <item>IN VIA d.o.o., OIB 47032933243</item>
    </derivirana_varijabla>
  </DomainObject.Predmet.ProtuStrankaListNazivFormatedOIB>
  <DomainObject.Predmet.OstaliListFormated>
    <izvorni_sadrzaj>
      <item>Vlatka Vukšić punomoćnik sudionika u postupku IN VIA d.o.o.</item>
    </izvorni_sadrzaj>
    <derivirana_varijabla naziv="DomainObject.Predmet.OstaliListFormated_1">
      <item>Vlatka Vukšić punomoćnik sudionika u postupku IN VIA d.o.o.</item>
    </derivirana_varijabla>
  </DomainObject.Predmet.OstaliListFormated>
  <DomainObject.Predmet.OstaliListFormatedOIB>
    <izvorni_sadrzaj>
      <item>Vlatka Vukšić, OIB 21625027086 punomoćnik sudionika u postupku IN VIA d.o.o.</item>
    </izvorni_sadrzaj>
    <derivirana_varijabla naziv="DomainObject.Predmet.OstaliListFormatedOIB_1">
      <item>Vlatka Vukšić, OIB 21625027086 punomoćnik sudionika u postupku IN VIA d.o.o.</item>
    </derivirana_varijabla>
  </DomainObject.Predmet.OstaliListFormatedOIB>
  <DomainObject.Predmet.OstaliListFormatedWithAdress>
    <izvorni_sadrzaj>
      <item>Vlatka Vukšić, Stara Knežija 10, 10000 Zagreb punomoćnik sudionika u postupku IN VIA d.o.o.</item>
    </izvorni_sadrzaj>
    <derivirana_varijabla naziv="DomainObject.Predmet.OstaliListFormatedWithAdress_1">
      <item>Vlatka Vukšić, Stara Knežija 10, 10000 Zagreb punomoćnik sudionika u postupku IN VIA d.o.o.</item>
    </derivirana_varijabla>
  </DomainObject.Predmet.OstaliListFormatedWithAdress>
  <DomainObject.Predmet.OstaliListFormatedWithAdressOIB>
    <izvorni_sadrzaj>
      <item>Vlatka Vukšić, OIB 21625027086, Stara Knežija 10, 10000 Zagreb punomoćnik sudionika u postupku IN VIA d.o.o.</item>
    </izvorni_sadrzaj>
    <derivirana_varijabla naziv="DomainObject.Predmet.OstaliListFormatedWithAdressOIB_1">
      <item>Vlatka Vukšić, OIB 21625027086, Stara Knežija 10, 10000 Zagreb punomoćnik sudionika u postupku IN VIA d.o.o.</item>
    </derivirana_varijabla>
  </DomainObject.Predmet.OstaliListFormatedWithAdressOIB>
  <DomainObject.Predmet.OstaliListNazivFormated>
    <izvorni_sadrzaj>
      <item>Vlatka Vukšić</item>
    </izvorni_sadrzaj>
    <derivirana_varijabla naziv="DomainObject.Predmet.OstaliListNazivFormated_1">
      <item>Vlatka Vukšić</item>
    </derivirana_varijabla>
  </DomainObject.Predmet.OstaliListNazivFormated>
  <DomainObject.Predmet.OstaliListNazivFormatedOIB>
    <izvorni_sadrzaj>
      <item>Vlatka Vukšić, OIB 21625027086</item>
    </izvorni_sadrzaj>
    <derivirana_varijabla naziv="DomainObject.Predmet.OstaliListNazivFormatedOIB_1">
      <item>Vlatka Vukšić, OIB 21625027086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 VIA d.o.o.</izvorni_sadrzaj>
    <derivirana_varijabla naziv="DomainObject.Predmet.ProtustrankaIDrugi_1">IN VIA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 VIA d.o.o., OIB 47032933243, Horvaćanska 31/E, 10000 Zagreb</izvorni_sadrzaj>
    <derivirana_varijabla naziv="DomainObject.Predmet.ProtustrankaIDrugiAdressOIB_1">IN VIA d.o.o., OIB 47032933243, Horvaćanska 31/E,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 VIA d.o.o.</item>
      <item>FINA Regionalni centar Zagreb</item>
      <item>Vlatka Vukšić</item>
    </izvorni_sadrzaj>
    <derivirana_varijabla naziv="DomainObject.Predmet.SudioniciListNaziv_1">
      <item>IN VIA d.o.o.</item>
      <item>FINA Regionalni centar Zagreb</item>
      <item>Vlatka Vukšić</item>
    </derivirana_varijabla>
  </DomainObject.Predmet.SudioniciListNaziv>
  <DomainObject.Predmet.SudioniciListAdressOIB>
    <izvorni_sadrzaj>
      <item>IN VIA d.o.o., OIB 47032933243, Horvaćanska 31/E,10000 Zagreb</item>
      <item>FINA Regionalni centar Zagreb, OIB 85821130368, Trg svibanjskih žrtava 1995. 1,10000 Zagreb</item>
      <item>Vlatka Vukšić, OIB 21625027086, Stara Knežija 10,10000 Zagreb</item>
    </izvorni_sadrzaj>
    <derivirana_varijabla naziv="DomainObject.Predmet.SudioniciListAdressOIB_1">
      <item>IN VIA d.o.o., OIB 47032933243, Horvaćanska 31/E,10000 Zagreb</item>
      <item>FINA Regionalni centar Zagreb, OIB 85821130368, Trg svibanjskih žrtava 1995. 1,10000 Zagreb</item>
      <item>Vlatka Vukšić, OIB 21625027086, Stara Knežija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47032933243</item>
      <item>, OIB 85821130368</item>
      <item>, OIB 21625027086</item>
    </izvorni_sadrzaj>
    <derivirana_varijabla naziv="DomainObject.Predmet.SudioniciListNazivOIB_1">
      <item>, OIB 47032933243</item>
      <item>, OIB 85821130368</item>
      <item>, OIB 21625027086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1294</properties:Characters>
  <properties:Lines>45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2016-02-17T10:30:00Z</dcterms:created>
  <dc:creator>ilukac</dc:creator>
  <cp:lastModifiedBy>Ksenija Nol</cp:lastModifiedBy>
  <cp:lastPrinted>2016-02-17T10:26:00Z</cp:lastPrinted>
  <dcterms:modified xmlns:xsi="http://www.w3.org/2001/XMLSchema-instance" xsi:type="dcterms:W3CDTF">2016-02-18T09:26:00Z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