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46f5c0" w14:paraId="d46f5c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F67B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5F67BF">
              <w:t>100/18-</w:t>
            </w:r>
            <w:r w:rsidR="00AD2C09">
              <w:t>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6E063C" w:rsidR="0004207D" w:rsidRPr="006E063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063C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6E063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sucu toga suda Kseniji Flack-Makitan, kao sucu u stečajnom predmetu</w:t>
      </w:r>
      <w:r w:rsidR="006C3FAB" w:rsidRPr="006E063C">
        <w:rPr>
          <w:rFonts w:hAnsi="Times New Roman" w:ascii="Times New Roman"/>
          <w:sz w:val="24"/>
          <w:szCs w:val="24"/>
        </w:rPr>
        <w:t xml:space="preserve"> </w:t>
      </w:r>
      <w:r w:rsidR="006C3FAB" w:rsidRPr="006E063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povodom</w:t>
      </w:r>
      <w:r w:rsidR="005F67BF">
        <w:rPr>
          <w:rFonts w:hAnsi="Times New Roman" w:ascii="Times New Roman"/>
          <w:sz w:val="24"/>
          <w:szCs w:val="24"/>
        </w:rPr>
        <w:t xml:space="preserve"> </w:t>
      </w:r>
      <w:r w:rsidR="005F67BF" w:rsidRPr="005F67BF">
        <w:rPr>
          <w:rFonts w:eastAsia="Times New Roman" w:hAnsi="Times New Roman" w:ascii="Times New Roman"/>
          <w:sz w:val="24"/>
          <w:szCs w:val="24"/>
          <w:lang w:eastAsia="hr-HR"/>
        </w:rPr>
        <w:t>zahtjeva Financijske agencije, Regionalni centar Zagreb, Podružnica Varaždin, za provedbu skraćenog stečajnog postupka nad dužnikom</w:t>
      </w:r>
      <w:r w:rsidR="005F67BF">
        <w:rPr>
          <w:rFonts w:hAnsi="Times New Roman" w:ascii="Times New Roman"/>
          <w:sz w:val="24"/>
          <w:szCs w:val="24"/>
        </w:rPr>
        <w:t xml:space="preserve"> POSLOVNI SAVJETNIK d.o.o., Dubovica 4, Dubovica, OIB: 21402291512,</w:t>
      </w:r>
      <w:r w:rsidR="006E063C" w:rsidRPr="006E063C">
        <w:rPr>
          <w:rFonts w:hAnsi="Times New Roman" w:ascii="Times New Roman"/>
          <w:sz w:val="24"/>
          <w:szCs w:val="24"/>
        </w:rPr>
        <w:t xml:space="preserve"> </w:t>
      </w:r>
      <w:r w:rsidR="005F67BF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7. svibnja</w:t>
      </w:r>
      <w:r w:rsidR="004A504B" w:rsidRPr="006E063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Pr="006E063C">
        <w:rPr>
          <w:rFonts w:hAnsi="Times New Roman" w:ascii="Times New Roman"/>
          <w:sz w:val="24"/>
          <w:szCs w:val="24"/>
        </w:rPr>
        <w:t>.</w:t>
      </w:r>
    </w:p>
    <w:p w:rsidRDefault="006E063C" w:rsidP="0006668C" w:rsidR="006E063C" w:rsidRPr="004A50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06668C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Obustavlja se postupak za provedbu skraćenog stečajnog postupka nad dužnikom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</w:rPr>
        <w:t>POSLOVNI SAVJETNIK d.o.o., Dubovica 4, Dubovica, OIB: 21402291512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E063C" w:rsidP="0006668C" w:rsidR="006E063C" w:rsidRPr="004A50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06668C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21. ožujka 2018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zahtjev za provedbu skraćenog stečajnog postupka, navodeći da dužnik ima evidentirane neizvršene osnove za plaćanje u neprekinutom razdoblju od 120 dana, u ukupnom iznosu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5.842,65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Podneskom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19. travnja 2018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dostavio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je u spis Potvrdu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13. travnja 2018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. u kojoj je navedeno da je na dan izdavanja potvrde evidentirano 0 dana neprekidne blokade, a nepodmirene obveze iznose 0,00 kn. 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, dalje SZ) odlučiti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kao u izreci ovog rješenja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063C" w:rsidP="00990A72" w:rsidR="006E063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06668C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5F67BF">
        <w:rPr>
          <w:rFonts w:hAnsi="Times New Roman" w:ascii="Times New Roman"/>
          <w:sz w:val="24"/>
          <w:szCs w:val="24"/>
        </w:rPr>
        <w:t>7. svibnja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5F67BF" w:rsidP="0006668C" w:rsidR="005F67B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F67BF" w:rsidP="00102896" w:rsidR="005F67B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F67BF" w:rsidP="00102896" w:rsidR="005F67BF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Predlagatelju,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5F67BF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Dužniku, </w:t>
      </w:r>
      <w:r>
        <w:rPr>
          <w:rFonts w:hAnsi="Times New Roman" w:ascii="Times New Roman"/>
          <w:sz w:val="24"/>
          <w:szCs w:val="24"/>
        </w:rPr>
        <w:t xml:space="preserve">POSLOVNI SAVJETNIK d.o.o., Dubovica 4, Dubovica, </w:t>
      </w:r>
    </w:p>
    <w:p w:rsidRDefault="005F67BF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Direktoru dužnika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Zlatku Kosec, Dubovica 4, Dubovica,</w:t>
      </w:r>
    </w:p>
    <w:p w:rsidRDefault="005F67BF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6668C" w:rsidR="0056514C">
      <w:headerReference w:type="default" r:id="rId11"/>
      <w:pgSz w:code="9" w:h="16838" w:w="11906"/>
      <w:pgMar w:gutter="0" w:footer="709" w:header="1134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FF5" w:rsidP="00501147" w:rsidR="00246FF5">
      <w:pPr>
        <w:spacing w:lineRule="auto" w:line="240" w:after="0"/>
      </w:pPr>
      <w:r>
        <w:separator/>
      </w:r>
    </w:p>
  </w:endnote>
  <w:endnote w:id="0" w:type="continuationSeparator">
    <w:p w:rsidRDefault="00246FF5" w:rsidP="00501147" w:rsidR="00246F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FF5" w:rsidP="00501147" w:rsidR="00246FF5">
      <w:pPr>
        <w:spacing w:lineRule="auto" w:line="240" w:after="0"/>
      </w:pPr>
      <w:r>
        <w:separator/>
      </w:r>
    </w:p>
  </w:footnote>
  <w:footnote w:id="0" w:type="continuationSeparator">
    <w:p w:rsidRDefault="00246FF5" w:rsidP="00501147" w:rsidR="00246F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F3EDD">
      <w:rPr>
        <w:rFonts w:hAnsi="Times New Roman" w:ascii="Times New Roman"/>
        <w:noProof/>
        <w:sz w:val="24"/>
        <w:szCs w:val="24"/>
      </w:rPr>
      <w:t>Poslovni broj: 5 St-100/18-5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F3ED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6C792C"/>
    <w:multiLevelType w:val="hybridMultilevel"/>
    <w:tmpl w:val="26EC7FFC"/>
    <w:lvl w:tplc="D660A890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6668C"/>
    <w:rsid w:val="00087C43"/>
    <w:rsid w:val="000A5ACB"/>
    <w:rsid w:val="000B20C6"/>
    <w:rsid w:val="000C46ED"/>
    <w:rsid w:val="00102896"/>
    <w:rsid w:val="00194888"/>
    <w:rsid w:val="001A68CF"/>
    <w:rsid w:val="001E3C62"/>
    <w:rsid w:val="001F6DF0"/>
    <w:rsid w:val="00237FCE"/>
    <w:rsid w:val="00246FF5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501147"/>
    <w:rsid w:val="00526420"/>
    <w:rsid w:val="0056514C"/>
    <w:rsid w:val="005E1D89"/>
    <w:rsid w:val="005F633B"/>
    <w:rsid w:val="005F67BF"/>
    <w:rsid w:val="00612A6B"/>
    <w:rsid w:val="00685195"/>
    <w:rsid w:val="006C3FAB"/>
    <w:rsid w:val="006E063C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77501"/>
    <w:rsid w:val="008A51EC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9E3668"/>
    <w:rsid w:val="00A31425"/>
    <w:rsid w:val="00A31587"/>
    <w:rsid w:val="00A65E60"/>
    <w:rsid w:val="00A9082D"/>
    <w:rsid w:val="00AA1295"/>
    <w:rsid w:val="00AD2C09"/>
    <w:rsid w:val="00AF28D9"/>
    <w:rsid w:val="00AF3EDD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5564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A069E"/>
    <w:rsid w:val="00EC15A5"/>
    <w:rsid w:val="00F12359"/>
    <w:rsid w:val="00F46F57"/>
    <w:rsid w:val="00F85E94"/>
    <w:rsid w:val="00FA6201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E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E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E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E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E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E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E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E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SAVJETNIK društvo s ograničenom odgovornošću za poslovno savjetovanje, usluge i trgovinu zastupanog po punomoćniku Zlatko Kosec</izvorni_sadrzaj>
    <derivirana_varijabla naziv="DomainObject.Predmet.ProtustrankaFormated_1">  POSLOVNI SAVJETNIK društvo s ograničenom odgovornošću za poslovno savjetovanje, usluge i trgovinu zastupanog po punomoćniku Zlatko Kosec</derivirana_varijabla>
  </DomainObject.Predmet.ProtustrankaFormated>
  <DomainObject.Predmet.ProtustrankaFormatedOIB>
    <izvorni_sadrzaj>  POSLOVNI SAVJETNIK društvo s ograničenom odgovornošću za poslovno savjetovanje, usluge i trgovinu, OIB 21402291512 zastupanog po punomoćniku Zlatko Kosec</izvorni_sadrzaj>
    <derivirana_varijabla naziv="DomainObject.Predmet.ProtustrankaFormatedOIB_1">  POSLOVNI SAVJETNIK društvo s ograničenom odgovornošću za poslovno savjetovanje, usluge i trgovinu, OIB 21402291512 zastupanog po punomoćniku Zlatko Kosec</derivirana_varijabla>
  </DomainObject.Predmet.ProtustrankaFormatedOIB>
  <DomainObject.Predmet.ProtustrankaFormatedWithAdress>
    <izvorni_sadrzaj> POSLOVNI SAVJETNIK društvo s ograničenom odgovornošću za poslovno savjetovanje, usluge i trgovinu, Dubovica 4, 42230 Dubovica zastupanog po punomoćniku Zlatko Kosec</izvorni_sadrzaj>
    <derivirana_varijabla naziv="DomainObject.Predmet.ProtustrankaFormatedWithAdress_1"> POSLOVNI SAVJETNIK društvo s ograničenom odgovornošću za poslovno savjetovanje, usluge i trgovinu, Dubovica 4, 42230 Dubovica zastupanog po punomoćniku Zlatko Kosec</derivirana_varijabla>
  </DomainObject.Predmet.ProtustrankaFormatedWithAdress>
  <DomainObject.Predmet.ProtustrankaFormatedWithAdressOIB>
    <izvorni_sadrzaj> POSLOVNI SAVJETNIK društvo s ograničenom odgovornošću za poslovno savjetovanje, usluge i trgovinu, OIB 21402291512, Dubovica 4, 42230 Dubovica zastupanog po punomoćniku Zlatko Kosec</izvorni_sadrzaj>
    <derivirana_varijabla naziv="DomainObject.Predmet.ProtustrankaFormatedWithAdressOIB_1"> POSLOVNI SAVJETNIK društvo s ograničenom odgovornošću za poslovno savjetovanje, usluge i trgovinu, OIB 21402291512, Dubovica 4, 42230 Dubovica zastupanog po punomoćniku Zlatko Kosec</derivirana_varijabla>
  </DomainObject.Predmet.ProtustrankaFormatedWithAdressOIB>
  <DomainObject.Predmet.ProtustrankaWithAdress>
    <izvorni_sadrzaj>POSLOVNI SAVJETNIK društvo s ograničenom odgovornošću za poslovno savjetovanje, usluge i trgovinu Dubovica 4, 42230 Dubovica</izvorni_sadrzaj>
    <derivirana_varijabla naziv="DomainObject.Predmet.ProtustrankaWithAdress_1">POSLOVNI SAVJETNIK društvo s ograničenom odgovornošću za poslovno savjetovanje, usluge i trgovinu Dubovica 4, 42230 Dubovica</derivirana_varijabla>
  </DomainObject.Predmet.ProtustrankaWithAdress>
  <DomainObject.Predmet.ProtustrankaWithAdressOIB>
    <izvorni_sadrzaj>POSLOVNI SAVJETNIK društvo s ograničenom odgovornošću za poslovno savjetovanje, usluge i trgovinu, OIB 21402291512, Dubovica 4, 42230 Dubovica</izvorni_sadrzaj>
    <derivirana_varijabla naziv="DomainObject.Predmet.ProtustrankaWithAdressOIB_1">POSLOVNI SAVJETNIK društvo s ograničenom odgovornošću za poslovno savjetovanje, usluge i trgovinu, OIB 21402291512, Dubovica 4, 42230 Dubovica</derivirana_varijabla>
  </DomainObject.Predmet.ProtustrankaWithAdressOIB>
  <DomainObject.Predmet.ProtustrankaNazivFormated>
    <izvorni_sadrzaj>POSLOVNI SAVJETNIK društvo s ograničenom odgovornošću za poslovno savjetovanje, usluge i trgovinu</izvorni_sadrzaj>
    <derivirana_varijabla naziv="DomainObject.Predmet.ProtustrankaNazivFormated_1">POSLOVNI SAVJETNIK društvo s ograničenom odgovornošću za poslovno savjetovanje, usluge i trgovinu</derivirana_varijabla>
  </DomainObject.Predmet.ProtustrankaNazivFormated>
  <DomainObject.Predmet.ProtustrankaNazivFormatedOIB>
    <izvorni_sadrzaj>POSLOVNI SAVJETNIK društvo s ograničenom odgovornošću za poslovno savjetovanje, usluge i trgovinu, OIB 21402291512</izvorni_sadrzaj>
    <derivirana_varijabla naziv="DomainObject.Predmet.ProtustrankaNazivFormatedOIB_1">POSLOVNI SAVJETNIK društvo s ograničenom odgovornošću za poslovno savjetovanje, usluge i trgovinu, OIB 21402291512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5842.65</izvorni_sadrzaj>
    <derivirana_varijabla naziv="DomainObject.Predmet.TrenutnaVrijednost_1">5842.65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POSLOVNI SAVJETNIK društvo s ograničenom odgovornošću za poslovno savjetovanje, usluge i trgovinu zastupanog po punomoćniku Zlatko Kosec</item>
    </izvorni_sadrzaj>
    <derivirana_varijabla naziv="DomainObject.Predmet.ProtuStrankaListFormated_1">
      <item>POSLOVNI SAVJETNIK društvo s ograničenom odgovornošću za poslovno savjetovanje, usluge i trgovinu zastupanog po punomoćniku Zlatko Kosec</item>
    </derivirana_varijabla>
  </DomainObject.Predmet.ProtuStrankaListFormated>
  <DomainObject.Predmet.ProtuStrankaListFormatedOIB>
    <izvorni_sadrzaj>
      <item>POSLOVNI SAVJETNIK društvo s ograničenom odgovornošću za poslovno savjetovanje, usluge i trgovinu, OIB 21402291512 zastupanog po punomoćniku Zlatko Kosec</item>
    </izvorni_sadrzaj>
    <derivirana_varijabla naziv="DomainObject.Predmet.ProtuStrankaListFormatedOIB_1">
      <item>POSLOVNI SAVJETNIK društvo s ograničenom odgovornošću za poslovno savjetovanje, usluge i trgovinu, OIB 21402291512 zastupanog po punomoćniku Zlatko Kosec</item>
    </derivirana_varijabla>
  </DomainObject.Predmet.ProtuStrankaListFormatedOIB>
  <DomainObject.Predmet.ProtuStrankaListFormatedWithAdress>
    <izvorni_sadrzaj>
      <item>POSLOVNI SAVJETNIK društvo s ograničenom odgovornošću za poslovno savjetovanje, usluge i trgovinu, Dubovica 4, 42230 Dubovica zastupanog po punomoćniku Zlatko Kosec</item>
    </izvorni_sadrzaj>
    <derivirana_varijabla naziv="DomainObject.Predmet.ProtuStrankaListFormatedWithAdress_1">
      <item>POSLOVNI SAVJETNIK društvo s ograničenom odgovornošću za poslovno savjetovanje, usluge i trgovinu, Dubovica 4, 42230 Dubovica zastupanog po punomoćniku Zlatko Kosec</item>
    </derivirana_varijabla>
  </DomainObject.Predmet.ProtuStrankaListFormatedWithAdress>
  <DomainObject.Predmet.ProtuStrankaListFormatedWithAdressOIB>
    <izvorni_sadrzaj>
      <item>POSLOVNI SAVJETNIK društvo s ograničenom odgovornošću za poslovno savjetovanje, usluge i trgovinu, OIB 21402291512, Dubovica 4, 42230 Dubovica zastupanog po punomoćniku Zlatko Kosec</item>
    </izvorni_sadrzaj>
    <derivirana_varijabla naziv="DomainObject.Predmet.ProtuStrankaListFormatedWithAdressOIB_1">
      <item>POSLOVNI SAVJETNIK društvo s ograničenom odgovornošću za poslovno savjetovanje, usluge i trgovinu, OIB 21402291512, Dubovica 4, 42230 Dubovica zastupanog po punomoćniku Zlatko Kosec</item>
    </derivirana_varijabla>
  </DomainObject.Predmet.ProtuStrankaListFormatedWithAdressOIB>
  <DomainObject.Predmet.ProtuStrankaListNazivFormated>
    <izvorni_sadrzaj>
      <item>POSLOVNI SAVJETNIK društvo s ograničenom odgovornošću za poslovno savjetovanje, usluge i trgovinu</item>
    </izvorni_sadrzaj>
    <derivirana_varijabla naziv="DomainObject.Predmet.ProtuStrankaListNazivFormated_1">
      <item>POSLOVNI SAVJETNIK društvo s ograničenom odgovornošću za poslovno savjetovanje, usluge i trgovinu</item>
    </derivirana_varijabla>
  </DomainObject.Predmet.ProtuStrankaListNazivFormated>
  <DomainObject.Predmet.ProtuStrankaListNazivFormatedOIB>
    <izvorni_sadrzaj>
      <item>POSLOVNI SAVJETNIK društvo s ograničenom odgovornošću za poslovno savjetovanje, usluge i trgovinu, OIB 21402291512</item>
    </izvorni_sadrzaj>
    <derivirana_varijabla naziv="DomainObject.Predmet.ProtuStrankaListNazivFormatedOIB_1">
      <item>POSLOVNI SAVJETNIK društvo s ograničenom odgovornošću za poslovno savjetovanje, usluge i trgovinu, OIB 21402291512</item>
    </derivirana_varijabla>
  </DomainObject.Predmet.ProtuStrankaListNazivFormatedOIB>
  <DomainObject.Predmet.OstaliListFormated>
    <izvorni_sadrzaj>
      <item>Sudski registar</item>
      <item>Zlatko Kosec punomoćnik sudionika u postupku POSLOVNI SAVJETNIK društvo s ograničenom odgovornošću za poslovno savjetovanje, usluge i trgovinu</item>
    </izvorni_sadrzaj>
    <derivirana_varijabla naziv="DomainObject.Predmet.OstaliListFormated_1">
      <item>Sudski registar</item>
      <item>Zlatko Kosec punomoćnik sudionika u postupku POSLOVNI SAVJETNIK društvo s ograničenom odgovornošću za poslovno savjetovanje, usluge i trgovinu</item>
    </derivirana_varijabla>
  </DomainObject.Predmet.OstaliListFormated>
  <DomainObject.Predmet.OstaliListFormatedOIB>
    <izvorni_sadrzaj>
      <item>Sudski registar</item>
      <item>Zlatko Kosec, OIB 70875793577 punomoćnik sudionika u postupku POSLOVNI SAVJETNIK društvo s ograničenom odgovornošću za poslovno savjetovanje, usluge i trgovinu</item>
    </izvorni_sadrzaj>
    <derivirana_varijabla naziv="DomainObject.Predmet.OstaliListFormatedOIB_1">
      <item>Sudski registar</item>
      <item>Zlatko Kosec, OIB 70875793577 punomoćnik sudionika u postupku POSLOVNI SAVJETNIK društvo s ograničenom odgovornošću za poslovno savjetovanje, usluge i trgovinu</item>
    </derivirana_varijabla>
  </DomainObject.Predmet.OstaliListFormatedOIB>
  <DomainObject.Predmet.OstaliListFormatedWithAdress>
    <izvorni_sadrzaj>
      <item>Sudski registar</item>
      <item>Zlatko Kosec, Dubovica 4, 42230 Dubovica punomoćnik sudionika u postupku POSLOVNI SAVJETNIK društvo s ograničenom odgovornošću za poslovno savjetovanje, usluge i trgovinu</item>
    </izvorni_sadrzaj>
    <derivirana_varijabla naziv="DomainObject.Predmet.OstaliListFormatedWithAdress_1">
      <item>Sudski registar</item>
      <item>Zlatko Kosec, Dubovica 4, 42230 Dubovica punomoćnik sudionika u postupku POSLOVNI SAVJETNIK društvo s ograničenom odgovornošću za poslovno savjetovanje, usluge i trgovinu</item>
    </derivirana_varijabla>
  </DomainObject.Predmet.OstaliListFormatedWithAdress>
  <DomainObject.Predmet.OstaliListFormatedWithAdressOIB>
    <izvorni_sadrzaj>
      <item>Sudski registar</item>
      <item>Zlatko Kosec, OIB 70875793577, Dubovica 4, 42230 Dubovica punomoćnik sudionika u postupku POSLOVNI SAVJETNIK društvo s ograničenom odgovornošću za poslovno savjetovanje, usluge i trgovinu</item>
    </izvorni_sadrzaj>
    <derivirana_varijabla naziv="DomainObject.Predmet.OstaliListFormatedWithAdressOIB_1">
      <item>Sudski registar</item>
      <item>Zlatko Kosec, OIB 70875793577, Dubovica 4, 42230 Dubovica punomoćnik sudionika u postupku POSLOVNI SAVJETNIK društvo s ograničenom odgovornošću za poslovno savjetovanje, usluge i trgovinu</item>
    </derivirana_varijabla>
  </DomainObject.Predmet.OstaliListFormatedWithAdressOIB>
  <DomainObject.Predmet.OstaliListNazivFormated>
    <izvorni_sadrzaj>
      <item>Sudski registar</item>
      <item>Zlatko Kosec</item>
    </izvorni_sadrzaj>
    <derivirana_varijabla naziv="DomainObject.Predmet.OstaliListNazivFormated_1">
      <item>Sudski registar</item>
      <item>Zlatko Kosec</item>
    </derivirana_varijabla>
  </DomainObject.Predmet.OstaliListNazivFormated>
  <DomainObject.Predmet.OstaliListNazivFormatedOIB>
    <izvorni_sadrzaj>
      <item>Sudski registar</item>
      <item>Zlatko Kosec, OIB 70875793577</item>
    </izvorni_sadrzaj>
    <derivirana_varijabla naziv="DomainObject.Predmet.OstaliListNazivFormatedOIB_1">
      <item>Sudski registar</item>
      <item>Zlatko Kosec, OIB 70875793577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POSLOVNI SAVJETNIK društvo s ograničenom odgovornošću za poslovno savjetovanje, usluge i trgovinu</izvorni_sadrzaj>
    <derivirana_varijabla naziv="DomainObject.Predmet.ProtustrankaIDrugi_1">POSLOVNI SAVJETNIK društvo s ograničenom odgovornošću za poslovno savjetovanje,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POSLOVNI SAVJETNIK društvo s ograničenom odgovornošću za poslovno savjetovanje, usluge i trgovinu, OIB 21402291512, Dubovica 4, 42230 Dubovica</izvorni_sadrzaj>
    <derivirana_varijabla naziv="DomainObject.Predmet.ProtustrankaIDrugiAdressOIB_1">POSLOVNI SAVJETNIK društvo s ograničenom odgovornošću za poslovno savjetovanje, usluge i trgovinu, OIB 21402291512, Dubovica 4, 42230 Dubovica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POSLOVNI SAVJETNIK društvo s ograničenom odgovornošću za poslovno savjetovanje, usluge i trgovinu</item>
      <item>Sudski registar</item>
      <item>Zlatko Kosec</item>
    </izvorni_sadrzaj>
    <derivirana_varijabla naziv="DomainObject.Predmet.SudioniciListNaziv_1">
      <item>Financijska agencija</item>
      <item>POSLOVNI SAVJETNIK društvo s ograničenom odgovornošću za poslovno savjetovanje, usluge i trgovinu</item>
      <item>Sudski registar</item>
      <item>Zlatko Kosec</item>
    </derivirana_varijabla>
  </DomainObject.Predmet.SudioniciListNaziv>
  <DomainObject.Predmet.SudioniciListAdressOIB>
    <izvorni_sadrzaj>
      <item>Financijska agencija, OIB 85821130368, Ulica grada Vukovara 70,10000 Zagreb</item>
      <item>POSLOVNI SAVJETNIK društvo s ograničenom odgovornošću za poslovno savjetovanje, usluge i trgovinu, OIB 21402291512, Dubovica 4,42230 Dubovica</item>
      <item>Sudski registar</item>
      <item>Zlatko Kosec, OIB 70875793577, Dubovica 4,42230 Dubovica</item>
    </izvorni_sadrzaj>
    <derivirana_varijabla naziv="DomainObject.Predmet.SudioniciListAdressOIB_1">
      <item>Financijska agencija, OIB 85821130368, Ulica grada Vukovara 70,10000 Zagreb</item>
      <item>POSLOVNI SAVJETNIK društvo s ograničenom odgovornošću za poslovno savjetovanje, usluge i trgovinu, OIB 21402291512, Dubovica 4,42230 Dubovica</item>
      <item>Sudski registar</item>
      <item>Zlatko Kosec, OIB 70875793577, Dubovica 4,42230 Dubovica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21402291512</item>
      <item>, OIB null</item>
      <item>, OIB 70875793577</item>
    </izvorni_sadrzaj>
    <derivirana_varijabla naziv="DomainObject.Predmet.SudioniciListNazivOIB_1">
      <item>, OIB 85821130368</item>
      <item>, OIB 21402291512</item>
      <item>, OIB null</item>
      <item>, OIB 70875793577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8020D-0E90-426F-8EED-7B92A688D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1965</properties:Characters>
  <properties:Lines>71</properties:Lines>
  <properties:Paragraphs>24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2018-05-07T11:45:00Z</cp:lastPrinted>
  <dcterms:modified xmlns:xsi="http://www.w3.org/2001/XMLSchema-instance" xsi:type="dcterms:W3CDTF">2018-05-07T11:50:00Z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(ST-107-18-15 Obrazac 3. - cl.62.st.5. SP - OBUSTAVA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