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1bcb" w14:paraId="f001bcb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196704" w:rsidP="00405BE6" w:rsidR="00405BE6">
      <w:pPr>
        <w:jc w:val="right"/>
      </w:pPr>
      <w:r>
        <w:t xml:space="preserve">    13 St-</w:t>
      </w:r>
      <w:r w:rsidR="0009568B">
        <w:t>283</w:t>
      </w:r>
      <w:r>
        <w:t>/16-21</w:t>
      </w:r>
    </w:p>
    <w:p w:rsidRDefault="00405BE6" w:rsidP="00405BE6" w:rsidR="00405BE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BE6" w:rsidP="00405BE6" w:rsidR="00405BE6" w:rsidRPr="00D21A2C"/>
    <w:p w:rsidRDefault="00405BE6" w:rsidP="00405BE6" w:rsidR="00405BE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05BE6" w:rsidP="00405BE6" w:rsidR="00405BE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BE6" w:rsidP="00405BE6" w:rsidR="00405BE6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        </w:t>
      </w:r>
    </w:p>
    <w:p w:rsidRDefault="00405BE6" w:rsidP="00405BE6" w:rsidR="00405BE6">
      <w:pPr>
        <w:jc w:val="both"/>
      </w:pPr>
    </w:p>
    <w:p w:rsidRDefault="001107E7" w:rsidP="00405BE6" w:rsidR="00405BE6" w:rsidRPr="001A6A6A">
      <w:pPr>
        <w:jc w:val="center"/>
      </w:pPr>
      <w:r>
        <w:t>R E P U B L I K A   H R V A T S K A</w:t>
      </w:r>
    </w:p>
    <w:p w:rsidRDefault="00405BE6" w:rsidP="00405BE6" w:rsidR="00405BE6">
      <w:pPr>
        <w:jc w:val="center"/>
      </w:pPr>
      <w:r w:rsidRPr="001A6A6A">
        <w:t>R J E Š E N J E</w:t>
      </w:r>
    </w:p>
    <w:p w:rsidRDefault="00405BE6" w:rsidP="00405BE6" w:rsidR="00405BE6">
      <w:pPr>
        <w:jc w:val="both"/>
      </w:pPr>
    </w:p>
    <w:p w:rsidRDefault="00405BE6" w:rsidP="00405BE6" w:rsidR="00405BE6">
      <w:pPr>
        <w:jc w:val="both"/>
      </w:pPr>
    </w:p>
    <w:p w:rsidRDefault="00405BE6" w:rsidP="00405BE6" w:rsidR="00405BE6">
      <w:pPr>
        <w:ind w:firstLine="708"/>
        <w:jc w:val="both"/>
      </w:pPr>
      <w:r>
        <w:t>Trgovački sud u Osijeku, po sucu Jadranki Herman, kao stečajnom sucu,</w:t>
      </w:r>
      <w:r w:rsidR="0094081A">
        <w:t>u stečajnom postupku nad dužnikom Dunavska plovidba – Vukovar d.o.o. za prijevoz robe riječnim putom, u stečaju, Vukovar, Dunavski prilaz bb, MBS 030092969, OIB 26153386982</w:t>
      </w:r>
      <w:r>
        <w:rPr>
          <w:color w:val="000000"/>
        </w:rPr>
        <w:t xml:space="preserve">, dana </w:t>
      </w:r>
      <w:r w:rsidR="0094081A">
        <w:rPr>
          <w:color w:val="000000"/>
        </w:rPr>
        <w:t>21. veljače</w:t>
      </w:r>
      <w:r>
        <w:rPr>
          <w:color w:val="000000"/>
        </w:rPr>
        <w:t xml:space="preserve"> 2018. </w:t>
      </w:r>
      <w:r>
        <w:t xml:space="preserve">                                      </w:t>
      </w:r>
    </w:p>
    <w:p w:rsidRDefault="00405BE6" w:rsidP="00405BE6" w:rsidR="00405BE6">
      <w:pPr>
        <w:ind w:firstLine="1004" w:left="-284"/>
        <w:jc w:val="both"/>
      </w:pPr>
      <w:r w:rsidRPr="005B02ED">
        <w:t xml:space="preserve">    </w:t>
      </w:r>
    </w:p>
    <w:p w:rsidRDefault="00405BE6" w:rsidP="00405BE6" w:rsidR="00405BE6" w:rsidRPr="001A6A6A">
      <w:pPr>
        <w:jc w:val="center"/>
      </w:pPr>
      <w:r w:rsidRPr="001A6A6A">
        <w:t>r i j e š i o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405BE6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94081A">
        <w:rPr>
          <w:bCs/>
        </w:rPr>
        <w:t>m upravitelju</w:t>
      </w:r>
      <w:r>
        <w:rPr>
          <w:bCs/>
        </w:rPr>
        <w:t xml:space="preserve"> </w:t>
      </w:r>
      <w:r w:rsidR="00251286">
        <w:rPr>
          <w:bCs/>
        </w:rPr>
        <w:t>Vink</w:t>
      </w:r>
      <w:r w:rsidR="0094081A">
        <w:rPr>
          <w:bCs/>
        </w:rPr>
        <w:t>u</w:t>
      </w:r>
      <w:r w:rsidR="0030141D">
        <w:rPr>
          <w:bCs/>
        </w:rPr>
        <w:t xml:space="preserve"> Ljubičić</w:t>
      </w:r>
      <w:r w:rsidR="0030141D" w:rsidRPr="00675B29">
        <w:rPr>
          <w:color w:val="000000"/>
        </w:rPr>
        <w:t xml:space="preserve"> dipl. iur., Osijek, Orljavska 4a, OIB: 91327367435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30141D">
        <w:t>Dunavska plovidba – Vukovar d.o.o. za prijevoz robe riječnim putom, u stečaju, Vukovar, Dunavski prilaz bb, MBS 030092969, OIB 26153386982.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CF3038">
        <w:t>ro račun stečajn</w:t>
      </w:r>
      <w:r w:rsidR="0030141D">
        <w:t xml:space="preserve">og upravitelja Vinka Ljubičić </w:t>
      </w:r>
      <w:r w:rsidR="0009568B">
        <w:t>dipl. iur. i</w:t>
      </w:r>
      <w:r w:rsidR="00CF3038">
        <w:t xml:space="preserve">z Osijeka, </w:t>
      </w:r>
      <w:r w:rsidR="00136E56">
        <w:t xml:space="preserve">IBAN: </w:t>
      </w:r>
      <w:r w:rsidR="00B753C3">
        <w:t>HR</w:t>
      </w:r>
      <w:r w:rsidR="00251286">
        <w:t>1523600003115309524</w:t>
      </w:r>
      <w:r w:rsidR="005D233A">
        <w:t xml:space="preserve">, sa kontovnika dužnika broj </w:t>
      </w:r>
      <w:r w:rsidR="005D233A" w:rsidRPr="005D233A">
        <w:rPr>
          <w:b/>
        </w:rPr>
        <w:t>272-</w:t>
      </w:r>
      <w:r w:rsidR="0009568B">
        <w:rPr>
          <w:b/>
        </w:rPr>
        <w:t>283</w:t>
      </w:r>
      <w:r w:rsidR="005D233A" w:rsidRPr="005D233A">
        <w:rPr>
          <w:b/>
        </w:rPr>
        <w:t>-2016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183965" w:rsidR="00902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09568B">
        <w:rPr>
          <w:bCs/>
        </w:rPr>
        <w:t>283</w:t>
      </w:r>
      <w:r w:rsidR="00926334">
        <w:rPr>
          <w:bCs/>
        </w:rPr>
        <w:t>/16-</w:t>
      </w:r>
      <w:r w:rsidR="0009568B">
        <w:rPr>
          <w:bCs/>
        </w:rPr>
        <w:t>7 od 19. srpnja</w:t>
      </w:r>
      <w:r w:rsidR="00926334">
        <w:rPr>
          <w:bCs/>
        </w:rPr>
        <w:t xml:space="preserve"> 2017</w:t>
      </w:r>
      <w:r>
        <w:rPr>
          <w:bCs/>
        </w:rPr>
        <w:t>. godine pokrenut je prethodni postupak nad dužnikom</w:t>
      </w:r>
      <w:r w:rsidR="00926334">
        <w:rPr>
          <w:color w:val="000000"/>
        </w:rPr>
        <w:t xml:space="preserve"> </w:t>
      </w:r>
      <w:r w:rsidR="0009568B">
        <w:t>Dunavska plovidba – Vukovar d.o.o. za prijevoz robe riječnim putom, u stečaju, Vukovar, Dunavski prilaz bb, MBS 030092969, OIB 26153386982</w:t>
      </w:r>
      <w:r>
        <w:rPr>
          <w:bCs/>
        </w:rPr>
        <w:t>. Istim rješenjem imenovan</w:t>
      </w:r>
      <w:r w:rsidR="00926334">
        <w:rPr>
          <w:bCs/>
        </w:rPr>
        <w:t xml:space="preserve"> je privremen</w:t>
      </w:r>
      <w:r w:rsidR="0009568B">
        <w:rPr>
          <w:bCs/>
        </w:rPr>
        <w:t xml:space="preserve">i stečajni upravitelj Vinko Ljubičić dipl. iur. </w:t>
      </w:r>
      <w:r w:rsidR="00926334">
        <w:rPr>
          <w:bCs/>
        </w:rPr>
        <w:t xml:space="preserve"> iz Osijeka, </w:t>
      </w:r>
      <w:r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</w:t>
      </w:r>
      <w:r w:rsidR="00926334">
        <w:rPr>
          <w:bCs/>
        </w:rPr>
        <w:t xml:space="preserve"> </w:t>
      </w:r>
      <w:r w:rsidR="00B03C6B">
        <w:rPr>
          <w:bCs/>
        </w:rPr>
        <w:t xml:space="preserve"> </w:t>
      </w:r>
      <w:r w:rsidR="00926334">
        <w:rPr>
          <w:bCs/>
        </w:rPr>
        <w:t xml:space="preserve">postupka </w:t>
      </w:r>
      <w:r w:rsidR="00B03C6B">
        <w:rPr>
          <w:bCs/>
        </w:rPr>
        <w:t>nad njegovom imovin</w:t>
      </w:r>
      <w:r w:rsidR="00E15FED">
        <w:rPr>
          <w:bCs/>
        </w:rPr>
        <w:t>om, kao i ispita postoje li kod</w:t>
      </w:r>
      <w:r w:rsidR="00B03C6B">
        <w:rPr>
          <w:bCs/>
        </w:rPr>
        <w:t xml:space="preserve"> dužnika razlozi za otvaranje stečajnog postupka. </w:t>
      </w:r>
    </w:p>
    <w:p w:rsidRDefault="00183965" w:rsidP="00183965" w:rsidR="00183965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183965" w:rsidP="00183965" w:rsidR="00183965">
      <w:pPr>
        <w:jc w:val="right"/>
      </w:pPr>
      <w:r>
        <w:t xml:space="preserve">    13 St-283/16-21</w:t>
      </w:r>
    </w:p>
    <w:p w:rsidRDefault="00183965" w:rsidP="00183965" w:rsidR="00183965">
      <w:pPr>
        <w:pStyle w:val="Tijeloteksta"/>
        <w:ind w:firstLine="708"/>
        <w:jc w:val="center"/>
        <w:rPr>
          <w:bCs/>
        </w:rPr>
      </w:pPr>
    </w:p>
    <w:p w:rsidRDefault="00183965" w:rsidP="00183965" w:rsidR="00183965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926334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09568B">
        <w:rPr>
          <w:bCs/>
        </w:rPr>
        <w:t>i stečajni upravitelj obavio</w:t>
      </w:r>
      <w:r w:rsidR="00B03C6B">
        <w:rPr>
          <w:bCs/>
        </w:rPr>
        <w:t xml:space="preserve"> je sve</w:t>
      </w:r>
      <w:r>
        <w:rPr>
          <w:bCs/>
        </w:rPr>
        <w:t xml:space="preserve"> potrebne radnje, te je sastavi</w:t>
      </w:r>
      <w:r w:rsidR="0009568B">
        <w:rPr>
          <w:bCs/>
        </w:rPr>
        <w:t xml:space="preserve">o </w:t>
      </w:r>
      <w:r w:rsidR="00B03C6B">
        <w:rPr>
          <w:bCs/>
        </w:rPr>
        <w:t xml:space="preserve"> i </w:t>
      </w:r>
      <w:r>
        <w:rPr>
          <w:bCs/>
        </w:rPr>
        <w:t>dostavi</w:t>
      </w:r>
      <w:r w:rsidR="00711DCC">
        <w:rPr>
          <w:bCs/>
        </w:rPr>
        <w:t>o svoje</w:t>
      </w:r>
      <w:r w:rsidR="00B03C6B">
        <w:rPr>
          <w:bCs/>
        </w:rPr>
        <w:t xml:space="preserve"> pisano izvješće</w:t>
      </w:r>
      <w:r w:rsidR="00711DCC">
        <w:rPr>
          <w:bCs/>
        </w:rPr>
        <w:t xml:space="preserve"> od 11. rujna</w:t>
      </w:r>
      <w:r w:rsidR="00472B1B">
        <w:rPr>
          <w:bCs/>
        </w:rPr>
        <w:t xml:space="preserve"> </w:t>
      </w:r>
      <w:r w:rsidR="00136E56">
        <w:rPr>
          <w:bCs/>
        </w:rPr>
        <w:t>2017</w:t>
      </w:r>
      <w:r w:rsidR="004B1D71">
        <w:rPr>
          <w:bCs/>
        </w:rPr>
        <w:t>.</w:t>
      </w:r>
      <w:r w:rsidR="00711DCC">
        <w:rPr>
          <w:bCs/>
        </w:rPr>
        <w:t xml:space="preserve"> godine te je nazočio</w:t>
      </w:r>
      <w:r w:rsidR="00472B1B">
        <w:rPr>
          <w:bCs/>
        </w:rPr>
        <w:t xml:space="preserve"> </w:t>
      </w:r>
      <w:r w:rsidR="00B03C6B">
        <w:rPr>
          <w:bCs/>
        </w:rPr>
        <w:t>ročištu radi izjašnjenja o prijedl</w:t>
      </w:r>
      <w:r w:rsidR="00E15FED">
        <w:rPr>
          <w:bCs/>
        </w:rPr>
        <w:t>ogu i raspravi o pretpostavkama</w:t>
      </w:r>
      <w:r w:rsidR="00B03C6B">
        <w:rPr>
          <w:bCs/>
        </w:rPr>
        <w:t xml:space="preserve"> za otvaranje stečajnog postupka održanog dana </w:t>
      </w:r>
      <w:r w:rsidR="00711DCC">
        <w:rPr>
          <w:bCs/>
        </w:rPr>
        <w:t xml:space="preserve">21. rujna </w:t>
      </w:r>
      <w:r w:rsidR="00472B1B">
        <w:rPr>
          <w:bCs/>
        </w:rPr>
        <w:t xml:space="preserve"> 2017. godine. </w:t>
      </w:r>
    </w:p>
    <w:p w:rsidRDefault="00BB13AD" w:rsidP="00E15FED" w:rsidR="00BB13AD">
      <w:pPr>
        <w:jc w:val="both"/>
      </w:pPr>
    </w:p>
    <w:p w:rsidRDefault="00A610FA" w:rsidP="00E15FED" w:rsidR="00A610FA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B753C3">
        <w:rPr>
          <w:bCs/>
        </w:rPr>
        <w:t>1</w:t>
      </w:r>
      <w:r w:rsidR="00711DCC">
        <w:rPr>
          <w:bCs/>
        </w:rPr>
        <w:t xml:space="preserve">5. veljače 2018. </w:t>
      </w:r>
      <w:r w:rsidR="00472B1B">
        <w:rPr>
          <w:bCs/>
        </w:rPr>
        <w:t xml:space="preserve"> godine privremen</w:t>
      </w:r>
      <w:r w:rsidR="00183965">
        <w:rPr>
          <w:bCs/>
        </w:rPr>
        <w:t xml:space="preserve">i stečajni upravitelj </w:t>
      </w:r>
      <w:r w:rsidR="00472B1B">
        <w:rPr>
          <w:bCs/>
        </w:rPr>
        <w:t xml:space="preserve"> u spis je dostavi</w:t>
      </w:r>
      <w:r w:rsidR="00183965">
        <w:rPr>
          <w:bCs/>
        </w:rPr>
        <w:t xml:space="preserve">o </w:t>
      </w:r>
      <w:r>
        <w:rPr>
          <w:bCs/>
        </w:rPr>
        <w:t xml:space="preserve"> zahtjev za određivanje nagrade za obavljene poslove privremenog stečajnog upravitelja.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</w:t>
      </w:r>
      <w:r w:rsidR="00472B1B">
        <w:t>obujam poslova i rad privremen</w:t>
      </w:r>
      <w:r w:rsidR="00183965">
        <w:t>og stečajnog upravitelja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183965">
        <w:t xml:space="preserve">21. veljača </w:t>
      </w:r>
      <w:r w:rsidR="00472B1B">
        <w:t xml:space="preserve"> 2018.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72B1B" w:rsidP="009A6857" w:rsidR="009A6857">
      <w:pPr>
        <w:pStyle w:val="Tijeloteksta"/>
        <w:jc w:val="left"/>
      </w:pPr>
      <w:r>
        <w:t xml:space="preserve">Maja Kocijan 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A11620" w:rsidP="009A6857" w:rsidR="009A6857">
      <w:pPr>
        <w:pStyle w:val="Tijeloteksta"/>
        <w:numPr>
          <w:ilvl w:val="0"/>
          <w:numId w:val="21"/>
        </w:numPr>
        <w:jc w:val="left"/>
      </w:pPr>
      <w:r>
        <w:t>Stečajn</w:t>
      </w:r>
      <w:r w:rsidR="00183965">
        <w:t xml:space="preserve">i upravitelj Vinko Ljubičić           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11620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kal.</w:t>
      </w:r>
      <w:r w:rsidR="00183965">
        <w:t xml:space="preserve"> 6/3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68B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07E7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965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128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0141D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1DCC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2D94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081A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2270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2017.</izvorni_sadrzaj>
    <derivirana_varijabla naziv="DomainObject.Predmet.DatumRjesavanja_1">2.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DUNAVSKA PLOVIDBA-VUKOVAR d.o.o. za prijevoz robe riječnim putom</izvorni_sadrzaj>
    <derivirana_varijabla naziv="DomainObject.Predmet.ProtustrankaFormated_1">  DUNAVSKA PLOVIDBA-VUKOVAR d.o.o. za prijevoz robe riječnim putom</derivirana_varijabla>
  </DomainObject.Predmet.ProtustrankaFormated>
  <DomainObject.Predmet.ProtustrankaFormatedOIB>
    <izvorni_sadrzaj>  DUNAVSKA PLOVIDBA-VUKOVAR d.o.o. za prijevoz robe riječnim putom, OIB 26153386982</izvorni_sadrzaj>
    <derivirana_varijabla naziv="DomainObject.Predmet.ProtustrankaFormatedOIB_1">  DUNAVSKA PLOVIDBA-VUKOVAR d.o.o. za prijevoz robe riječnim putom, OIB 26153386982</derivirana_varijabla>
  </DomainObject.Predmet.ProtustrankaFormatedOIB>
  <DomainObject.Predmet.ProtustrankaFormatedWithAdress>
    <izvorni_sadrzaj> DUNAVSKA PLOVIDBA-VUKOVAR d.o.o. za prijevoz robe riječnim putom, Dunavski prilaz bb, 32000 Vukovar</izvorni_sadrzaj>
    <derivirana_varijabla naziv="DomainObject.Predmet.ProtustrankaFormatedWithAdress_1"> DUNAVSKA PLOVIDBA-VUKOVAR d.o.o. za prijevoz robe riječnim putom, Dunavski prilaz bb, 32000 Vukovar</derivirana_varijabla>
  </DomainObject.Predmet.ProtustrankaFormatedWithAdress>
  <DomainObject.Predmet.ProtustrankaFormatedWithAdressOIB>
    <izvorni_sadrzaj> DUNAVSKA PLOVIDBA-VUKOVAR d.o.o. za prijevoz robe riječnim putom, OIB 26153386982, Dunavski prilaz bb, 32000 Vukovar</izvorni_sadrzaj>
    <derivirana_varijabla naziv="DomainObject.Predmet.ProtustrankaFormatedWithAdressOIB_1"> DUNAVSKA PLOVIDBA-VUKOVAR d.o.o. za prijevoz robe riječnim putom, OIB 26153386982, Dunavski prilaz bb, 32000 Vukovar</derivirana_varijabla>
  </DomainObject.Predmet.ProtustrankaFormatedWithAdressOIB>
  <DomainObject.Predmet.ProtustrankaWithAdress>
    <izvorni_sadrzaj>DUNAVSKA PLOVIDBA-VUKOVAR d.o.o. za prijevoz robe riječnim putom Dunavski prilaz bb, 32000 Vukovar</izvorni_sadrzaj>
    <derivirana_varijabla naziv="DomainObject.Predmet.ProtustrankaWithAdress_1">DUNAVSKA PLOVIDBA-VUKOVAR d.o.o. za prijevoz robe riječnim putom Dunavski prilaz bb, 32000 Vukovar</derivirana_varijabla>
  </DomainObject.Predmet.ProtustrankaWithAdress>
  <DomainObject.Predmet.ProtustrankaWithAdressOIB>
    <izvorni_sadrzaj>DUNAVSKA PLOVIDBA-VUKOVAR d.o.o. za prijevoz robe riječnim putom, OIB 26153386982, Dunavski prilaz bb, 32000 Vukovar</izvorni_sadrzaj>
    <derivirana_varijabla naziv="DomainObject.Predmet.ProtustrankaWithAdressOIB_1">DUNAVSKA PLOVIDBA-VUKOVAR d.o.o. za prijevoz robe riječnim putom, OIB 26153386982, Dunavski prilaz bb, 32000 Vukovar</derivirana_varijabla>
  </DomainObject.Predmet.ProtustrankaWithAdressOIB>
  <DomainObject.Predmet.ProtustrankaNazivFormated>
    <izvorni_sadrzaj>DUNAVSKA PLOVIDBA-VUKOVAR d.o.o. za prijevoz robe riječnim putom</izvorni_sadrzaj>
    <derivirana_varijabla naziv="DomainObject.Predmet.ProtustrankaNazivFormated_1">DUNAVSKA PLOVIDBA-VUKOVAR d.o.o. za prijevoz robe riječnim putom</derivirana_varijabla>
  </DomainObject.Predmet.ProtustrankaNazivFormated>
  <DomainObject.Predmet.ProtustrankaNazivFormatedOIB>
    <izvorni_sadrzaj>DUNAVSKA PLOVIDBA-VUKOVAR d.o.o. za prijevoz robe riječnim putom, OIB 26153386982</izvorni_sadrzaj>
    <derivirana_varijabla naziv="DomainObject.Predmet.ProtustrankaNazivFormatedOIB_1">DUNAVSKA PLOVIDBA-VUKOVAR d.o.o. za prijevoz robe riječnim putom, OIB 26153386982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osiguranje d.d.</izvorni_sadrzaj>
    <derivirana_varijabla naziv="DomainObject.Predmet.StrankaFormated_1">  CROATIA osiguranje d.d.</derivirana_varijabla>
  </DomainObject.Predmet.StrankaFormated>
  <DomainObject.Predmet.StrankaFormatedOIB>
    <izvorni_sadrzaj>  CROATIA osiguranje d.d., OIB 26187994862</izvorni_sadrzaj>
    <derivirana_varijabla naziv="DomainObject.Predmet.StrankaFormatedOIB_1">  CROATIA osiguranje d.d., OIB 26187994862</derivirana_varijabla>
  </DomainObject.Predmet.StrankaFormatedOIB>
  <DomainObject.Predmet.StrankaFormatedWithAdress>
    <izvorni_sadrzaj> CROATIA osiguranje d.d., Miramarska 22, 10000 Zagreb</izvorni_sadrzaj>
    <derivirana_varijabla naziv="DomainObject.Predmet.StrankaFormatedWithAdress_1"> CROATIA osiguranje d.d., Miramarska 22, 10000 Zagreb</derivirana_varijabla>
  </DomainObject.Predmet.StrankaFormatedWithAdress>
  <DomainObject.Predmet.StrankaFormatedWithAdressOIB>
    <izvorni_sadrzaj> CROATIA osiguranje d.d., OIB 26187994862, Miramarska 22, 10000 Zagreb</izvorni_sadrzaj>
    <derivirana_varijabla naziv="DomainObject.Predmet.StrankaFormatedWithAdressOIB_1"> CROATIA osiguranje d.d., OIB 26187994862, Miramarska 22, 10000 Zagreb</derivirana_varijabla>
  </DomainObject.Predmet.StrankaFormatedWithAdressOIB>
  <DomainObject.Predmet.StrankaWithAdress>
    <izvorni_sadrzaj>CROATIA osiguranje d.d. Miramarska 22,10000 Zagreb</izvorni_sadrzaj>
    <derivirana_varijabla naziv="DomainObject.Predmet.StrankaWithAdress_1">CROATIA osiguranje d.d. Miramarska 22,10000 Zagreb</derivirana_varijabla>
  </DomainObject.Predmet.StrankaWithAdress>
  <DomainObject.Predmet.StrankaWithAdressOIB>
    <izvorni_sadrzaj>CROATIA osiguranje d.d., OIB 26187994862, Miramarska 22,10000 Zagreb</izvorni_sadrzaj>
    <derivirana_varijabla naziv="DomainObject.Predmet.StrankaWithAdressOIB_1">CROATIA osiguranje d.d., OIB 26187994862, Miramarska 22,10000 Zagreb</derivirana_varijabla>
  </DomainObject.Predmet.StrankaWithAdressOIB>
  <DomainObject.Predmet.StrankaNazivFormated>
    <izvorni_sadrzaj>CROATIA osiguranje d.d.</izvorni_sadrzaj>
    <derivirana_varijabla naziv="DomainObject.Predmet.StrankaNazivFormated_1">CROATIA osiguranje d.d.</derivirana_varijabla>
  </DomainObject.Predmet.StrankaNazivFormated>
  <DomainObject.Predmet.StrankaNazivFormatedOIB>
    <izvorni_sadrzaj>CROATIA osiguranje d.d., OIB 26187994862</izvorni_sadrzaj>
    <derivirana_varijabla naziv="DomainObject.Predmet.StrankaNazivFormatedOIB_1">CROATIA osiguranje d.d., OIB 26187994862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CROATIA osiguranje d.d.</item>
    </izvorni_sadrzaj>
    <derivirana_varijabla naziv="DomainObject.Predmet.StrankaListFormated_1">
      <item>CROATIA osiguranje d.d.</item>
    </derivirana_varijabla>
  </DomainObject.Predmet.StrankaListFormated>
  <DomainObject.Predmet.StrankaListFormatedOIB>
    <izvorni_sadrzaj>
      <item>CROATIA osiguranje d.d., OIB 26187994862</item>
    </izvorni_sadrzaj>
    <derivirana_varijabla naziv="DomainObject.Predmet.StrankaListFormatedOIB_1">
      <item>CROATIA osiguranje d.d., OIB 26187994862</item>
    </derivirana_varijabla>
  </DomainObject.Predmet.StrankaListFormatedOIB>
  <DomainObject.Predmet.StrankaListFormatedWithAdress>
    <izvorni_sadrzaj>
      <item>CROATIA osiguranje d.d., Miramarska 22, 10000 Zagreb</item>
    </izvorni_sadrzaj>
    <derivirana_varijabla naziv="DomainObject.Predmet.StrankaListFormatedWithAdress_1">
      <item>CROATIA osiguranje d.d., Miramarska 22, 10000 Zagreb</item>
    </derivirana_varijabla>
  </DomainObject.Predmet.StrankaListFormatedWithAdress>
  <DomainObject.Predmet.StrankaListFormatedWithAdressOIB>
    <izvorni_sadrzaj>
      <item>CROATIA osiguranje d.d., OIB 26187994862, Miramarska 22, 10000 Zagreb</item>
    </izvorni_sadrzaj>
    <derivirana_varijabla naziv="DomainObject.Predmet.StrankaListFormatedWithAdressOIB_1">
      <item>CROATIA osiguranje d.d., OIB 26187994862, Miramarska 22, 10000 Zagreb</item>
    </derivirana_varijabla>
  </DomainObject.Predmet.StrankaListFormatedWithAdressOIB>
  <DomainObject.Predmet.StrankaListNazivFormated>
    <izvorni_sadrzaj>
      <item>CROATIA osiguranje d.d.</item>
    </izvorni_sadrzaj>
    <derivirana_varijabla naziv="DomainObject.Predmet.StrankaListNazivFormated_1">
      <item>CROATIA osiguranje d.d.</item>
    </derivirana_varijabla>
  </DomainObject.Predmet.StrankaListNazivFormated>
  <DomainObject.Predmet.StrankaListNazivFormatedOIB>
    <izvorni_sadrzaj>
      <item>CROATIA osiguranje d.d., OIB 26187994862</item>
    </izvorni_sadrzaj>
    <derivirana_varijabla naziv="DomainObject.Predmet.StrankaListNazivFormatedOIB_1">
      <item>CROATIA osiguranje d.d., OIB 26187994862</item>
    </derivirana_varijabla>
  </DomainObject.Predmet.StrankaListNazivFormatedOIB>
  <DomainObject.Predmet.ProtuStrankaListFormated>
    <izvorni_sadrzaj>
      <item>DUNAVSKA PLOVIDBA-VUKOVAR d.o.o. za prijevoz robe riječnim putom</item>
    </izvorni_sadrzaj>
    <derivirana_varijabla naziv="DomainObject.Predmet.ProtuStrankaListFormated_1">
      <item>DUNAVSKA PLOVIDBA-VUKOVAR d.o.o. za prijevoz robe riječnim putom</item>
    </derivirana_varijabla>
  </DomainObject.Predmet.ProtuStrankaListFormated>
  <DomainObject.Predmet.ProtuStrankaListFormatedOIB>
    <izvorni_sadrzaj>
      <item>DUNAVSKA PLOVIDBA-VUKOVAR d.o.o. za prijevoz robe riječnim putom, OIB 26153386982</item>
    </izvorni_sadrzaj>
    <derivirana_varijabla naziv="DomainObject.Predmet.ProtuStrankaListFormatedOIB_1">
      <item>DUNAVSKA PLOVIDBA-VUKOVAR d.o.o. za prijevoz robe riječnim putom, OIB 26153386982</item>
    </derivirana_varijabla>
  </DomainObject.Predmet.ProtuStrankaListFormatedOIB>
  <DomainObject.Predmet.ProtuStrankaListFormatedWithAdress>
    <izvorni_sadrzaj>
      <item>DUNAVSKA PLOVIDBA-VUKOVAR d.o.o. za prijevoz robe riječnim putom, Dunavski prilaz bb, 32000 Vukovar</item>
    </izvorni_sadrzaj>
    <derivirana_varijabla naziv="DomainObject.Predmet.ProtuStrankaListFormatedWithAdress_1">
      <item>DUNAVSKA PLOVIDBA-VUKOVAR d.o.o. za prijevoz robe riječnim putom, Dunavski prilaz bb, 32000 Vukovar</item>
    </derivirana_varijabla>
  </DomainObject.Predmet.ProtuStrankaListFormatedWithAdress>
  <DomainObject.Predmet.ProtuStrankaListFormatedWithAdressOIB>
    <izvorni_sadrzaj>
      <item>DUNAVSKA PLOVIDBA-VUKOVAR d.o.o. za prijevoz robe riječnim putom, OIB 26153386982, Dunavski prilaz bb, 32000 Vukovar</item>
    </izvorni_sadrzaj>
    <derivirana_varijabla naziv="DomainObject.Predmet.ProtuStrankaListFormatedWithAdressOIB_1">
      <item>DUNAVSKA PLOVIDBA-VUKOVAR d.o.o. za prijevoz robe riječnim putom, OIB 26153386982, Dunavski prilaz bb, 32000 Vukovar</item>
    </derivirana_varijabla>
  </DomainObject.Predmet.ProtuStrankaListFormatedWithAdressOIB>
  <DomainObject.Predmet.ProtuStrankaListNazivFormated>
    <izvorni_sadrzaj>
      <item>DUNAVSKA PLOVIDBA-VUKOVAR d.o.o. za prijevoz robe riječnim putom</item>
    </izvorni_sadrzaj>
    <derivirana_varijabla naziv="DomainObject.Predmet.ProtuStrankaListNazivFormated_1">
      <item>DUNAVSKA PLOVIDBA-VUKOVAR d.o.o. za prijevoz robe riječnim putom</item>
    </derivirana_varijabla>
  </DomainObject.Predmet.ProtuStrankaListNazivFormated>
  <DomainObject.Predmet.ProtuStrankaListNazivFormatedOIB>
    <izvorni_sadrzaj>
      <item>DUNAVSKA PLOVIDBA-VUKOVAR d.o.o. za prijevoz robe riječnim putom, OIB 26153386982</item>
    </izvorni_sadrzaj>
    <derivirana_varijabla naziv="DomainObject.Predmet.ProtuStrankaListNazivFormatedOIB_1">
      <item>DUNAVSKA PLOVIDBA-VUKOVAR d.o.o. za prijevoz robe riječnim putom, OIB 26153386982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d.d.</izvorni_sadrzaj>
    <derivirana_varijabla naziv="DomainObject.Predmet.StrankaIDrugi_1">CROATIA osiguranje d.d.</derivirana_varijabla>
  </DomainObject.Predmet.StrankaIDrugi>
  <DomainObject.Predmet.ProtustrankaIDrugi>
    <izvorni_sadrzaj>DUNAVSKA PLOVIDBA-VUKOVAR d.o.o. za prijevoz robe riječnim putom</izvorni_sadrzaj>
    <derivirana_varijabla naziv="DomainObject.Predmet.ProtustrankaIDrugi_1">DUNAVSKA PLOVIDBA-VUKOVAR d.o.o. za prijevoz robe riječnim putom</derivirana_varijabla>
  </DomainObject.Predmet.ProtustrankaIDrugi>
  <DomainObject.Predmet.StrankaIDrugiAdressOIB>
    <izvorni_sadrzaj>CROATIA osiguranje d.d., OIB 26187994862, Miramarska 22, 10000 Zagreb</izvorni_sadrzaj>
    <derivirana_varijabla naziv="DomainObject.Predmet.StrankaIDrugiAdressOIB_1">CROATIA osiguranje d.d., OIB 26187994862, Miramarska 22, 10000 Zagreb</derivirana_varijabla>
  </DomainObject.Predmet.StrankaIDrugiAdressOIB>
  <DomainObject.Predmet.ProtustrankaIDrugiAdressOIB>
    <izvorni_sadrzaj>DUNAVSKA PLOVIDBA-VUKOVAR d.o.o. za prijevoz robe riječnim putom, OIB 26153386982, Dunavski prilaz bb, 32000 Vukovar</izvorni_sadrzaj>
    <derivirana_varijabla naziv="DomainObject.Predmet.ProtustrankaIDrugiAdressOIB_1">DUNAVSKA PLOVIDBA-VUKOVAR d.o.o. za prijevoz robe riječnim putom, OIB 26153386982, Dunavski prilaz 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2017.</izvorni_sadrzaj>
    <derivirana_varijabla naziv="DomainObject.Predmet.OdlukaRjesenje.DatumDonosenjaOdluke_1">2. studenog 2017.</derivirana_varijabla>
  </DomainObject.Predmet.OdlukaRjesenje.DatumDonosenjaOdluke>
  <DomainObject.Predmet.OdlukaRjesenje.DatumPravomocnosti>
    <izvorni_sadrzaj>21. studenog 2017.</izvorni_sadrzaj>
    <derivirana_varijabla naziv="DomainObject.Predmet.OdlukaRjesenje.DatumPravomocnosti_1">21. studenog 2017.</derivirana_varijabla>
  </DomainObject.Predmet.OdlukaRjesenje.DatumPravomocnosti>
  <DomainObject.Predmet.OdlukaRjesenje.Oznaka>
    <izvorni_sadrzaj>St-283/2016-17</izvorni_sadrzaj>
    <derivirana_varijabla naziv="DomainObject.Predmet.OdlukaRjesenje.Oznaka_1">St-283/2016-17</derivirana_varijabla>
  </DomainObject.Predmet.OdlukaRjesenje.Oznaka>
  <DomainObject.Predmet.SudioniciListNaziv>
    <izvorni_sadrzaj>
      <item>CROATIA osiguranje d.d.</item>
      <item>DUNAVSKA PLOVIDBA-VUKOVAR d.o.o. za prijevoz robe riječnim putom</item>
    </izvorni_sadrzaj>
    <derivirana_varijabla naziv="DomainObject.Predmet.SudioniciListNaziv_1">
      <item>CROATIA osiguranje d.d.</item>
      <item>DUNAVSKA PLOVIDBA-VUKOVAR d.o.o. za prijevoz robe riječnim putom</item>
    </derivirana_varijabla>
  </DomainObject.Predmet.SudioniciListNaziv>
  <DomainObject.Predmet.SudioniciListAdressOIB>
    <izvorni_sadrzaj>
      <item>CROATIA osiguranje d.d., OIB 26187994862, Miramarska 22,10000 Zagreb</item>
      <item>DUNAVSKA PLOVIDBA-VUKOVAR d.o.o. za prijevoz robe riječnim putom, OIB 26153386982, Dunavski prilaz bb,32000 Vukovar</item>
    </izvorni_sadrzaj>
    <derivirana_varijabla naziv="DomainObject.Predmet.SudioniciListAdressOIB_1">
      <item>CROATIA osiguranje d.d., OIB 26187994862, Miramarska 22,10000 Zagreb</item>
      <item>DUNAVSKA PLOVIDBA-VUKOVAR d.o.o. za prijevoz robe riječnim putom, OIB 26153386982, Dunavski prilaz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26187994862</item>
      <item>, OIB 26153386982</item>
    </izvorni_sadrzaj>
    <derivirana_varijabla naziv="DomainObject.Predmet.SudioniciListNazivOIB_1">
      <item>, OIB 26187994862</item>
      <item>, OIB 26153386982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0E78C-CB7B-4C55-ACB6-D827FA114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2611</properties:Characters>
  <properties:Lines>90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2018-02-21T06:50:00Z</dcterms:created>
  <dc:creator>hermanj</dc:creator>
  <cp:lastModifiedBy>Maja Kocijan</cp:lastModifiedBy>
  <cp:lastPrinted>2018-02-21T07:01:00Z</cp:lastPrinted>
  <dcterms:modified xmlns:xsi="http://www.w3.org/2001/XMLSchema-instance" xsi:type="dcterms:W3CDTF">2018-02-21T07:07:00Z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Vinko Ljubičić.docx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