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e662e" w14:paraId="2be662e" w:rsidRDefault="0001285B" w:rsidP="0001285B" w:rsidR="0001285B" w:rsidRPr="00747C37">
      <w:pPr>
        <w:pStyle w:val="Zaglavlje"/>
        <w:jc w:val="right"/>
        <w15:collapsed w:val="false"/>
      </w:pPr>
      <w:bookmarkStart w:name="_GoBack" w:id="0"/>
      <w:bookmarkEnd w:id="0"/>
      <w:r>
        <w:rPr>
          <w:rFonts w:cs="Arial" w:hAnsi="Arial" w:ascii="Arial"/>
        </w:rPr>
        <w:tab/>
      </w:r>
      <w:r>
        <w:rPr>
          <w:rFonts w:cs="Arial" w:hAnsi="Arial" w:ascii="Arial"/>
        </w:rPr>
        <w:tab/>
      </w:r>
      <w:r>
        <w:t>8 St-322/14-119</w:t>
      </w:r>
    </w:p>
    <w:p w:rsidRDefault="00EE27D1" w:rsidP="00EE27D1" w:rsidR="00EE27D1">
      <w:pPr>
        <w:rPr>
          <w:sz w:val="22"/>
          <w:szCs w:val="22"/>
        </w:rPr>
      </w:pPr>
    </w:p>
    <w:p w:rsidRDefault="00E918B6" w:rsidP="00EE27D1" w:rsidR="00E918B6" w:rsidRPr="00747C37">
      <w:pPr>
        <w:rPr>
          <w:sz w:val="22"/>
          <w:szCs w:val="22"/>
        </w:rPr>
      </w:pPr>
    </w:p>
    <w:p w:rsidRDefault="001553F3" w:rsidP="00EE27D1" w:rsidR="001553F3"/>
    <w:p w:rsidRDefault="00747C37" w:rsidP="00747C37" w:rsidR="00EE27D1" w:rsidRPr="0001285B">
      <w:pPr>
        <w:jc w:val="center"/>
      </w:pPr>
      <w:r w:rsidRPr="0001285B">
        <w:t>R E P U B L I K A   H R V A T S K A</w:t>
      </w:r>
    </w:p>
    <w:p w:rsidRDefault="001553F3" w:rsidP="00EE27D1" w:rsidR="001553F3" w:rsidRPr="0001285B"/>
    <w:p w:rsidRDefault="00EE27D1" w:rsidP="00EE27D1" w:rsidR="00EE27D1" w:rsidRPr="0001285B">
      <w:pPr>
        <w:jc w:val="center"/>
      </w:pPr>
      <w:r w:rsidRPr="0001285B">
        <w:t>R J E Š E N J E</w:t>
      </w:r>
    </w:p>
    <w:p w:rsidRDefault="00E168D5" w:rsidP="00E168D5" w:rsidR="00E168D5" w:rsidRPr="00E168D5">
      <w:pPr>
        <w:jc w:val="both"/>
      </w:pPr>
    </w:p>
    <w:p w:rsidRDefault="00E168D5" w:rsidP="0001285B" w:rsidR="00E168D5" w:rsidRPr="00E168D5">
      <w:pPr>
        <w:ind w:firstLine="708"/>
        <w:jc w:val="both"/>
      </w:pPr>
      <w:r w:rsidRPr="00E168D5">
        <w:t>Trgovački sud u Rijeci po sutkinji tog suda Emi Brdovčak u stečajnom  postupku nad dužnikom CENTAROPREMA d.o.o. Rijeka u stečaju, Lošinjska 16, OIB: 41885730867, MBS: 040005304, kojeg zastupa stečajna upraviteljica Violeta Peljušić iz Rijeke, Draga Gervais</w:t>
      </w:r>
      <w:r w:rsidR="00F760FE">
        <w:t>a 48, 12</w:t>
      </w:r>
      <w:r>
        <w:t>. lip</w:t>
      </w:r>
      <w:r w:rsidRPr="00E168D5">
        <w:t>nja 2017.</w:t>
      </w:r>
    </w:p>
    <w:p w:rsidRDefault="004049D1" w:rsidP="00EE27D1" w:rsidR="004049D1">
      <w:pPr>
        <w:jc w:val="both"/>
      </w:pPr>
    </w:p>
    <w:p w:rsidRDefault="00EE27D1" w:rsidP="00EE27D1" w:rsidR="00EE27D1" w:rsidRPr="0001285B">
      <w:pPr>
        <w:jc w:val="center"/>
      </w:pPr>
      <w:r w:rsidRPr="0001285B">
        <w:t>r i j e š i o    j e</w:t>
      </w:r>
    </w:p>
    <w:p w:rsidRDefault="001553F3" w:rsidP="00EE27D1" w:rsidR="001553F3" w:rsidRPr="00747C37">
      <w:pPr>
        <w:jc w:val="center"/>
      </w:pPr>
    </w:p>
    <w:p w:rsidRDefault="00EE27D1" w:rsidP="0001285B" w:rsidR="004049D1">
      <w:pPr>
        <w:pStyle w:val="Odlomakpopisa"/>
        <w:ind w:left="0"/>
        <w:jc w:val="both"/>
      </w:pPr>
      <w:r w:rsidRPr="00083D8E">
        <w:t>I.</w:t>
      </w:r>
      <w:r w:rsidRPr="00747C37">
        <w:t xml:space="preserve"> </w:t>
      </w:r>
      <w:r w:rsidR="009B00AB">
        <w:tab/>
      </w:r>
      <w:r w:rsidR="00083D8E">
        <w:t>Utvrđuje se da je kupac</w:t>
      </w:r>
      <w:r w:rsidR="00E168D5">
        <w:t xml:space="preserve"> GOES d.o.o. Rijeka, Titov trg 6, OIB: 28080982343</w:t>
      </w:r>
      <w:r w:rsidR="004049D1">
        <w:t xml:space="preserve">, </w:t>
      </w:r>
      <w:r w:rsidR="00083D8E">
        <w:t>ponudi</w:t>
      </w:r>
      <w:r w:rsidR="004049D1">
        <w:t>o</w:t>
      </w:r>
      <w:r w:rsidR="00083D8E">
        <w:t xml:space="preserve"> najveću cijenu u iznosu</w:t>
      </w:r>
      <w:r w:rsidR="004049D1">
        <w:t xml:space="preserve"> od </w:t>
      </w:r>
      <w:r w:rsidR="00E168D5">
        <w:t xml:space="preserve">6.442.500,00 </w:t>
      </w:r>
      <w:r w:rsidR="004049D1">
        <w:t>kn</w:t>
      </w:r>
      <w:r w:rsidR="00083D8E">
        <w:t xml:space="preserve">, pa </w:t>
      </w:r>
      <w:r w:rsidR="008F5586">
        <w:t>su</w:t>
      </w:r>
      <w:r w:rsidR="00083D8E">
        <w:t xml:space="preserve"> sukladno čl.103. st.</w:t>
      </w:r>
      <w:r w:rsidR="004049D1">
        <w:t xml:space="preserve"> </w:t>
      </w:r>
      <w:r w:rsidR="00083D8E">
        <w:t>3. Ovršnog zakona (</w:t>
      </w:r>
      <w:r w:rsidR="004049D1">
        <w:t>„</w:t>
      </w:r>
      <w:r w:rsidR="00083D8E">
        <w:t>Narodne novine</w:t>
      </w:r>
      <w:r w:rsidR="004049D1">
        <w:t>“</w:t>
      </w:r>
      <w:r w:rsidR="00083D8E">
        <w:t xml:space="preserve"> </w:t>
      </w:r>
      <w:r w:rsidR="000B1D31">
        <w:t xml:space="preserve">broj </w:t>
      </w:r>
      <w:r w:rsidR="00083D8E">
        <w:t xml:space="preserve">112/12, 25/13 i 93/14, dalje; OZ-a) ispunjene pretpostavke da </w:t>
      </w:r>
      <w:r w:rsidR="00E168D5">
        <w:t>mu se dosudi nekretnina upisana</w:t>
      </w:r>
      <w:r w:rsidR="00083D8E">
        <w:t xml:space="preserve"> u zemljišnim knjigama </w:t>
      </w:r>
      <w:r w:rsidR="004049D1">
        <w:t xml:space="preserve">Općinskog suda u Rijeci, </w:t>
      </w:r>
      <w:r w:rsidR="00E168D5">
        <w:t>k.o. 324574, Kastav, označena</w:t>
      </w:r>
      <w:r w:rsidR="004049D1">
        <w:t xml:space="preserve"> kao:</w:t>
      </w:r>
    </w:p>
    <w:p w:rsidRDefault="004049D1" w:rsidP="004049D1" w:rsidR="004049D1">
      <w:pPr>
        <w:pStyle w:val="Odlomakpopisa"/>
        <w:jc w:val="both"/>
      </w:pPr>
    </w:p>
    <w:p w:rsidRDefault="004049D1" w:rsidP="0001285B" w:rsidR="004049D1">
      <w:pPr>
        <w:pStyle w:val="Odlomakpopisa"/>
        <w:ind w:left="0"/>
        <w:jc w:val="both"/>
      </w:pPr>
      <w:r>
        <w:t>-</w:t>
      </w:r>
      <w:r>
        <w:tab/>
        <w:t>k.č.br.</w:t>
      </w:r>
      <w:r w:rsidR="00E168D5">
        <w:t xml:space="preserve"> 3787, upisana u z.k.ul. broj 3453</w:t>
      </w:r>
      <w:r>
        <w:t xml:space="preserve">, koja u naravi predstavlja </w:t>
      </w:r>
      <w:r w:rsidR="00E168D5">
        <w:t>proizvodnu halu i dvorište, površine 5123  m2.</w:t>
      </w:r>
      <w:r>
        <w:t xml:space="preserve"> </w:t>
      </w:r>
    </w:p>
    <w:p w:rsidRDefault="00083D8E" w:rsidP="00361459" w:rsidR="00083D8E">
      <w:pPr>
        <w:jc w:val="both"/>
      </w:pPr>
    </w:p>
    <w:p w:rsidRDefault="00083D8E" w:rsidP="0001285B" w:rsidR="00E168D5">
      <w:pPr>
        <w:jc w:val="both"/>
      </w:pPr>
      <w:r>
        <w:t>II.</w:t>
      </w:r>
      <w:r>
        <w:tab/>
      </w:r>
      <w:r w:rsidR="00B32CD7" w:rsidRPr="00747C37">
        <w:t>Kupcu</w:t>
      </w:r>
      <w:r w:rsidR="00E168D5">
        <w:t xml:space="preserve"> </w:t>
      </w:r>
      <w:r w:rsidR="00E168D5" w:rsidRPr="00E168D5">
        <w:t>GOES d.o.o. Rijeka, Titov trg 6, OIB: 28080982343</w:t>
      </w:r>
      <w:r w:rsidR="0055071A">
        <w:t>,</w:t>
      </w:r>
      <w:r w:rsidR="004049D1">
        <w:t xml:space="preserve"> </w:t>
      </w:r>
      <w:r w:rsidR="00B32CD7" w:rsidRPr="00747C37">
        <w:t>dosuđuj</w:t>
      </w:r>
      <w:r w:rsidR="00E168D5">
        <w:t>e</w:t>
      </w:r>
      <w:r w:rsidR="00B32CD7" w:rsidRPr="00747C37">
        <w:t xml:space="preserve"> se nekretnin</w:t>
      </w:r>
      <w:r w:rsidR="00E168D5">
        <w:t>a</w:t>
      </w:r>
      <w:r w:rsidR="00B32CD7" w:rsidRPr="00747C37">
        <w:t xml:space="preserve"> stečajnog dužnika </w:t>
      </w:r>
      <w:r w:rsidR="00E168D5">
        <w:t>upisana u zemljišnim knjigama Općinskog suda u Rijeci, k.o. 324574, Kastav, označena kao k.č.br. 3787, upisana u z.k.ul. broj 3453, koja u naravi predstavlja proizvodnu halu i dvorište, površine 5123  m2.</w:t>
      </w:r>
    </w:p>
    <w:p w:rsidRDefault="00E168D5" w:rsidP="00E168D5" w:rsidR="00E168D5">
      <w:pPr>
        <w:jc w:val="both"/>
      </w:pPr>
    </w:p>
    <w:p w:rsidRDefault="00E168D5" w:rsidP="0001285B" w:rsidR="00E168D5">
      <w:pPr>
        <w:jc w:val="both"/>
      </w:pPr>
      <w:r>
        <w:t xml:space="preserve">III.  </w:t>
      </w:r>
      <w:r>
        <w:tab/>
        <w:t xml:space="preserve">Kupac </w:t>
      </w:r>
      <w:r w:rsidRPr="00E168D5">
        <w:t>GOES d.o.o. Rijeka, Titov trg 6, OIB: 28080982343</w:t>
      </w:r>
      <w:r>
        <w:t xml:space="preserve"> dužan je u roku od trideset dana od dana pravomoćnosti rješenja o dosudi uplatiti razliku kupovnine za nekretninu opisanu u točki I. izreke ovog rješenja u visini od 5.156.000,00 kn (slovima: petmilionastopedesetšesttisućakuna) na poseban račun Agencije IBAN: HR11 2390 0011 3000 2878 7, model: HR11, pod "Poziv na broj" (PNB) kao podatak prvi (P1) treba upisati broj 27634, a kao podatak drugi broj P2 sadržan u tablici pod rednim brojem VII (Lista ponuditelja sa zadnjom najvišom valjanom ponud</w:t>
      </w:r>
      <w:r w:rsidR="003C1649">
        <w:t>om u nadmetanju</w:t>
      </w:r>
      <w:r>
        <w:t xml:space="preserve">). </w:t>
      </w:r>
    </w:p>
    <w:p w:rsidRDefault="00E168D5" w:rsidP="00E168D5" w:rsidR="00E168D5">
      <w:pPr>
        <w:pStyle w:val="Odlomakpopisa"/>
        <w:jc w:val="both"/>
      </w:pPr>
    </w:p>
    <w:p w:rsidRDefault="00E168D5" w:rsidP="0001285B" w:rsidR="00E168D5">
      <w:pPr>
        <w:jc w:val="both"/>
      </w:pPr>
      <w:r>
        <w:t xml:space="preserve">IV. </w:t>
      </w:r>
      <w:r>
        <w:tab/>
        <w:t xml:space="preserve">Određuje se uknjižba prava vlasništva u korist kupca </w:t>
      </w:r>
      <w:r w:rsidR="003C1649" w:rsidRPr="003C1649">
        <w:t>GOES d.o.o. Rijeka</w:t>
      </w:r>
      <w:r w:rsidR="003C1649">
        <w:t xml:space="preserve">, Titov trg 6, OIB: 28080982343, </w:t>
      </w:r>
      <w:r>
        <w:t xml:space="preserve">na dosuđenoj nekretnini stečajnog dužnika </w:t>
      </w:r>
      <w:r w:rsidR="003C1649">
        <w:t>upisanoj u zemljišnim knjigama Općinskog suda u Rijeci, k.o. 324574, Kastav, označenoj kao k.č.br. 3787, upisana u z.k.ul. broj 3453, koja u naravi predstavlja proizvodnu halu i dvorište, površine 5123  m2</w:t>
      </w:r>
      <w:r>
        <w:t>, nakon pravomoćnosti ovog rješenja i nakon što kupac uplati razliku kupovnine navedenu u točki II. izreke ovog rješenja.</w:t>
      </w:r>
    </w:p>
    <w:p w:rsidRDefault="00E168D5" w:rsidP="00E168D5" w:rsidR="00E168D5">
      <w:pPr>
        <w:pStyle w:val="Odlomakpopisa"/>
        <w:jc w:val="both"/>
      </w:pPr>
    </w:p>
    <w:p w:rsidRDefault="00E168D5" w:rsidP="0001285B" w:rsidR="00E168D5">
      <w:pPr>
        <w:jc w:val="both"/>
      </w:pPr>
      <w:r>
        <w:t xml:space="preserve">V. </w:t>
      </w:r>
      <w:r>
        <w:tab/>
        <w:t>Određu</w:t>
      </w:r>
      <w:r w:rsidR="00F760FE">
        <w:t>je se brisanje zemljišnoknjižnih upisa koji prestaju</w:t>
      </w:r>
      <w:r>
        <w:t xml:space="preserve"> prodajom nekretnine </w:t>
      </w:r>
      <w:r w:rsidR="003C1649">
        <w:t xml:space="preserve">upisane u zemljišnim knjigama Općinskog suda u Rijeci, k.o. 324574, Kastav, označena kao </w:t>
      </w:r>
      <w:r w:rsidR="003C1649">
        <w:lastRenderedPageBreak/>
        <w:t xml:space="preserve">k.č.br. 3787, upisana u z.k.ul. broj 3453, koja u naravi predstavlja proizvodnu halu i dvorište, površine 5123  m2 i to: </w:t>
      </w:r>
    </w:p>
    <w:p w:rsidRDefault="003C1649" w:rsidP="003C1649" w:rsidR="003C1649">
      <w:pPr>
        <w:pStyle w:val="Odlomakpopisa"/>
        <w:jc w:val="both"/>
      </w:pPr>
    </w:p>
    <w:p w:rsidRDefault="003C1649" w:rsidP="0001285B" w:rsidR="003C1649">
      <w:pPr>
        <w:pStyle w:val="Odlomakpopisa"/>
        <w:ind w:left="360"/>
        <w:jc w:val="both"/>
      </w:pPr>
      <w:r>
        <w:t xml:space="preserve">- </w:t>
      </w:r>
      <w:r w:rsidR="0001285B">
        <w:tab/>
      </w:r>
      <w:r w:rsidR="00F760FE">
        <w:t xml:space="preserve">7. 1. </w:t>
      </w:r>
      <w:r>
        <w:t>uknjižbe prava zaloga</w:t>
      </w:r>
      <w:r w:rsidR="00F760FE">
        <w:t>, zaprimljeno</w:t>
      </w:r>
      <w:r>
        <w:t xml:space="preserve"> 29.06.2010., broj Z-10327/10, na temelju Ugovora o dugoročnom kreditu sa valutnom klauzulom u EUR od 23.lipnja 2010. solem. pod posl.br. OV-7802/10 za iznos glavnice od 441.000,00 EUR u iznosu kunske protuvrijednosti po važećem srednjem tečaju HNB s ugovorenim naknadama i troškovima i kamatom stopom u visini od 9,0% fiksna i drugim ugovorenim uvjetima, za korist CROATIA BANKA D.D., OIB: 32247795989, ZAGREB, KVATERNIKOV TRG 9, PODRUŽNICA RIJEKA, </w:t>
      </w:r>
    </w:p>
    <w:p w:rsidRDefault="003C1649" w:rsidP="003C1649" w:rsidR="003C1649">
      <w:pPr>
        <w:pStyle w:val="Odlomakpopisa"/>
        <w:jc w:val="both"/>
      </w:pPr>
    </w:p>
    <w:p w:rsidRDefault="00F760FE" w:rsidP="00F760FE" w:rsidR="003C1649">
      <w:pPr>
        <w:pStyle w:val="Odlomakpopisa"/>
        <w:numPr>
          <w:ilvl w:val="0"/>
          <w:numId w:val="13"/>
        </w:numPr>
        <w:jc w:val="both"/>
      </w:pPr>
      <w:r>
        <w:t>8. 1. uknjižbe</w:t>
      </w:r>
      <w:r w:rsidR="003C1649">
        <w:t xml:space="preserve"> prava</w:t>
      </w:r>
      <w:r>
        <w:t xml:space="preserve"> zaloga</w:t>
      </w:r>
      <w:r w:rsidR="003C1649">
        <w:t xml:space="preserve">, zaprimljeno 4.06.2012., broj Z-8572/12, na temelju Sporazuma radi osiguranja novčanog potraživanja </w:t>
      </w:r>
      <w:r>
        <w:t xml:space="preserve">zasnivanjem založnog i podzaložnog prava na nekretninama od 16. svibnja 2012., </w:t>
      </w:r>
      <w:r w:rsidR="003C1649">
        <w:t xml:space="preserve">s prvenstvenim redom upisa prije hipoteke upisane pod posl.br.Z-10327/10 u iznosu 441.000,00 EUR, u iznosu od 906.912,43 EUR-a u kunskoj protuvrijednosti po srednjem tečaju HNB na dan plaćanja, uvećano za redovnu kamatnu stopu 4,0 % godišnje, zateznu kamatu u visini zakonske zatezne kamate, promjenjive, naknade, troškove i ostale uvjete iz navedenog Sporazuma, za korist CROATIA BANKA D.D., OIB: 32247795989, ZAGREB, KVATERNIKOV TRG 9, PODRUŽNICA RIJEKA, RIVA BODULI 1, </w:t>
      </w:r>
    </w:p>
    <w:p w:rsidRDefault="003D6800" w:rsidP="003D6800" w:rsidR="003D6800">
      <w:pPr>
        <w:pStyle w:val="Odlomakpopisa"/>
        <w:ind w:left="1080"/>
        <w:jc w:val="both"/>
      </w:pPr>
    </w:p>
    <w:p w:rsidRDefault="003D6800" w:rsidP="003C1649" w:rsidR="003C1649">
      <w:pPr>
        <w:pStyle w:val="Odlomakpopisa"/>
        <w:numPr>
          <w:ilvl w:val="0"/>
          <w:numId w:val="13"/>
        </w:numPr>
        <w:jc w:val="both"/>
      </w:pPr>
      <w:r>
        <w:t>9. 1.  u</w:t>
      </w:r>
      <w:r w:rsidR="003C1649">
        <w:t>knjižbe podzaložnog</w:t>
      </w:r>
      <w:r>
        <w:t xml:space="preserve"> prava, zaprimljeno 04.06.2012., </w:t>
      </w:r>
      <w:r w:rsidR="003C1649">
        <w:t>broj Z-8572/12, na temelju Sporazuma radi osiguranja novčanog potraživanja</w:t>
      </w:r>
      <w:r>
        <w:t xml:space="preserve"> zasnivanjem založnog i podzaložnog prava na nekretninama od 16. svibnja 2012., </w:t>
      </w:r>
      <w:r w:rsidR="003C1649">
        <w:t xml:space="preserve">s prvenstvenim redom upisa prije hipoteke upisane pod posl.br.Z-10327/10 u iznosu 441.000,00 EUR, u iznosu od 906.912,43 EUR-a u kunskoj protuvrijednosti po srednjem tečaju HNB na dan plaćanja, uvećano za redovnu kamatnu stopu 2,0 % godišnje, zateznu kamatu po stopi predviđenoj Odlukom o kamatnim stopama HBOR-a, promjenjive, naknade, troškove i </w:t>
      </w:r>
      <w:r>
        <w:t>ostale uvjete iz navedenog Spora</w:t>
      </w:r>
      <w:r w:rsidR="003C1649">
        <w:t xml:space="preserve">zuma i Hipotekarne izjave, za korist HRVATSKA BANKA ZA OBNOVU I RAZVITAK, OIB: 26702280390, ZAGREB, STROSSMAYEROV TRG 9, </w:t>
      </w:r>
    </w:p>
    <w:p w:rsidRDefault="003D6800" w:rsidP="003D6800" w:rsidR="003D6800">
      <w:pPr>
        <w:jc w:val="both"/>
      </w:pPr>
    </w:p>
    <w:p w:rsidRDefault="003D6800" w:rsidP="007539C6" w:rsidR="003C1649">
      <w:pPr>
        <w:pStyle w:val="Odlomakpopisa"/>
        <w:numPr>
          <w:ilvl w:val="0"/>
          <w:numId w:val="13"/>
        </w:numPr>
        <w:jc w:val="both"/>
      </w:pPr>
      <w:r>
        <w:t>11. 1. u</w:t>
      </w:r>
      <w:r w:rsidR="007539C6">
        <w:t>knjižbe založnog prava, z</w:t>
      </w:r>
      <w:r w:rsidR="003C1649">
        <w:t>aprimljeno 12.07.2013.</w:t>
      </w:r>
      <w:r>
        <w:t>,</w:t>
      </w:r>
      <w:r w:rsidR="003C1649">
        <w:t xml:space="preserve"> broj Z-9975/13</w:t>
      </w:r>
      <w:r w:rsidR="007539C6">
        <w:t>, n</w:t>
      </w:r>
      <w:r w:rsidR="003C1649">
        <w:t>a temelju Sporazuma radi osiguranja novčanog potraživanja zasnivanjem založnog prava na nekretninama od 10. srpnja 2013., solemn. dana 11. srpnja 2013. kod javnog bilježnika Vesna Ćuzela iz Rijeke, Korzo 18, pod posl. br. OV-8277/13., u iznosu kunske protuvrijednosti EUR 75.000,00 po srednjem t</w:t>
      </w:r>
      <w:r>
        <w:t>ečaju HNB za EUR na dan isplate</w:t>
      </w:r>
      <w:r w:rsidR="003C1649">
        <w:t>, potraživanje s valutnom klauzulom uvećano za redovnu kamatu po stopi 10,50 % godišnje, promjenjiva uz višekratnu otplatu, zateznu kamatu po stopi zakonske zatezne kamate, promjenjiva, naknade, troškove i druge uvjete iz Ugovora i Sporaz</w:t>
      </w:r>
      <w:r w:rsidR="007539C6">
        <w:t xml:space="preserve">uma, za korist </w:t>
      </w:r>
      <w:r w:rsidR="003C1649">
        <w:t>CROATIA BANKA D.D. ZAGREB, OIB: 32247795989, ZAGREB, KVATERNIKOV TRG 9</w:t>
      </w:r>
      <w:r w:rsidR="007539C6">
        <w:t xml:space="preserve">, </w:t>
      </w:r>
      <w:r w:rsidR="003C1649">
        <w:t xml:space="preserve">    </w:t>
      </w:r>
    </w:p>
    <w:p w:rsidRDefault="003D6800" w:rsidP="003D6800" w:rsidR="003D6800">
      <w:pPr>
        <w:jc w:val="both"/>
      </w:pPr>
    </w:p>
    <w:p w:rsidRDefault="003D6800" w:rsidP="007539C6" w:rsidR="003C1649">
      <w:pPr>
        <w:pStyle w:val="Odlomakpopisa"/>
        <w:numPr>
          <w:ilvl w:val="0"/>
          <w:numId w:val="13"/>
        </w:numPr>
        <w:jc w:val="both"/>
      </w:pPr>
      <w:r>
        <w:t>11. 2. z</w:t>
      </w:r>
      <w:r w:rsidR="007539C6">
        <w:t>abilježba obveze</w:t>
      </w:r>
      <w:r w:rsidR="007539C6" w:rsidRPr="007539C6">
        <w:t xml:space="preserve"> brisanja hipoteke upisane pod posl.br. Z-10327/10, Z-</w:t>
      </w:r>
      <w:r w:rsidR="007539C6">
        <w:t>8572/12, Z-8288/09 i Z-10328/10, z</w:t>
      </w:r>
      <w:r w:rsidR="003C1649">
        <w:t>aprimljeno 12.07.2013. broj Z-9975/13</w:t>
      </w:r>
      <w:r w:rsidR="007539C6">
        <w:t>,</w:t>
      </w:r>
    </w:p>
    <w:p w:rsidRDefault="0001285B" w:rsidP="0001285B" w:rsidR="0001285B">
      <w:pPr>
        <w:pStyle w:val="Odlomakpopisa"/>
      </w:pPr>
    </w:p>
    <w:p w:rsidRDefault="003D6800" w:rsidP="007539C6" w:rsidR="007539C6">
      <w:pPr>
        <w:pStyle w:val="Odlomakpopisa"/>
        <w:numPr>
          <w:ilvl w:val="0"/>
          <w:numId w:val="13"/>
        </w:numPr>
        <w:jc w:val="both"/>
      </w:pPr>
      <w:r>
        <w:t xml:space="preserve">11. 3. </w:t>
      </w:r>
      <w:r w:rsidR="007539C6">
        <w:t xml:space="preserve">zabilježbe </w:t>
      </w:r>
      <w:r w:rsidR="003C1649">
        <w:t>da je glavni uložak određen z.k.ul.br. 3453 K.O. Kastav kod Općinskog suda u Rijeci</w:t>
      </w:r>
      <w:r w:rsidR="007539C6">
        <w:t xml:space="preserve">, a kao sporedni ulošci </w:t>
      </w:r>
      <w:r w:rsidR="003C1649">
        <w:t>z.k.ul.br. 2571 (etaža 7.) K.O</w:t>
      </w:r>
      <w:r>
        <w:t>. Zamet Općinskog suda u Rijeci, te z.k.ul.br. 1721 i 1759 k</w:t>
      </w:r>
      <w:r w:rsidR="003C1649">
        <w:t>.o. Čab</w:t>
      </w:r>
      <w:r w:rsidR="007539C6">
        <w:t xml:space="preserve">ar, Općinskog suda u Delnicama, </w:t>
      </w:r>
      <w:r>
        <w:t>zaprimljeno 12. Srpnja 2013., broj Z-9975/13,</w:t>
      </w:r>
    </w:p>
    <w:p w:rsidRDefault="003D6800" w:rsidP="003D6800" w:rsidR="003D6800">
      <w:pPr>
        <w:pStyle w:val="Odlomakpopisa"/>
        <w:ind w:left="1080"/>
        <w:jc w:val="both"/>
      </w:pPr>
    </w:p>
    <w:p w:rsidRDefault="003D6800" w:rsidP="007539C6" w:rsidR="007539C6">
      <w:pPr>
        <w:pStyle w:val="Odlomakpopisa"/>
        <w:numPr>
          <w:ilvl w:val="0"/>
          <w:numId w:val="13"/>
        </w:numPr>
        <w:jc w:val="both"/>
      </w:pPr>
      <w:r>
        <w:lastRenderedPageBreak/>
        <w:t xml:space="preserve">12. 1. uknjižbe </w:t>
      </w:r>
      <w:r w:rsidR="007539C6">
        <w:t>prava zaloga, z</w:t>
      </w:r>
      <w:r w:rsidR="003C1649">
        <w:t>aprimljeno 16.08.2013. broj Z-11237/13</w:t>
      </w:r>
      <w:r w:rsidR="007539C6">
        <w:t>, n</w:t>
      </w:r>
      <w:r w:rsidR="003C1649">
        <w:t>a temelju Ugovora o dugoročnom kreditu s valutnom klauzulom u EUR od 18. srpnja 2013. solem. pod posl.br. OV-9709/13 za iznos glavnice od 1.378.000,00 EUR po srednjem tečaju HNB uvećano za pripadajuće kamate, naknade i troškove suklad</w:t>
      </w:r>
      <w:r w:rsidR="007539C6">
        <w:t xml:space="preserve">no ugovoru za korist </w:t>
      </w:r>
      <w:r w:rsidR="003C1649">
        <w:t>CROATIA BANKA, OIB: 32247795989, ZAGREB, KVATERNIKOV TRG 9, PODRUŽNICA RIJEKA</w:t>
      </w:r>
      <w:r w:rsidR="007539C6">
        <w:t xml:space="preserve">, </w:t>
      </w:r>
    </w:p>
    <w:p w:rsidRDefault="003D6800" w:rsidP="003D6800" w:rsidR="003D6800">
      <w:pPr>
        <w:jc w:val="both"/>
      </w:pPr>
    </w:p>
    <w:p w:rsidRDefault="003D6800" w:rsidP="007539C6" w:rsidR="003C1649">
      <w:pPr>
        <w:pStyle w:val="Odlomakpopisa"/>
        <w:numPr>
          <w:ilvl w:val="0"/>
          <w:numId w:val="13"/>
        </w:numPr>
        <w:jc w:val="both"/>
      </w:pPr>
      <w:r>
        <w:t xml:space="preserve">12. 2. </w:t>
      </w:r>
      <w:r w:rsidR="007539C6">
        <w:t>zabilježb</w:t>
      </w:r>
      <w:r>
        <w:t xml:space="preserve">e </w:t>
      </w:r>
      <w:r w:rsidR="003C1649">
        <w:t>da je kao glavni uložak određen z.k.ul. 3453 k.o. Kastav, a kao sporedni ulošci poduložak</w:t>
      </w:r>
      <w:r w:rsidR="007539C6">
        <w:t xml:space="preserve"> </w:t>
      </w:r>
      <w:r w:rsidR="003C1649">
        <w:t>7 z.k.ul. 2571 k.o.ZAMET</w:t>
      </w:r>
      <w:r w:rsidR="007539C6">
        <w:t xml:space="preserve">, </w:t>
      </w:r>
      <w:r w:rsidR="003C1649">
        <w:t>z.k.ul.1721 k.o.Čabar Općinskog suda u Delnicama</w:t>
      </w:r>
      <w:r w:rsidR="007539C6">
        <w:t xml:space="preserve"> i </w:t>
      </w:r>
      <w:r w:rsidR="003C1649">
        <w:t xml:space="preserve">z.k.ul.1759 k.o.Čabar Općinskog suda u </w:t>
      </w:r>
      <w:r>
        <w:t>Delnicama,</w:t>
      </w:r>
    </w:p>
    <w:p w:rsidRDefault="003D6800" w:rsidP="003D6800" w:rsidR="003D6800">
      <w:pPr>
        <w:jc w:val="both"/>
      </w:pPr>
    </w:p>
    <w:p w:rsidRDefault="003D6800" w:rsidP="007539C6" w:rsidR="003C1649">
      <w:pPr>
        <w:pStyle w:val="Odlomakpopisa"/>
        <w:numPr>
          <w:ilvl w:val="0"/>
          <w:numId w:val="13"/>
        </w:numPr>
        <w:jc w:val="both"/>
      </w:pPr>
      <w:r>
        <w:t>13. 1. zabilježbe do</w:t>
      </w:r>
      <w:r w:rsidR="007539C6">
        <w:t>zvole da</w:t>
      </w:r>
      <w:r w:rsidR="003C1649">
        <w:t xml:space="preserve"> se uz hipoteku upisanu pod brojem Z</w:t>
      </w:r>
      <w:r w:rsidR="007539C6">
        <w:t>-10327/10, Z-8572/12, Z-8288/09</w:t>
      </w:r>
      <w:r>
        <w:t>, Z-10328/10 i Z-9975/13 upiše zabilježba</w:t>
      </w:r>
      <w:r w:rsidR="003C1649">
        <w:t xml:space="preserve"> da će se te hipoteke brisati.</w:t>
      </w:r>
    </w:p>
    <w:p w:rsidRDefault="003C1649" w:rsidP="003C1649" w:rsidR="003C1649">
      <w:pPr>
        <w:pStyle w:val="Odlomakpopisa"/>
        <w:jc w:val="both"/>
      </w:pPr>
    </w:p>
    <w:p w:rsidRDefault="00E168D5" w:rsidP="0001285B" w:rsidR="00E168D5">
      <w:pPr>
        <w:jc w:val="both"/>
      </w:pPr>
      <w:r>
        <w:t xml:space="preserve">VI. </w:t>
      </w:r>
      <w:r>
        <w:tab/>
        <w:t xml:space="preserve">Nalaže se Općinskom sudu u </w:t>
      </w:r>
      <w:r w:rsidR="007539C6">
        <w:t xml:space="preserve">Rijeci </w:t>
      </w:r>
      <w:r>
        <w:t>izvršiti uknjižbu prava vlasništva, te brisanje zabilježbi i tereta na temelju pravomoćnog rješenja o dosudi i potvrde ovog suda da je kupac položio kupovninu.</w:t>
      </w:r>
    </w:p>
    <w:p w:rsidRDefault="00E168D5" w:rsidP="00E168D5" w:rsidR="00E168D5">
      <w:pPr>
        <w:pStyle w:val="Odlomakpopisa"/>
        <w:jc w:val="both"/>
      </w:pPr>
    </w:p>
    <w:p w:rsidRDefault="00E168D5" w:rsidP="0001285B" w:rsidR="00E168D5">
      <w:pPr>
        <w:jc w:val="both"/>
      </w:pPr>
      <w:r>
        <w:t xml:space="preserve">VII. </w:t>
      </w:r>
      <w:r>
        <w:tab/>
        <w:t>Nekretnina iz točke I. ovog rješenja predat će se kupcu zaključkom o predaji nekretnine nakon što ovo rješenje postane pravomoćno i nakon što kupac uplati kupovninu u cijelosti.</w:t>
      </w:r>
    </w:p>
    <w:p w:rsidRDefault="00E168D5" w:rsidP="00E168D5" w:rsidR="00E168D5">
      <w:pPr>
        <w:pStyle w:val="Odlomakpopisa"/>
        <w:jc w:val="both"/>
      </w:pPr>
    </w:p>
    <w:p w:rsidRDefault="00E168D5" w:rsidP="0001285B" w:rsidR="00E168D5">
      <w:pPr>
        <w:jc w:val="both"/>
      </w:pPr>
      <w:r>
        <w:t xml:space="preserve">VIII. </w:t>
      </w:r>
      <w:r>
        <w:tab/>
        <w:t xml:space="preserve">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Nekretnina će se dosuditi i kupcima koji su ponudili nižu cijenu, redom prema veličini  cijene koju su ponudili, ako kupci koji su ponudili veću cijenu ne polože kupovninu u roku koji im je određen ili koji će im biti određen. U tom slučaju sud će donijeti posebno rješenje o dosudi svakom narednom kupcu koji je ispunio uvjete da mu se nekretnina dosudi u kojem će odrediti rok za polaganje kupovnine. Sud će u tom rješenju najprije oglasiti nevažećom dosudu kupcu koji je ponudio višu cijenu. </w:t>
      </w:r>
    </w:p>
    <w:p w:rsidRDefault="007539C6" w:rsidP="00E168D5" w:rsidR="007539C6">
      <w:pPr>
        <w:pStyle w:val="Odlomakpopisa"/>
        <w:jc w:val="both"/>
      </w:pPr>
    </w:p>
    <w:p w:rsidRDefault="00E168D5" w:rsidP="0001285B" w:rsidR="00E168D5">
      <w:pPr>
        <w:jc w:val="both"/>
      </w:pPr>
      <w:r>
        <w:t>IX.</w:t>
      </w:r>
      <w:r>
        <w:tab/>
        <w:t>Ovo će se rješenje objaviti na e-Oglasnoj ploči suda i mrežnim stranicama Financijske agencije (čl.103. st.4. OZ-a).</w:t>
      </w:r>
    </w:p>
    <w:p w:rsidRDefault="00E168D5" w:rsidP="00E168D5" w:rsidR="00E168D5">
      <w:pPr>
        <w:pStyle w:val="Odlomakpopisa"/>
        <w:jc w:val="both"/>
      </w:pPr>
    </w:p>
    <w:p w:rsidRDefault="00E168D5" w:rsidP="0001285B" w:rsidR="00E168D5">
      <w:pPr>
        <w:jc w:val="both"/>
      </w:pPr>
      <w:r>
        <w:t>X.</w:t>
      </w:r>
      <w:r>
        <w:tab/>
        <w:t>Smatra</w:t>
      </w:r>
      <w:r w:rsidR="007539C6">
        <w:t>t</w:t>
      </w:r>
      <w:r>
        <w:t xml:space="preserve"> će se da je </w:t>
      </w:r>
      <w:r w:rsidR="008E79D1">
        <w:t xml:space="preserve">ovo rješenja </w:t>
      </w:r>
      <w:r>
        <w:t>dostavljeno svim osobama kojima se dostavlja zaključak o prodaji te svim sudionicima u dražbi istekom trećega dana od dana njegova isticanja na e-Oglasnoj ploči suda. Te osobe imaju pravo tražiti da im se u sudskoj pisarnici neposredno preda otpravak rješenja.</w:t>
      </w:r>
    </w:p>
    <w:p w:rsidRDefault="00E168D5" w:rsidP="00E168D5" w:rsidR="00E168D5">
      <w:pPr>
        <w:pStyle w:val="Odlomakpopisa"/>
        <w:jc w:val="both"/>
      </w:pPr>
    </w:p>
    <w:p w:rsidRDefault="00E168D5" w:rsidP="0001285B" w:rsidR="00E168D5">
      <w:pPr>
        <w:jc w:val="both"/>
      </w:pPr>
      <w:r>
        <w:t xml:space="preserve">XI. </w:t>
      </w:r>
      <w:r>
        <w:tab/>
        <w:t>Nalaže se Općinskom sudu u</w:t>
      </w:r>
      <w:r w:rsidR="007539C6">
        <w:t xml:space="preserve"> Rijeci</w:t>
      </w:r>
      <w:r>
        <w:t xml:space="preserve">, da u zemljišnim knjigama </w:t>
      </w:r>
      <w:r w:rsidR="007539C6">
        <w:t xml:space="preserve">na </w:t>
      </w:r>
      <w:r w:rsidR="007539C6" w:rsidRPr="007539C6">
        <w:t xml:space="preserve">k.č.br. 3787, upisana u z.k.ul. broj 3453, koja u naravi predstavlja proizvodnu halu i dvorište, površine 5123  m2. </w:t>
      </w:r>
      <w:r w:rsidR="007539C6">
        <w:t>z.k.ul.1900,</w:t>
      </w:r>
      <w:r>
        <w:t xml:space="preserve"> izvrši zabilježbu dosude nekretnine opisane u točki I. izreke ovog rješenja (čl.89. st.1</w:t>
      </w:r>
      <w:r w:rsidR="003D6800">
        <w:t xml:space="preserve">. Zakona o zemljišnim knjigama). </w:t>
      </w:r>
    </w:p>
    <w:p w:rsidRDefault="00E168D5" w:rsidP="003D6800" w:rsidR="00E168D5">
      <w:pPr>
        <w:jc w:val="both"/>
      </w:pPr>
    </w:p>
    <w:p w:rsidRDefault="001468EB" w:rsidP="007539C6" w:rsidR="001468EB" w:rsidRPr="0001285B">
      <w:pPr>
        <w:ind w:firstLine="708" w:left="2832"/>
      </w:pPr>
      <w:r w:rsidRPr="0001285B">
        <w:t>Obrazloženje</w:t>
      </w:r>
    </w:p>
    <w:p w:rsidRDefault="007539C6" w:rsidP="007539C6" w:rsidR="007539C6">
      <w:pPr>
        <w:ind w:firstLine="708" w:left="2832"/>
        <w:rPr>
          <w:b/>
        </w:rPr>
      </w:pPr>
    </w:p>
    <w:p w:rsidRDefault="007539C6" w:rsidP="008E79D1" w:rsidR="007539C6">
      <w:pPr>
        <w:ind w:firstLine="708"/>
        <w:jc w:val="both"/>
      </w:pPr>
      <w:r>
        <w:t xml:space="preserve">Rješenjem </w:t>
      </w:r>
      <w:r w:rsidR="00F869D3">
        <w:t xml:space="preserve">ovog suda poslovni broj St-322/14-46 </w:t>
      </w:r>
      <w:r>
        <w:t>od 18. rujna 2015.</w:t>
      </w:r>
      <w:r w:rsidRPr="007539C6">
        <w:t xml:space="preserve"> određena je prodaja nekretnine stečajnog dužnika </w:t>
      </w:r>
      <w:r w:rsidR="003202BE">
        <w:t xml:space="preserve">opisana u točki I. izreke ovog rješenja, a </w:t>
      </w:r>
      <w:r w:rsidRPr="007539C6">
        <w:t xml:space="preserve">na prijedlog </w:t>
      </w:r>
      <w:r w:rsidRPr="007539C6">
        <w:lastRenderedPageBreak/>
        <w:t>stečajnog upravitelja temeljem čl.</w:t>
      </w:r>
      <w:r w:rsidR="00F869D3">
        <w:t xml:space="preserve"> </w:t>
      </w:r>
      <w:r w:rsidRPr="007539C6">
        <w:t>247. st.</w:t>
      </w:r>
      <w:r w:rsidR="00F869D3">
        <w:t xml:space="preserve"> </w:t>
      </w:r>
      <w:r w:rsidRPr="007539C6">
        <w:t>1. u vezi s</w:t>
      </w:r>
      <w:r w:rsidR="00F869D3">
        <w:t>a</w:t>
      </w:r>
      <w:r w:rsidRPr="007539C6">
        <w:t xml:space="preserve"> čl.</w:t>
      </w:r>
      <w:r w:rsidR="00F869D3">
        <w:t xml:space="preserve"> </w:t>
      </w:r>
      <w:r w:rsidRPr="007539C6">
        <w:t>441. st.</w:t>
      </w:r>
      <w:r w:rsidR="00F869D3">
        <w:t xml:space="preserve"> </w:t>
      </w:r>
      <w:r w:rsidRPr="007539C6">
        <w:t>2. Stečajnog zakona (</w:t>
      </w:r>
      <w:r w:rsidR="00F869D3">
        <w:t>„</w:t>
      </w:r>
      <w:r w:rsidRPr="007539C6">
        <w:t>Narodne novine</w:t>
      </w:r>
      <w:r w:rsidR="00F869D3">
        <w:t>“ broj</w:t>
      </w:r>
      <w:r w:rsidRPr="007539C6">
        <w:t xml:space="preserve"> 71/15, dalje: SZ), uz odgovarajuću primjenu propisa o ovrsi kojima je uređena ovrha na nekretnini.  </w:t>
      </w:r>
    </w:p>
    <w:p w:rsidRDefault="003202BE" w:rsidP="003D6800" w:rsidR="003202BE" w:rsidRPr="007539C6">
      <w:pPr>
        <w:jc w:val="both"/>
      </w:pPr>
    </w:p>
    <w:p w:rsidRDefault="003202BE" w:rsidP="008E79D1" w:rsidR="007539C6" w:rsidRPr="007539C6">
      <w:pPr>
        <w:ind w:firstLine="708"/>
        <w:jc w:val="both"/>
      </w:pPr>
      <w:r>
        <w:t>Zaključkom o prodaji od 24. listopada</w:t>
      </w:r>
      <w:r w:rsidR="007539C6" w:rsidRPr="007539C6">
        <w:t xml:space="preserve"> 2016. godine određeni su način i uvjeti prodaje nekretnine stečajnog dužnika. </w:t>
      </w:r>
      <w:r w:rsidR="00F869D3">
        <w:t xml:space="preserve">Navedeni zaključak </w:t>
      </w:r>
      <w:r w:rsidR="007539C6" w:rsidRPr="007539C6">
        <w:t xml:space="preserve">objavljen je </w:t>
      </w:r>
      <w:r>
        <w:t>na</w:t>
      </w:r>
      <w:r w:rsidR="00F869D3">
        <w:t xml:space="preserve"> web stranici</w:t>
      </w:r>
      <w:r w:rsidR="008E79D1">
        <w:t xml:space="preserve"> e-o</w:t>
      </w:r>
      <w:r w:rsidR="00F869D3">
        <w:t>glasna ploča</w:t>
      </w:r>
      <w:r>
        <w:t xml:space="preserve"> suda dana 25. listopada 2017</w:t>
      </w:r>
      <w:r w:rsidR="007539C6" w:rsidRPr="007539C6">
        <w:t xml:space="preserve">. godine i dostavljen Financijskoj agenciji </w:t>
      </w:r>
      <w:r w:rsidR="00F869D3">
        <w:t xml:space="preserve">(dalje: Agencija) </w:t>
      </w:r>
      <w:r w:rsidR="007539C6" w:rsidRPr="007539C6">
        <w:t xml:space="preserve">koja provodi prodaju nekretnine elektroničkom javnom dražbom. </w:t>
      </w:r>
      <w:r w:rsidR="008E79D1">
        <w:tab/>
      </w:r>
    </w:p>
    <w:p w:rsidRDefault="0001285B" w:rsidP="008E79D1" w:rsidR="0001285B">
      <w:pPr>
        <w:ind w:firstLine="708"/>
        <w:jc w:val="both"/>
      </w:pPr>
    </w:p>
    <w:p w:rsidRDefault="007539C6" w:rsidP="008E79D1" w:rsidR="007539C6" w:rsidRPr="007539C6">
      <w:pPr>
        <w:ind w:firstLine="708"/>
        <w:jc w:val="both"/>
      </w:pPr>
      <w:r w:rsidRPr="007539C6">
        <w:t xml:space="preserve">Nakon završetka elektroničke javne dražbe Agencija je </w:t>
      </w:r>
      <w:r w:rsidR="00F869D3">
        <w:t xml:space="preserve">dostavom Izvještaja o provedenoj javnoj dražbi, </w:t>
      </w:r>
      <w:r w:rsidRPr="007539C6">
        <w:t>obavijestila sud o provedenoj elektroničkoj javnoj dražbi, prikupljenim ponudama i drugim potrebnim podacima.</w:t>
      </w:r>
    </w:p>
    <w:p w:rsidRDefault="0001285B" w:rsidP="008E79D1" w:rsidR="0001285B">
      <w:pPr>
        <w:ind w:firstLine="708"/>
        <w:jc w:val="both"/>
      </w:pPr>
    </w:p>
    <w:p w:rsidRDefault="00F869D3" w:rsidP="008E79D1" w:rsidR="007539C6" w:rsidRPr="007539C6">
      <w:pPr>
        <w:ind w:firstLine="708"/>
        <w:jc w:val="both"/>
      </w:pPr>
      <w:r>
        <w:t xml:space="preserve">Iz navedenog izvještaja proizlazi da je </w:t>
      </w:r>
      <w:r w:rsidR="007539C6" w:rsidRPr="007539C6">
        <w:t>Agencija j</w:t>
      </w:r>
      <w:r>
        <w:t>e objavila početak nadmetanja za drugu elektroničku javnu dražbu 11. svibnja 2017</w:t>
      </w:r>
      <w:r w:rsidR="007539C6" w:rsidRPr="007539C6">
        <w:t>. godine u 00:0</w:t>
      </w:r>
      <w:r>
        <w:t>0 sati i završetak nadmetanja 24. svibnja 2017</w:t>
      </w:r>
      <w:r w:rsidR="007539C6" w:rsidRPr="007539C6">
        <w:t>. godine u 23:59:59 sati.</w:t>
      </w:r>
    </w:p>
    <w:p w:rsidRDefault="0001285B" w:rsidP="008E79D1" w:rsidR="0001285B">
      <w:pPr>
        <w:ind w:firstLine="708"/>
        <w:jc w:val="both"/>
      </w:pPr>
    </w:p>
    <w:p w:rsidRDefault="007539C6" w:rsidP="008E79D1" w:rsidR="007539C6" w:rsidRPr="007539C6">
      <w:pPr>
        <w:ind w:firstLine="708"/>
        <w:jc w:val="both"/>
      </w:pPr>
      <w:r w:rsidRPr="007539C6">
        <w:t>Na</w:t>
      </w:r>
      <w:r w:rsidR="00F869D3">
        <w:t xml:space="preserve"> drugoj </w:t>
      </w:r>
      <w:r w:rsidRPr="007539C6">
        <w:t>elektroničkoj javnoj dražbi ponuditelj</w:t>
      </w:r>
      <w:r w:rsidR="00F869D3" w:rsidRPr="00F869D3">
        <w:t xml:space="preserve"> GOES d.o.o. Rijeka</w:t>
      </w:r>
      <w:r w:rsidR="00F869D3">
        <w:t>, Titov trg 6, OIB: 28080982343, dao</w:t>
      </w:r>
      <w:r w:rsidRPr="007539C6">
        <w:t xml:space="preserve"> je </w:t>
      </w:r>
      <w:r w:rsidR="00F869D3">
        <w:t>jedinu valjanu ponudu 18. svibnja 2017. u 20:21:38</w:t>
      </w:r>
      <w:r w:rsidRPr="007539C6">
        <w:t xml:space="preserve"> za predmetnu n</w:t>
      </w:r>
      <w:r w:rsidR="00F869D3">
        <w:t>ekretninu u visini od 6.442.500,00</w:t>
      </w:r>
      <w:r w:rsidRPr="007539C6">
        <w:t xml:space="preserve"> kn. </w:t>
      </w:r>
      <w:r w:rsidR="00247E3E">
        <w:t xml:space="preserve">Pri tom se napominje da je navedena cijena postignuta na drugoj elektroničkoj javnoj dražbi te je predmetna cijena u skladu s odredbom čl. 247. st. 5. SZ-a, odnosno prelazi polovinu utvrđene vrijednosti nekretnine (12.865.000,00 kn iznosila je utvrđena vrijednost nekretnine prema zaključku od 24. listopada 2016.). </w:t>
      </w:r>
      <w:r w:rsidR="008E79D1">
        <w:t xml:space="preserve">S obzirom na to da je ponuditelj Goes d.o.o. Rijeka, uplatio jamčevinu za kupnju predmetne nekretnine u visini od 1.286.500,00 kn, naloženo mu je platiti razliku do postignute cijene za predmetnu nekretninu (6.442.500,00 – 1.286.500,009). </w:t>
      </w:r>
    </w:p>
    <w:p w:rsidRDefault="0001285B" w:rsidP="008E79D1" w:rsidR="0001285B">
      <w:pPr>
        <w:ind w:firstLine="708"/>
        <w:jc w:val="both"/>
      </w:pPr>
    </w:p>
    <w:p w:rsidRDefault="007539C6" w:rsidP="008E79D1" w:rsidR="007539C6" w:rsidRPr="007539C6">
      <w:pPr>
        <w:ind w:firstLine="708"/>
        <w:jc w:val="both"/>
      </w:pPr>
      <w:r w:rsidRPr="007539C6">
        <w:t>Slijedom navedenog, a temeljem čl.</w:t>
      </w:r>
      <w:r w:rsidR="008E79D1">
        <w:t xml:space="preserve">100. te čl. </w:t>
      </w:r>
      <w:r w:rsidRPr="007539C6">
        <w:t>103. – čl.</w:t>
      </w:r>
      <w:r w:rsidR="008E79D1">
        <w:t xml:space="preserve"> </w:t>
      </w:r>
      <w:r w:rsidRPr="007539C6">
        <w:t>109. OZ-a o</w:t>
      </w:r>
      <w:r w:rsidR="00F869D3">
        <w:t xml:space="preserve">dlučeno je kao u točkama I. do </w:t>
      </w:r>
      <w:r w:rsidRPr="007539C6">
        <w:t>X. izreke ovog rješenja, a temeljem čl.</w:t>
      </w:r>
      <w:r w:rsidR="008E79D1">
        <w:t xml:space="preserve"> </w:t>
      </w:r>
      <w:r w:rsidRPr="007539C6">
        <w:t>89. st.1. Zakona o zemljišnim knjigama kao u točki X. izreke rješenja.</w:t>
      </w:r>
    </w:p>
    <w:p w:rsidRDefault="00610194" w:rsidP="001468EB" w:rsidR="00610194" w:rsidRPr="008E79D1">
      <w:pPr>
        <w:jc w:val="both"/>
      </w:pPr>
    </w:p>
    <w:p w:rsidRDefault="001468EB" w:rsidP="00517C82" w:rsidR="001468EB" w:rsidRPr="008E79D1">
      <w:pPr>
        <w:jc w:val="center"/>
      </w:pPr>
      <w:r w:rsidRPr="008E79D1">
        <w:t xml:space="preserve">U Rijeci, </w:t>
      </w:r>
      <w:r w:rsidR="00924E2A" w:rsidRPr="008E79D1">
        <w:t>1</w:t>
      </w:r>
      <w:r w:rsidR="008E79D1">
        <w:t>2. lip</w:t>
      </w:r>
      <w:r w:rsidR="00924E2A" w:rsidRPr="008E79D1">
        <w:t>nja</w:t>
      </w:r>
      <w:r w:rsidR="00E14716" w:rsidRPr="008E79D1">
        <w:t xml:space="preserve"> 201</w:t>
      </w:r>
      <w:r w:rsidR="00924E2A" w:rsidRPr="008E79D1">
        <w:t>7</w:t>
      </w:r>
      <w:r w:rsidR="00F52332" w:rsidRPr="008E79D1">
        <w:t xml:space="preserve">. </w:t>
      </w:r>
    </w:p>
    <w:p w:rsidRDefault="0001285B" w:rsidP="00517C82" w:rsidR="0001285B">
      <w:pPr>
        <w:jc w:val="right"/>
      </w:pPr>
    </w:p>
    <w:p w:rsidRDefault="0001285B" w:rsidP="0001285B" w:rsidR="001468EB" w:rsidRPr="008E79D1">
      <w:pPr>
        <w:ind w:firstLine="708" w:left="6372"/>
      </w:pPr>
      <w:r>
        <w:t xml:space="preserve">    </w:t>
      </w:r>
      <w:r w:rsidR="00F52332" w:rsidRPr="008E79D1">
        <w:t>Sutkinja</w:t>
      </w:r>
    </w:p>
    <w:p w:rsidRDefault="00F52332" w:rsidP="0001285B" w:rsidR="004C08C1" w:rsidRPr="008E79D1">
      <w:pPr>
        <w:ind w:firstLine="708" w:left="6372"/>
      </w:pPr>
      <w:r w:rsidRPr="008E79D1">
        <w:t>Ema Brdovčak</w:t>
      </w:r>
      <w:r w:rsidR="00D25C94" w:rsidRPr="008E79D1">
        <w:t xml:space="preserve"> </w:t>
      </w:r>
      <w:r w:rsidR="009410B9" w:rsidRPr="008E79D1">
        <w:t xml:space="preserve"> </w:t>
      </w:r>
    </w:p>
    <w:p w:rsidRDefault="00BB76CF" w:rsidP="002E7FCB" w:rsidR="00F262C3" w:rsidRPr="00F262C3">
      <w:pPr>
        <w:ind w:firstLine="708" w:left="1416"/>
        <w:jc w:val="right"/>
        <w:rPr>
          <w:sz w:val="20"/>
        </w:rPr>
      </w:pPr>
      <w:r>
        <w:t xml:space="preserve"> </w:t>
      </w:r>
      <w:r w:rsidR="002E7FCB">
        <w:rPr>
          <w:sz w:val="20"/>
        </w:rPr>
        <w:t xml:space="preserve"> </w:t>
      </w:r>
      <w:r w:rsidR="00F262C3" w:rsidRPr="00F262C3">
        <w:rPr>
          <w:sz w:val="20"/>
        </w:rPr>
        <w:t xml:space="preserve">   </w:t>
      </w:r>
    </w:p>
    <w:p w:rsidRDefault="0001285B" w:rsidP="001468EB" w:rsidR="0001285B">
      <w:pPr>
        <w:jc w:val="both"/>
      </w:pPr>
    </w:p>
    <w:p w:rsidRDefault="0001285B" w:rsidP="001468EB" w:rsidR="0001285B">
      <w:pPr>
        <w:jc w:val="both"/>
      </w:pPr>
    </w:p>
    <w:p w:rsidRDefault="0001285B" w:rsidP="001468EB" w:rsidR="0001285B">
      <w:pPr>
        <w:jc w:val="both"/>
      </w:pPr>
    </w:p>
    <w:p w:rsidRDefault="0001285B" w:rsidP="001468EB" w:rsidR="0001285B">
      <w:pPr>
        <w:jc w:val="both"/>
      </w:pPr>
    </w:p>
    <w:p w:rsidRDefault="0001285B" w:rsidP="001468EB" w:rsidR="0001285B">
      <w:pPr>
        <w:jc w:val="both"/>
      </w:pPr>
    </w:p>
    <w:p w:rsidRDefault="001468EB" w:rsidP="001468EB" w:rsidR="001468EB" w:rsidRPr="0001285B">
      <w:pPr>
        <w:jc w:val="both"/>
      </w:pPr>
      <w:r w:rsidRPr="0001285B">
        <w:t>UPUTA O PRAVNOM LIJEKU:</w:t>
      </w:r>
    </w:p>
    <w:p w:rsidRDefault="001468EB" w:rsidP="0001285B" w:rsidR="000350AD" w:rsidRPr="0001285B">
      <w:pPr>
        <w:ind w:firstLine="708"/>
        <w:jc w:val="both"/>
      </w:pPr>
      <w:r w:rsidRPr="0001285B">
        <w:t>Protiv rješenja nezadovoljna stranka može podnijeti žalbu</w:t>
      </w:r>
      <w:r w:rsidR="00E14716" w:rsidRPr="0001285B">
        <w:t xml:space="preserve">. </w:t>
      </w:r>
      <w:r w:rsidR="000350AD" w:rsidRPr="0001285B">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1468EB" w:rsidP="001468EB" w:rsidR="00E14716" w:rsidRPr="0001285B">
      <w:pPr>
        <w:jc w:val="both"/>
      </w:pPr>
      <w:r w:rsidRPr="0001285B">
        <w:t xml:space="preserve">Pravo na žalbu imaju i osobe koje su sudjelovale na dražbi kao ponuditelji. </w:t>
      </w:r>
    </w:p>
    <w:p w:rsidRDefault="00445479" w:rsidP="00517C82" w:rsidR="00445479">
      <w:pPr>
        <w:jc w:val="both"/>
        <w:rPr>
          <w:b/>
          <w:sz w:val="20"/>
          <w:szCs w:val="20"/>
        </w:rPr>
      </w:pPr>
    </w:p>
    <w:sectPr w:rsidSect="0001285B" w:rsidR="00445479">
      <w:headerReference w:type="default" r:id="rId10"/>
      <w:footerReference w:type="even"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16942" w:rsidR="00F16942">
      <w:r>
        <w:separator/>
      </w:r>
    </w:p>
  </w:endnote>
  <w:endnote w:id="0" w:type="continuationSeparator">
    <w:p w:rsidRDefault="00F16942" w:rsidR="00F169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F5365">
      <w:rPr>
        <w:rStyle w:val="Brojstranice"/>
        <w:noProof/>
      </w:rPr>
      <w:t>4</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16942" w:rsidR="00F16942">
      <w:r>
        <w:separator/>
      </w:r>
    </w:p>
  </w:footnote>
  <w:footnote w:id="0" w:type="continuationSeparator">
    <w:p w:rsidRDefault="00F16942" w:rsidR="00F169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3098" w:rsidP="00333098" w:rsidR="00333098" w:rsidRPr="00747C37">
    <w:pPr>
      <w:pStyle w:val="Zaglavlje"/>
      <w:jc w:val="right"/>
    </w:pPr>
    <w:r>
      <w:rPr>
        <w:rFonts w:cs="Arial" w:hAnsi="Arial" w:ascii="Arial"/>
      </w:rPr>
      <w:tab/>
    </w:r>
    <w:r>
      <w:rPr>
        <w:rFonts w:cs="Arial" w:hAnsi="Arial" w:ascii="Arial"/>
      </w:rPr>
      <w:tab/>
    </w:r>
    <w:r>
      <w:t>8 St-322/14-119</w:t>
    </w:r>
  </w:p>
  <w:p w:rsidRDefault="00333098" w:rsidR="003330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3098" w:rsidP="00A45EAD" w:rsidR="00333098" w:rsidRPr="00333098">
    <w:pPr>
      <w:ind w:firstLine="708"/>
      <w:rPr>
        <w:sz w:val="20"/>
        <w:szCs w:val="20"/>
      </w:rPr>
    </w:pPr>
    <w:r w:rsidRPr="00333098">
      <w:rPr>
        <w:noProof/>
        <w:sz w:val="20"/>
        <w:szCs w:val="20"/>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333098" w:rsidP="00210E4E" w:rsidR="00333098" w:rsidRPr="00333098">
    <w:pPr>
      <w:rPr>
        <w:sz w:val="20"/>
        <w:szCs w:val="20"/>
      </w:rPr>
    </w:pPr>
    <w:r w:rsidRPr="00333098">
      <w:rPr>
        <w:rFonts w:eastAsia="MS Mincho"/>
        <w:sz w:val="20"/>
        <w:szCs w:val="20"/>
      </w:rPr>
      <w:t>REPUBLIKA HRVATSKA</w:t>
    </w:r>
  </w:p>
  <w:p w:rsidRDefault="00333098" w:rsidP="00210E4E" w:rsidR="00333098" w:rsidRPr="00333098">
    <w:pPr>
      <w:rPr>
        <w:sz w:val="20"/>
        <w:szCs w:val="20"/>
      </w:rPr>
    </w:pPr>
    <w:r w:rsidRPr="00333098">
      <w:rPr>
        <w:rFonts w:eastAsia="MS Mincho"/>
        <w:sz w:val="20"/>
        <w:szCs w:val="20"/>
      </w:rPr>
      <w:t>TRGOVAČKI SUD U RIJECI</w:t>
    </w:r>
  </w:p>
  <w:p w:rsidRDefault="00333098" w:rsidP="00A45EAD" w:rsidR="00333098" w:rsidRPr="00333098">
    <w:pPr>
      <w:rPr>
        <w:rFonts w:eastAsia="MS Mincho"/>
        <w:sz w:val="20"/>
        <w:szCs w:val="20"/>
      </w:rPr>
    </w:pPr>
    <w:r w:rsidRPr="00333098">
      <w:rPr>
        <w:rFonts w:eastAsia="MS Mincho"/>
        <w:sz w:val="20"/>
        <w:szCs w:val="20"/>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B068F9"/>
    <w:multiLevelType w:val="hybridMultilevel"/>
    <w:tmpl w:val="C7604E90"/>
    <w:lvl w:tplc="D2FA6226" w:ilvl="0">
      <w:start w:val="15"/>
      <w:numFmt w:val="bullet"/>
      <w:lvlText w:val="-"/>
      <w:lvlJc w:val="left"/>
      <w:pPr>
        <w:ind w:hanging="360" w:left="1800"/>
      </w:pPr>
      <w:rPr>
        <w:rFonts w:cs="Times New Roman" w:eastAsia="Times New Roman" w:hAnsi="Times New Roman" w:ascii="Times New Roman" w:hint="default"/>
      </w:rPr>
    </w:lvl>
    <w:lvl w:tplc="041A0003" w:ilvl="1">
      <w:start w:val="1"/>
      <w:numFmt w:val="bullet"/>
      <w:lvlText w:val="o"/>
      <w:lvlJc w:val="left"/>
      <w:pPr>
        <w:ind w:hanging="360" w:left="2520"/>
      </w:pPr>
      <w:rPr>
        <w:rFonts w:cs="Courier New" w:hAnsi="Courier New" w:ascii="Courier New" w:hint="default"/>
      </w:rPr>
    </w:lvl>
    <w:lvl w:tplc="041A0005" w:ilvl="2">
      <w:start w:val="1"/>
      <w:numFmt w:val="bullet"/>
      <w:lvlText w:val=""/>
      <w:lvlJc w:val="left"/>
      <w:pPr>
        <w:ind w:hanging="360" w:left="3240"/>
      </w:pPr>
      <w:rPr>
        <w:rFonts w:hAnsi="Wingdings" w:ascii="Wingdings" w:hint="default"/>
      </w:rPr>
    </w:lvl>
    <w:lvl w:tplc="041A0001" w:ilvl="3">
      <w:start w:val="1"/>
      <w:numFmt w:val="bullet"/>
      <w:lvlText w:val=""/>
      <w:lvlJc w:val="left"/>
      <w:pPr>
        <w:ind w:hanging="360" w:left="3960"/>
      </w:pPr>
      <w:rPr>
        <w:rFonts w:hAnsi="Symbol" w:ascii="Symbol" w:hint="default"/>
      </w:rPr>
    </w:lvl>
    <w:lvl w:tplc="041A0003" w:ilvl="4">
      <w:start w:val="1"/>
      <w:numFmt w:val="bullet"/>
      <w:lvlText w:val="o"/>
      <w:lvlJc w:val="left"/>
      <w:pPr>
        <w:ind w:hanging="360" w:left="4680"/>
      </w:pPr>
      <w:rPr>
        <w:rFonts w:cs="Courier New" w:hAnsi="Courier New" w:ascii="Courier New" w:hint="default"/>
      </w:rPr>
    </w:lvl>
    <w:lvl w:tplc="041A0005" w:ilvl="5">
      <w:start w:val="1"/>
      <w:numFmt w:val="bullet"/>
      <w:lvlText w:val=""/>
      <w:lvlJc w:val="left"/>
      <w:pPr>
        <w:ind w:hanging="360" w:left="5400"/>
      </w:pPr>
      <w:rPr>
        <w:rFonts w:hAnsi="Wingdings" w:ascii="Wingdings" w:hint="default"/>
      </w:rPr>
    </w:lvl>
    <w:lvl w:tplc="041A0001" w:ilvl="6">
      <w:start w:val="1"/>
      <w:numFmt w:val="bullet"/>
      <w:lvlText w:val=""/>
      <w:lvlJc w:val="left"/>
      <w:pPr>
        <w:ind w:hanging="360" w:left="6120"/>
      </w:pPr>
      <w:rPr>
        <w:rFonts w:hAnsi="Symbol" w:ascii="Symbol" w:hint="default"/>
      </w:rPr>
    </w:lvl>
    <w:lvl w:tplc="041A0003" w:ilvl="7">
      <w:start w:val="1"/>
      <w:numFmt w:val="bullet"/>
      <w:lvlText w:val="o"/>
      <w:lvlJc w:val="left"/>
      <w:pPr>
        <w:ind w:hanging="360" w:left="6840"/>
      </w:pPr>
      <w:rPr>
        <w:rFonts w:cs="Courier New" w:hAnsi="Courier New" w:ascii="Courier New" w:hint="default"/>
      </w:rPr>
    </w:lvl>
    <w:lvl w:tplc="041A0005" w:ilvl="8">
      <w:start w:val="1"/>
      <w:numFmt w:val="bullet"/>
      <w:lvlText w:val=""/>
      <w:lvlJc w:val="left"/>
      <w:pPr>
        <w:ind w:hanging="360" w:left="7560"/>
      </w:pPr>
      <w:rPr>
        <w:rFonts w:hAnsi="Wingdings" w:ascii="Wingdings" w:hint="default"/>
      </w:rPr>
    </w:lvl>
  </w:abstractNum>
  <w:abstractNum w:abstractNumId="1">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479440FB"/>
    <w:multiLevelType w:val="hybridMultilevel"/>
    <w:tmpl w:val="916E9FDA"/>
    <w:lvl w:tplc="5CE8AEAC" w:ilvl="0">
      <w:start w:val="15"/>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9">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B9B46F0"/>
    <w:multiLevelType w:val="hybridMultilevel"/>
    <w:tmpl w:val="FE4432F8"/>
    <w:lvl w:tplc="33FA754A" w:ilvl="0">
      <w:start w:val="5"/>
      <w:numFmt w:val="bullet"/>
      <w:lvlText w:val="-"/>
      <w:lvlJc w:val="left"/>
      <w:pPr>
        <w:ind w:hanging="360" w:left="360"/>
      </w:pPr>
      <w:rPr>
        <w:rFonts w:cs="Times New Roman" w:eastAsia="Times New Roman" w:hAnsi="Times New Roman" w:ascii="Times New Roman"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num w:numId="1">
    <w:abstractNumId w:val="3"/>
  </w:num>
  <w:num w:numId="2">
    <w:abstractNumId w:val="8"/>
  </w:num>
  <w:num w:numId="3">
    <w:abstractNumId w:val="5"/>
  </w:num>
  <w:num w:numId="4">
    <w:abstractNumId w:val="10"/>
  </w:num>
  <w:num w:numId="5">
    <w:abstractNumId w:val="1"/>
  </w:num>
  <w:num w:numId="6">
    <w:abstractNumId w:val="9"/>
  </w:num>
  <w:num w:numId="7">
    <w:abstractNumId w:val="7"/>
  </w:num>
  <w:num w:numId="8">
    <w:abstractNumId w:val="2"/>
  </w:num>
  <w:num w:numId="9">
    <w:abstractNumId w:val="11"/>
  </w:num>
  <w:num w:numId="10">
    <w:abstractNumId w:val="4"/>
  </w:num>
  <w:num w:numId="11">
    <w:abstractNumId w:val="6"/>
  </w:num>
  <w:num w:numId="12">
    <w:abstractNumId w:val="0"/>
  </w:num>
  <w:num w:numId="13">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285B"/>
    <w:rsid w:val="0001410E"/>
    <w:rsid w:val="00015F33"/>
    <w:rsid w:val="0003126F"/>
    <w:rsid w:val="000350AD"/>
    <w:rsid w:val="000368EA"/>
    <w:rsid w:val="00051F71"/>
    <w:rsid w:val="00054F95"/>
    <w:rsid w:val="00057F59"/>
    <w:rsid w:val="00060A70"/>
    <w:rsid w:val="00070F76"/>
    <w:rsid w:val="00083D8E"/>
    <w:rsid w:val="000842BA"/>
    <w:rsid w:val="00095829"/>
    <w:rsid w:val="00095C35"/>
    <w:rsid w:val="0009793C"/>
    <w:rsid w:val="000A208F"/>
    <w:rsid w:val="000A4F69"/>
    <w:rsid w:val="000B1D31"/>
    <w:rsid w:val="000C44C1"/>
    <w:rsid w:val="000D7D72"/>
    <w:rsid w:val="000E03DC"/>
    <w:rsid w:val="000E244A"/>
    <w:rsid w:val="000E2EC1"/>
    <w:rsid w:val="000E3482"/>
    <w:rsid w:val="000F60DD"/>
    <w:rsid w:val="00106740"/>
    <w:rsid w:val="001070A8"/>
    <w:rsid w:val="00122911"/>
    <w:rsid w:val="001425B7"/>
    <w:rsid w:val="001468EB"/>
    <w:rsid w:val="001553F3"/>
    <w:rsid w:val="001614FE"/>
    <w:rsid w:val="00166F2A"/>
    <w:rsid w:val="00173291"/>
    <w:rsid w:val="00197372"/>
    <w:rsid w:val="001A62CB"/>
    <w:rsid w:val="001A7F1C"/>
    <w:rsid w:val="001B0074"/>
    <w:rsid w:val="001B42DE"/>
    <w:rsid w:val="001C0CB2"/>
    <w:rsid w:val="001C4B53"/>
    <w:rsid w:val="001D153D"/>
    <w:rsid w:val="001E2C89"/>
    <w:rsid w:val="001E6CE8"/>
    <w:rsid w:val="00221869"/>
    <w:rsid w:val="002225B4"/>
    <w:rsid w:val="002227D3"/>
    <w:rsid w:val="00234753"/>
    <w:rsid w:val="00236BE6"/>
    <w:rsid w:val="0024382E"/>
    <w:rsid w:val="00247E3E"/>
    <w:rsid w:val="0027055B"/>
    <w:rsid w:val="00280669"/>
    <w:rsid w:val="0028181A"/>
    <w:rsid w:val="0029127C"/>
    <w:rsid w:val="002A56DD"/>
    <w:rsid w:val="002B0EBE"/>
    <w:rsid w:val="002C0922"/>
    <w:rsid w:val="002E3CB0"/>
    <w:rsid w:val="002E483F"/>
    <w:rsid w:val="002E7FCB"/>
    <w:rsid w:val="003027B5"/>
    <w:rsid w:val="00310BD1"/>
    <w:rsid w:val="00312D3D"/>
    <w:rsid w:val="003202BE"/>
    <w:rsid w:val="00333098"/>
    <w:rsid w:val="00345E61"/>
    <w:rsid w:val="00361459"/>
    <w:rsid w:val="0037075D"/>
    <w:rsid w:val="00381585"/>
    <w:rsid w:val="003A043E"/>
    <w:rsid w:val="003A2F6F"/>
    <w:rsid w:val="003A5012"/>
    <w:rsid w:val="003B483C"/>
    <w:rsid w:val="003C1649"/>
    <w:rsid w:val="003C3B12"/>
    <w:rsid w:val="003D5C71"/>
    <w:rsid w:val="003D6800"/>
    <w:rsid w:val="003D7E9E"/>
    <w:rsid w:val="003E4B84"/>
    <w:rsid w:val="003F068A"/>
    <w:rsid w:val="004049D1"/>
    <w:rsid w:val="0041253B"/>
    <w:rsid w:val="004252E7"/>
    <w:rsid w:val="00435973"/>
    <w:rsid w:val="00440519"/>
    <w:rsid w:val="00445479"/>
    <w:rsid w:val="004546E8"/>
    <w:rsid w:val="0045574E"/>
    <w:rsid w:val="00461223"/>
    <w:rsid w:val="00464896"/>
    <w:rsid w:val="00474DB5"/>
    <w:rsid w:val="00480EC2"/>
    <w:rsid w:val="004823BA"/>
    <w:rsid w:val="00482EF4"/>
    <w:rsid w:val="00483FFC"/>
    <w:rsid w:val="00497867"/>
    <w:rsid w:val="004B3F1F"/>
    <w:rsid w:val="004C08C1"/>
    <w:rsid w:val="004C168C"/>
    <w:rsid w:val="004D5AF8"/>
    <w:rsid w:val="004D7CD0"/>
    <w:rsid w:val="004E204C"/>
    <w:rsid w:val="004E3D4A"/>
    <w:rsid w:val="004E60D5"/>
    <w:rsid w:val="004F310C"/>
    <w:rsid w:val="005020AB"/>
    <w:rsid w:val="0050519C"/>
    <w:rsid w:val="005124A3"/>
    <w:rsid w:val="00517C82"/>
    <w:rsid w:val="00531DA8"/>
    <w:rsid w:val="00531FA5"/>
    <w:rsid w:val="00532279"/>
    <w:rsid w:val="00534BB4"/>
    <w:rsid w:val="0055071A"/>
    <w:rsid w:val="005561E5"/>
    <w:rsid w:val="00561B52"/>
    <w:rsid w:val="00565127"/>
    <w:rsid w:val="00570463"/>
    <w:rsid w:val="005730BE"/>
    <w:rsid w:val="00593536"/>
    <w:rsid w:val="00596A6D"/>
    <w:rsid w:val="005A14B1"/>
    <w:rsid w:val="005A4F20"/>
    <w:rsid w:val="005C198F"/>
    <w:rsid w:val="005C7B5E"/>
    <w:rsid w:val="005D03C6"/>
    <w:rsid w:val="0060117D"/>
    <w:rsid w:val="006070B2"/>
    <w:rsid w:val="00610194"/>
    <w:rsid w:val="0062420D"/>
    <w:rsid w:val="0062443D"/>
    <w:rsid w:val="00651302"/>
    <w:rsid w:val="006526C3"/>
    <w:rsid w:val="00667B91"/>
    <w:rsid w:val="0068769A"/>
    <w:rsid w:val="00693437"/>
    <w:rsid w:val="006A24CE"/>
    <w:rsid w:val="006D7F07"/>
    <w:rsid w:val="006F11DB"/>
    <w:rsid w:val="006F5365"/>
    <w:rsid w:val="00720C8D"/>
    <w:rsid w:val="00730180"/>
    <w:rsid w:val="00742622"/>
    <w:rsid w:val="007436ED"/>
    <w:rsid w:val="007437C5"/>
    <w:rsid w:val="00745688"/>
    <w:rsid w:val="00747C37"/>
    <w:rsid w:val="007539C6"/>
    <w:rsid w:val="00764BF4"/>
    <w:rsid w:val="00766529"/>
    <w:rsid w:val="007705CE"/>
    <w:rsid w:val="00780103"/>
    <w:rsid w:val="00782FBB"/>
    <w:rsid w:val="0079648A"/>
    <w:rsid w:val="007B6823"/>
    <w:rsid w:val="007B6DF5"/>
    <w:rsid w:val="007C7F09"/>
    <w:rsid w:val="007F208B"/>
    <w:rsid w:val="007F491A"/>
    <w:rsid w:val="0080199C"/>
    <w:rsid w:val="00807637"/>
    <w:rsid w:val="00811F07"/>
    <w:rsid w:val="008132EC"/>
    <w:rsid w:val="0081693F"/>
    <w:rsid w:val="008175CE"/>
    <w:rsid w:val="00822E73"/>
    <w:rsid w:val="00824882"/>
    <w:rsid w:val="00826317"/>
    <w:rsid w:val="00830775"/>
    <w:rsid w:val="008356D4"/>
    <w:rsid w:val="00847795"/>
    <w:rsid w:val="008600A2"/>
    <w:rsid w:val="00877E17"/>
    <w:rsid w:val="00880B73"/>
    <w:rsid w:val="00886313"/>
    <w:rsid w:val="008A0867"/>
    <w:rsid w:val="008A3272"/>
    <w:rsid w:val="008B56DF"/>
    <w:rsid w:val="008C28F7"/>
    <w:rsid w:val="008C7DF4"/>
    <w:rsid w:val="008D4852"/>
    <w:rsid w:val="008D688C"/>
    <w:rsid w:val="008E4B10"/>
    <w:rsid w:val="008E79D1"/>
    <w:rsid w:val="008F5586"/>
    <w:rsid w:val="008F7131"/>
    <w:rsid w:val="00904282"/>
    <w:rsid w:val="00924E2A"/>
    <w:rsid w:val="00931F91"/>
    <w:rsid w:val="00932DA1"/>
    <w:rsid w:val="0093333F"/>
    <w:rsid w:val="00933FAF"/>
    <w:rsid w:val="00937467"/>
    <w:rsid w:val="00937672"/>
    <w:rsid w:val="009410B9"/>
    <w:rsid w:val="0096205D"/>
    <w:rsid w:val="009635E6"/>
    <w:rsid w:val="009678FB"/>
    <w:rsid w:val="00975E9A"/>
    <w:rsid w:val="0098040A"/>
    <w:rsid w:val="00990987"/>
    <w:rsid w:val="0099670C"/>
    <w:rsid w:val="00997B50"/>
    <w:rsid w:val="009A7449"/>
    <w:rsid w:val="009A7EB7"/>
    <w:rsid w:val="009B00AB"/>
    <w:rsid w:val="009B4EB8"/>
    <w:rsid w:val="009E3242"/>
    <w:rsid w:val="009E6676"/>
    <w:rsid w:val="009F78A9"/>
    <w:rsid w:val="009F7ABA"/>
    <w:rsid w:val="00A001FC"/>
    <w:rsid w:val="00A313C6"/>
    <w:rsid w:val="00A34836"/>
    <w:rsid w:val="00A432C0"/>
    <w:rsid w:val="00A47192"/>
    <w:rsid w:val="00A47593"/>
    <w:rsid w:val="00A50178"/>
    <w:rsid w:val="00A52721"/>
    <w:rsid w:val="00A7070D"/>
    <w:rsid w:val="00A9064A"/>
    <w:rsid w:val="00A95FDA"/>
    <w:rsid w:val="00AC2714"/>
    <w:rsid w:val="00AD44B9"/>
    <w:rsid w:val="00AD4D68"/>
    <w:rsid w:val="00AE4162"/>
    <w:rsid w:val="00AF79E9"/>
    <w:rsid w:val="00B01AF5"/>
    <w:rsid w:val="00B159A4"/>
    <w:rsid w:val="00B22812"/>
    <w:rsid w:val="00B22CB8"/>
    <w:rsid w:val="00B31E0E"/>
    <w:rsid w:val="00B32CD7"/>
    <w:rsid w:val="00B412CB"/>
    <w:rsid w:val="00B45E93"/>
    <w:rsid w:val="00B56F38"/>
    <w:rsid w:val="00B71370"/>
    <w:rsid w:val="00B72CAC"/>
    <w:rsid w:val="00B7675D"/>
    <w:rsid w:val="00B84D48"/>
    <w:rsid w:val="00B93DAC"/>
    <w:rsid w:val="00BA0FB9"/>
    <w:rsid w:val="00BB76CF"/>
    <w:rsid w:val="00BC256A"/>
    <w:rsid w:val="00BE1D53"/>
    <w:rsid w:val="00BF5418"/>
    <w:rsid w:val="00C01753"/>
    <w:rsid w:val="00C135D3"/>
    <w:rsid w:val="00C24D35"/>
    <w:rsid w:val="00C34A6D"/>
    <w:rsid w:val="00C45DA0"/>
    <w:rsid w:val="00C6318F"/>
    <w:rsid w:val="00C632B4"/>
    <w:rsid w:val="00C63530"/>
    <w:rsid w:val="00C716A6"/>
    <w:rsid w:val="00C71724"/>
    <w:rsid w:val="00C71831"/>
    <w:rsid w:val="00C75A0A"/>
    <w:rsid w:val="00C80D88"/>
    <w:rsid w:val="00C83E11"/>
    <w:rsid w:val="00C909C7"/>
    <w:rsid w:val="00C93DF7"/>
    <w:rsid w:val="00C940E6"/>
    <w:rsid w:val="00C943CD"/>
    <w:rsid w:val="00C9751D"/>
    <w:rsid w:val="00CB5ADE"/>
    <w:rsid w:val="00CC25EE"/>
    <w:rsid w:val="00CD1BC1"/>
    <w:rsid w:val="00CD56F7"/>
    <w:rsid w:val="00CE446D"/>
    <w:rsid w:val="00CE7A2C"/>
    <w:rsid w:val="00CF3B53"/>
    <w:rsid w:val="00D03EAE"/>
    <w:rsid w:val="00D0500D"/>
    <w:rsid w:val="00D15AC4"/>
    <w:rsid w:val="00D25C94"/>
    <w:rsid w:val="00D303F0"/>
    <w:rsid w:val="00D33083"/>
    <w:rsid w:val="00D37EA0"/>
    <w:rsid w:val="00D4324D"/>
    <w:rsid w:val="00D5289A"/>
    <w:rsid w:val="00D52B97"/>
    <w:rsid w:val="00D56BDB"/>
    <w:rsid w:val="00D62839"/>
    <w:rsid w:val="00D70A9C"/>
    <w:rsid w:val="00D715B9"/>
    <w:rsid w:val="00D823AA"/>
    <w:rsid w:val="00D866DF"/>
    <w:rsid w:val="00D954C5"/>
    <w:rsid w:val="00DB6980"/>
    <w:rsid w:val="00DC0F2D"/>
    <w:rsid w:val="00DD1A1A"/>
    <w:rsid w:val="00DD73DB"/>
    <w:rsid w:val="00DE1F39"/>
    <w:rsid w:val="00DE3346"/>
    <w:rsid w:val="00DE4617"/>
    <w:rsid w:val="00DE6137"/>
    <w:rsid w:val="00DF282B"/>
    <w:rsid w:val="00E00EF6"/>
    <w:rsid w:val="00E14716"/>
    <w:rsid w:val="00E168D5"/>
    <w:rsid w:val="00E255CB"/>
    <w:rsid w:val="00E32C87"/>
    <w:rsid w:val="00E42062"/>
    <w:rsid w:val="00E4501F"/>
    <w:rsid w:val="00E52905"/>
    <w:rsid w:val="00E562A5"/>
    <w:rsid w:val="00E66745"/>
    <w:rsid w:val="00E67D81"/>
    <w:rsid w:val="00E86B8F"/>
    <w:rsid w:val="00E918B6"/>
    <w:rsid w:val="00EB666F"/>
    <w:rsid w:val="00EC3CB9"/>
    <w:rsid w:val="00EC6D70"/>
    <w:rsid w:val="00ED4EF0"/>
    <w:rsid w:val="00EE27D1"/>
    <w:rsid w:val="00EE5977"/>
    <w:rsid w:val="00F03521"/>
    <w:rsid w:val="00F16942"/>
    <w:rsid w:val="00F17289"/>
    <w:rsid w:val="00F21C7A"/>
    <w:rsid w:val="00F262C3"/>
    <w:rsid w:val="00F31042"/>
    <w:rsid w:val="00F31997"/>
    <w:rsid w:val="00F4014A"/>
    <w:rsid w:val="00F52332"/>
    <w:rsid w:val="00F56F0A"/>
    <w:rsid w:val="00F6124C"/>
    <w:rsid w:val="00F6399D"/>
    <w:rsid w:val="00F6726C"/>
    <w:rsid w:val="00F731C0"/>
    <w:rsid w:val="00F760FE"/>
    <w:rsid w:val="00F861A3"/>
    <w:rsid w:val="00F869D3"/>
    <w:rsid w:val="00F92F14"/>
    <w:rsid w:val="00F974D9"/>
    <w:rsid w:val="00FA5425"/>
    <w:rsid w:val="00FE1D2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6F5365"/>
    <w:rPr>
      <w:color w:val="808080"/>
      <w:bdr w:space="0" w:sz="0" w:color="auto" w:val="none"/>
      <w:shd w:fill="auto" w:color="auto" w:val="clear"/>
    </w:rPr>
  </w:style>
  <w:style w:customStyle="true" w:styleId="eSPISCCParagraphDefaultFont" w:type="character">
    <w:name w:val="eSPIS_CC_Paragraph Default Font"/>
    <w:basedOn w:val="Zadanifontodlomka"/>
    <w:rsid w:val="006F536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F5365"/>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6F5365"/>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6F5365"/>
    <w:rPr>
      <w:rFonts w:cs="Arial"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6F5365"/>
    <w:rPr>
      <w:color w:val="808080"/>
      <w:bdr w:color="auto" w:space="0" w:sz="0" w:val="none"/>
      <w:shd w:color="auto" w:fill="auto" w:val="clear"/>
    </w:rPr>
  </w:style>
  <w:style w:customStyle="1" w:styleId="eSPISCCParagraphDefaultFont" w:type="character">
    <w:name w:val="eSPIS_CC_Paragraph Default Font"/>
    <w:basedOn w:val="Zadanifontodlomka"/>
    <w:rsid w:val="006F536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F5365"/>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6F5365"/>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6F5365"/>
    <w:rPr>
      <w:rFonts w:ascii="Arial" w:cs="Arial"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9079128">
      <w:bodyDiv w:val="true"/>
      <w:marLeft w:val="0"/>
      <w:marRight w:val="0"/>
      <w:marTop w:val="0"/>
      <w:marBottom w:val="0"/>
      <w:divBdr>
        <w:top w:space="0" w:sz="0" w:color="auto" w:val="none"/>
        <w:left w:space="0" w:sz="0" w:color="auto" w:val="none"/>
        <w:bottom w:space="0" w:sz="0" w:color="auto" w:val="none"/>
        <w:right w:space="0" w:sz="0" w:color="auto" w:val="none"/>
      </w:divBdr>
    </w:div>
    <w:div w:id="920456539">
      <w:bodyDiv w:val="true"/>
      <w:marLeft w:val="0"/>
      <w:marRight w:val="0"/>
      <w:marTop w:val="0"/>
      <w:marBottom w:val="0"/>
      <w:divBdr>
        <w:top w:space="0" w:sz="0" w:color="auto" w:val="none"/>
        <w:left w:space="0" w:sz="0" w:color="auto" w:val="none"/>
        <w:bottom w:space="0" w:sz="0" w:color="auto" w:val="none"/>
        <w:right w:space="0" w:sz="0" w:color="auto" w:val="none"/>
      </w:divBdr>
    </w:div>
    <w:div w:id="1737968302">
      <w:bodyDiv w:val="true"/>
      <w:marLeft w:val="0"/>
      <w:marRight w:val="0"/>
      <w:marTop w:val="0"/>
      <w:marBottom w:val="0"/>
      <w:divBdr>
        <w:top w:space="0" w:sz="0" w:color="auto" w:val="none"/>
        <w:left w:space="0" w:sz="0" w:color="auto" w:val="none"/>
        <w:bottom w:space="0" w:sz="0" w:color="auto" w:val="none"/>
        <w:right w:space="0" w:sz="0" w:color="auto" w:val="none"/>
      </w:divBdr>
    </w:div>
    <w:div w:id="21404869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lipnja 2017.</izvorni_sadrzaj>
    <derivirana_varijabla naziv="DomainObject.DatumDonosenjaOdluke_1">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322</izvorni_sadrzaj>
    <derivirana_varijabla naziv="DomainObject.Predmet.Broj_1">322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2014.</izvorni_sadrzaj>
    <derivirana_varijabla naziv="DomainObject.Predmet.DatumOsnivanja_1">9.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St-322/2014</izvorni_sadrzaj>
    <derivirana_varijabla naziv="DomainObject.Predmet.OznakaBroj_1">St-322/2014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CENTAROPREMA d.o.o.  Rijeka</izvorni_sadrzaj>
    <derivirana_varijabla naziv="DomainObject.Predmet.ProtustrankaFormated_1">  CENTAROPREMA d.o.o.  Rijeka</derivirana_varijabla>
  </DomainObject.Predmet.ProtustrankaFormated>
  <DomainObject.Predmet.ProtustrankaFormatedOIB>
    <izvorni_sadrzaj>  CENTAROPREMA d.o.o.  Rijeka, OIB 41885730867</izvorni_sadrzaj>
    <derivirana_varijabla naziv="DomainObject.Predmet.ProtustrankaFormatedOIB_1">  CENTAROPREMA d.o.o.  Rijeka, OIB 41885730867</derivirana_varijabla>
  </DomainObject.Predmet.ProtustrankaFormatedOIB>
  <DomainObject.Predmet.ProtustrankaFormatedWithAdress>
    <izvorni_sadrzaj> CENTAROPREMA d.o.o.  Rijeka, Lošinjska 16, 51000 Rijeka</izvorni_sadrzaj>
    <derivirana_varijabla naziv="DomainObject.Predmet.ProtustrankaFormatedWithAdress_1"> CENTAROPREMA d.o.o.  Rijeka, Lošinjska 16, 51000 Rijeka</derivirana_varijabla>
  </DomainObject.Predmet.ProtustrankaFormatedWithAdress>
  <DomainObject.Predmet.ProtustrankaFormatedWithAdressOIB>
    <izvorni_sadrzaj> CENTAROPREMA d.o.o.  Rijeka, OIB 41885730867, Lošinjska 16, 51000 Rijeka</izvorni_sadrzaj>
    <derivirana_varijabla naziv="DomainObject.Predmet.ProtustrankaFormatedWithAdressOIB_1"> CENTAROPREMA d.o.o.  Rijeka, OIB 41885730867, Lošinjska 16, 51000 Rijeka</derivirana_varijabla>
  </DomainObject.Predmet.ProtustrankaFormatedWithAdressOIB>
  <DomainObject.Predmet.ProtustrankaWithAdress>
    <izvorni_sadrzaj>CENTAROPREMA d.o.o.  Rijeka Lošinjska 16, 51000 Rijeka</izvorni_sadrzaj>
    <derivirana_varijabla naziv="DomainObject.Predmet.ProtustrankaWithAdress_1">CENTAROPREMA d.o.o.  Rijeka Lošinjska 16, 51000 Rijeka</derivirana_varijabla>
  </DomainObject.Predmet.ProtustrankaWithAdress>
  <DomainObject.Predmet.ProtustrankaWithAdressOIB>
    <izvorni_sadrzaj>CENTAROPREMA d.o.o.  Rijeka, OIB 41885730867, Lošinjska 16, 51000 Rijeka</izvorni_sadrzaj>
    <derivirana_varijabla naziv="DomainObject.Predmet.ProtustrankaWithAdressOIB_1">CENTAROPREMA d.o.o.  Rijeka, OIB 41885730867, Lošinjska 16, 51000 Rijeka</derivirana_varijabla>
  </DomainObject.Predmet.ProtustrankaWithAdressOIB>
  <DomainObject.Predmet.ProtustrankaNazivFormated>
    <izvorni_sadrzaj>CENTAROPREMA d.o.o.  Rijeka</izvorni_sadrzaj>
    <derivirana_varijabla naziv="DomainObject.Predmet.ProtustrankaNazivFormated_1">CENTAROPREMA d.o.o.  Rijeka</derivirana_varijabla>
  </DomainObject.Predmet.ProtustrankaNazivFormated>
  <DomainObject.Predmet.ProtustrankaNazivFormatedOIB>
    <izvorni_sadrzaj>CENTAROPREMA d.o.o.  Rijeka, OIB 41885730867</izvorni_sadrzaj>
    <derivirana_varijabla naziv="DomainObject.Predmet.ProtustrankaNazivFormatedOIB_1">CENTAROPREMA d.o.o.  Rijeka, OIB 41885730867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Koturaška 43, 10000 Zagreb</izvorni_sadrzaj>
    <derivirana_varijabla naziv="DomainObject.Predmet.StrankaFormatedWithAdress_1"> FINA  Zagreb, Koturaška 43, 10000 Zagreb</derivirana_varijabla>
  </DomainObject.Predmet.StrankaFormatedWithAdress>
  <DomainObject.Predmet.StrankaFormatedWithAdressOIB>
    <izvorni_sadrzaj> FINA  Zagreb, OIB 85821130368, Koturaška 43, 10000 Zagreb</izvorni_sadrzaj>
    <derivirana_varijabla naziv="DomainObject.Predmet.StrankaFormatedWithAdressOIB_1"> FINA  Zagreb, OIB 85821130368, Koturaška 43, 10000 Zagreb</derivirana_varijabla>
  </DomainObject.Predmet.StrankaFormatedWithAdressOIB>
  <DomainObject.Predmet.StrankaWithAdress>
    <izvorni_sadrzaj>FINA  Zagreb Koturaška 43,10000 Zagreb</izvorni_sadrzaj>
    <derivirana_varijabla naziv="DomainObject.Predmet.StrankaWithAdress_1">FINA  Zagreb Koturaška 43,10000 Zagreb</derivirana_varijabla>
  </DomainObject.Predmet.StrankaWithAdress>
  <DomainObject.Predmet.StrankaWithAdressOIB>
    <izvorni_sadrzaj>FINA  Zagreb, OIB 85821130368, Koturaška 43,10000 Zagreb</izvorni_sadrzaj>
    <derivirana_varijabla naziv="DomainObject.Predmet.StrankaWithAdressOIB_1">FINA  Zagreb, OIB 85821130368, Koturaška 43,10000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Koturaška 43, 10000 Zagreb</item>
    </izvorni_sadrzaj>
    <derivirana_varijabla naziv="DomainObject.Predmet.StrankaListFormatedWithAdress_1">
      <item>FINA  Zagreb, Koturaška 43, 10000 Zagreb</item>
    </derivirana_varijabla>
  </DomainObject.Predmet.StrankaListFormatedWithAdress>
  <DomainObject.Predmet.StrankaListFormatedWithAdressOIB>
    <izvorni_sadrzaj>
      <item>FINA  Zagreb, OIB 85821130368, Koturaška 43, 10000 Zagreb</item>
    </izvorni_sadrzaj>
    <derivirana_varijabla naziv="DomainObject.Predmet.StrankaListFormatedWithAdressOIB_1">
      <item>FINA  Zagreb, OIB 85821130368, Koturaška 43,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CENTAROPREMA d.o.o.  Rijeka</item>
    </izvorni_sadrzaj>
    <derivirana_varijabla naziv="DomainObject.Predmet.ProtuStrankaListFormated_1">
      <item>CENTAROPREMA d.o.o.  Rijeka</item>
    </derivirana_varijabla>
  </DomainObject.Predmet.ProtuStrankaListFormated>
  <DomainObject.Predmet.ProtuStrankaListFormatedOIB>
    <izvorni_sadrzaj>
      <item>CENTAROPREMA d.o.o.  Rijeka, OIB 41885730867</item>
    </izvorni_sadrzaj>
    <derivirana_varijabla naziv="DomainObject.Predmet.ProtuStrankaListFormatedOIB_1">
      <item>CENTAROPREMA d.o.o.  Rijeka, OIB 41885730867</item>
    </derivirana_varijabla>
  </DomainObject.Predmet.ProtuStrankaListFormatedOIB>
  <DomainObject.Predmet.ProtuStrankaListFormatedWithAdress>
    <izvorni_sadrzaj>
      <item>CENTAROPREMA d.o.o.  Rijeka, Lošinjska 16, 51000 Rijeka</item>
    </izvorni_sadrzaj>
    <derivirana_varijabla naziv="DomainObject.Predmet.ProtuStrankaListFormatedWithAdress_1">
      <item>CENTAROPREMA d.o.o.  Rijeka, Lošinjska 16, 51000 Rijeka</item>
    </derivirana_varijabla>
  </DomainObject.Predmet.ProtuStrankaListFormatedWithAdress>
  <DomainObject.Predmet.ProtuStrankaListFormatedWithAdressOIB>
    <izvorni_sadrzaj>
      <item>CENTAROPREMA d.o.o.  Rijeka, OIB 41885730867, Lošinjska 16, 51000 Rijeka</item>
    </izvorni_sadrzaj>
    <derivirana_varijabla naziv="DomainObject.Predmet.ProtuStrankaListFormatedWithAdressOIB_1">
      <item>CENTAROPREMA d.o.o.  Rijeka, OIB 41885730867, Lošinjska 16, 51000 Rijeka</item>
    </derivirana_varijabla>
  </DomainObject.Predmet.ProtuStrankaListFormatedWithAdressOIB>
  <DomainObject.Predmet.ProtuStrankaListNazivFormated>
    <izvorni_sadrzaj>
      <item>CENTAROPREMA d.o.o.  Rijeka</item>
    </izvorni_sadrzaj>
    <derivirana_varijabla naziv="DomainObject.Predmet.ProtuStrankaListNazivFormated_1">
      <item>CENTAROPREMA d.o.o.  Rijeka</item>
    </derivirana_varijabla>
  </DomainObject.Predmet.ProtuStrankaListNazivFormated>
  <DomainObject.Predmet.ProtuStrankaListNazivFormatedOIB>
    <izvorni_sadrzaj>
      <item>CENTAROPREMA d.o.o.  Rijeka, OIB 41885730867</item>
    </izvorni_sadrzaj>
    <derivirana_varijabla naziv="DomainObject.Predmet.ProtuStrankaListNazivFormatedOIB_1">
      <item>CENTAROPREMA d.o.o.  Rijeka, OIB 41885730867</item>
    </derivirana_varijabla>
  </DomainObject.Predmet.ProtuStrankaListNazivFormatedOIB>
  <DomainObject.Predmet.OstaliListFormated>
    <izvorni_sadrzaj>
      <item>Danijela Miceli</item>
      <item>Violeta Peljušić</item>
      <item>ČISTOĆA d.o.o.</item>
      <item>CROATIA BANKA d.d.</item>
    </izvorni_sadrzaj>
    <derivirana_varijabla naziv="DomainObject.Predmet.OstaliListFormated_1">
      <item>Danijela Miceli</item>
      <item>Violeta Peljušić</item>
      <item>ČISTOĆA d.o.o.</item>
      <item>CROATIA BANKA d.d.</item>
    </derivirana_varijabla>
  </DomainObject.Predmet.OstaliListFormated>
  <DomainObject.Predmet.OstaliListFormatedOIB>
    <izvorni_sadrzaj>
      <item>Danijela Miceli, OIB 42327741541</item>
      <item>Violeta Peljušić, OIB 33914998677</item>
      <item>ČISTOĆA d.o.o., OIB 06531901714</item>
      <item>CROATIA BANKA d.d.</item>
    </izvorni_sadrzaj>
    <derivirana_varijabla naziv="DomainObject.Predmet.OstaliListFormatedOIB_1">
      <item>Danijela Miceli, OIB 42327741541</item>
      <item>Violeta Peljušić, OIB 33914998677</item>
      <item>ČISTOĆA d.o.o., OIB 06531901714</item>
      <item>CROATIA BANKA d.d.</item>
    </derivirana_varijabla>
  </DomainObject.Predmet.OstaliListFormatedOIB>
  <DomainObject.Predmet.OstaliListFormatedWithAdress>
    <izvorni_sadrzaj>
      <item>Danijela Miceli, Save Jugo Bujkove 27, 51000 Rijeka</item>
      <item>Violeta Peljušić, Drage Gervaisa 48, 51000 Rijeka</item>
      <item>ČISTOĆA d.o.o., Dolac 14, 51000 Rijeka</item>
      <item>CROATIA BANKA d.d., Robeta Frangeša Mihanovića 9, 10000 Zagreb</item>
    </izvorni_sadrzaj>
    <derivirana_varijabla naziv="DomainObject.Predmet.OstaliListFormatedWithAdress_1">
      <item>Danijela Miceli, Save Jugo Bujkove 27, 51000 Rijeka</item>
      <item>Violeta Peljušić, Drage Gervaisa 48, 51000 Rijeka</item>
      <item>ČISTOĆA d.o.o., Dolac 14, 51000 Rijeka</item>
      <item>CROATIA BANKA d.d., Robeta Frangeša Mihanovića 9, 10000 Zagreb</item>
    </derivirana_varijabla>
  </DomainObject.Predmet.OstaliListFormatedWithAdress>
  <DomainObject.Predmet.OstaliListFormatedWithAdressOIB>
    <izvorni_sadrzaj>
      <item>Danijela Miceli, OIB 42327741541, Save Jugo Bujkove 27, 51000 Rijeka</item>
      <item>Violeta Peljušić, OIB 33914998677, Drage Gervaisa 48, 51000 Rijeka</item>
      <item>ČISTOĆA d.o.o., OIB 06531901714, Dolac 14, 51000 Rijeka</item>
      <item>CROATIA BANKA d.d., Robeta Frangeša Mihanovića 9, 10000 Zagreb</item>
    </izvorni_sadrzaj>
    <derivirana_varijabla naziv="DomainObject.Predmet.OstaliListFormatedWithAdressOIB_1">
      <item>Danijela Miceli, OIB 42327741541, Save Jugo Bujkove 27, 51000 Rijeka</item>
      <item>Violeta Peljušić, OIB 33914998677, Drage Gervaisa 48, 51000 Rijeka</item>
      <item>ČISTOĆA d.o.o., OIB 06531901714, Dolac 14, 51000 Rijeka</item>
      <item>CROATIA BANKA d.d., Robeta Frangeša Mihanovića 9, 10000 Zagreb</item>
    </derivirana_varijabla>
  </DomainObject.Predmet.OstaliListFormatedWithAdressOIB>
  <DomainObject.Predmet.OstaliListNazivFormated>
    <izvorni_sadrzaj>
      <item>Danijela Miceli</item>
      <item>Violeta Peljušić</item>
      <item>ČISTOĆA d.o.o.</item>
      <item>CROATIA BANKA d.d.</item>
    </izvorni_sadrzaj>
    <derivirana_varijabla naziv="DomainObject.Predmet.OstaliListNazivFormated_1">
      <item>Danijela Miceli</item>
      <item>Violeta Peljušić</item>
      <item>ČISTOĆA d.o.o.</item>
      <item>CROATIA BANKA d.d.</item>
    </derivirana_varijabla>
  </DomainObject.Predmet.OstaliListNazivFormated>
  <DomainObject.Predmet.OstaliListNazivFormatedOIB>
    <izvorni_sadrzaj>
      <item>Danijela Miceli, OIB 42327741541</item>
      <item>Violeta Peljušić, OIB 33914998677</item>
      <item>ČISTOĆA d.o.o., OIB 06531901714</item>
      <item>CROATIA BANKA d.d.</item>
    </izvorni_sadrzaj>
    <derivirana_varijabla naziv="DomainObject.Predmet.OstaliListNazivFormatedOIB_1">
      <item>Danijela Miceli, OIB 42327741541</item>
      <item>Violeta Peljušić, OIB 33914998677</item>
      <item>ČISTOĆA d.o.o., OIB 06531901714</item>
      <item>CROATIA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2017.</izvorni_sadrzaj>
    <derivirana_varijabla naziv="DomainObject.Datum_1">12. lipnja 2017.</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CENTAROPREMA d.o.o.  Rijeka</izvorni_sadrzaj>
    <derivirana_varijabla naziv="DomainObject.Predmet.ProtustrankaIDrugi_1">CENTAROPREMA d.o.o.  Rijeka</derivirana_varijabla>
  </DomainObject.Predmet.ProtustrankaIDrugi>
  <DomainObject.Predmet.StrankaIDrugiAdressOIB>
    <izvorni_sadrzaj>FINA  Zagreb, OIB 85821130368, Koturaška 43, 10000 Zagreb</izvorni_sadrzaj>
    <derivirana_varijabla naziv="DomainObject.Predmet.StrankaIDrugiAdressOIB_1">FINA  Zagreb, OIB 85821130368, Koturaška 43, 10000 Zagreb</derivirana_varijabla>
  </DomainObject.Predmet.StrankaIDrugiAdressOIB>
  <DomainObject.Predmet.ProtustrankaIDrugiAdressOIB>
    <izvorni_sadrzaj>CENTAROPREMA d.o.o.  Rijeka, OIB 41885730867, Lošinjska 16, 51000 Rijeka</izvorni_sadrzaj>
    <derivirana_varijabla naziv="DomainObject.Predmet.ProtustrankaIDrugiAdressOIB_1">CENTAROPREMA d.o.o.  Rijeka, OIB 41885730867, Lošinjska 16,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CENTAROPREMA d.o.o.  Rijeka</item>
      <item>Danijela Miceli</item>
      <item>Violeta Peljušić</item>
      <item>ČISTOĆA d.o.o.</item>
      <item>CROATIA BANKA d.d.</item>
    </izvorni_sadrzaj>
    <derivirana_varijabla naziv="DomainObject.Predmet.SudioniciListNaziv_1">
      <item>FINA  Zagreb</item>
      <item>CENTAROPREMA d.o.o.  Rijeka</item>
      <item>Danijela Miceli</item>
      <item>Violeta Peljušić</item>
      <item>ČISTOĆA d.o.o.</item>
      <item>CROATIA BANKA d.d.</item>
    </derivirana_varijabla>
  </DomainObject.Predmet.SudioniciListNaziv>
  <DomainObject.Predmet.SudioniciListAdressOIB>
    <izvorni_sadrzaj>
      <item>FINA  Zagreb, OIB 85821130368, Koturaška 43,10000 Zagreb</item>
      <item>CENTAROPREMA d.o.o.  Rijeka, OIB 41885730867, Lošinjska 16,51000 Rijeka</item>
      <item>Danijela Miceli, OIB 42327741541, Save Jugo Bujkove 27,51000 Rijeka</item>
      <item>Violeta Peljušić, OIB 33914998677, Drage Gervaisa 48,51000 Rijeka</item>
      <item>ČISTOĆA d.o.o., OIB 06531901714, Dolac 14,51000 Rijeka</item>
      <item>CROATIA BANKA d.d., Robeta Frangeša Mihanovića 9,10000 Zagreb</item>
    </izvorni_sadrzaj>
    <derivirana_varijabla naziv="DomainObject.Predmet.SudioniciListAdressOIB_1">
      <item>FINA  Zagreb, OIB 85821130368, Koturaška 43,10000 Zagreb</item>
      <item>CENTAROPREMA d.o.o.  Rijeka, OIB 41885730867, Lošinjska 16,51000 Rijeka</item>
      <item>Danijela Miceli, OIB 42327741541, Save Jugo Bujkove 27,51000 Rijeka</item>
      <item>Violeta Peljušić, OIB 33914998677, Drage Gervaisa 48,51000 Rijeka</item>
      <item>ČISTOĆA d.o.o., OIB 06531901714, Dolac 14,51000 Rijeka</item>
      <item>CROATIA BANKA d.d., Robeta Frangeša Mihanovića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41885730867</item>
      <item>, OIB 42327741541</item>
      <item>, OIB 33914998677</item>
      <item>, OIB 06531901714</item>
      <item>, OIB null</item>
    </izvorni_sadrzaj>
    <derivirana_varijabla naziv="DomainObject.Predmet.SudioniciListNazivOIB_1">
      <item>, OIB 85821130368</item>
      <item>, OIB 41885730867</item>
      <item>, OIB 42327741541</item>
      <item>, OIB 33914998677</item>
      <item>, OIB 06531901714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Violeta Peljušić, OIB 33914998677, Drage Gervaisa 48 Rijeka</item>
    </izvorni_sadrzaj>
    <derivirana_varijabla naziv="DomainObject.Predmet.StecajniUpraviteljiListAddressOIB_1">
      <item>Violeta Peljušić, OIB 33914998677, Drage Gervaisa 48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5A96B4-FA06-4AB9-BD0E-B7140938EB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1668</properties:Words>
  <properties:Characters>9277</properties:Characters>
  <properties:Lines>193</properties:Lines>
  <properties:Paragraphs>39</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10966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2017-06-12T07:36:00Z</dcterms:created>
  <dc:creator>dcmelik</dc:creator>
  <cp:lastModifiedBy>Renata Valić</cp:lastModifiedBy>
  <cp:lastPrinted>2017-06-12T08:18:00Z</cp:lastPrinted>
  <dcterms:modified xmlns:xsi="http://www.w3.org/2001/XMLSchema-instance" xsi:type="dcterms:W3CDTF">2017-06-12T08:25:00Z</dcterms:modified>
  <cp:revision>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