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dc2f" w14:paraId="eb3dc2f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8227A0">
        <w:t>3430/16-7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8227A0">
        <w:rPr>
          <w:rFonts w:eastAsia="Calibri"/>
        </w:rPr>
        <w:t>PLESNI POM-PON KLUB "A", OIB: 03171828307, Sesvete, Markovo Polje, Gaj 1</w:t>
      </w:r>
      <w:r w:rsidR="00CF3A3F">
        <w:rPr>
          <w:rFonts w:eastAsia="Calibri"/>
        </w:rPr>
        <w:t xml:space="preserve">, </w:t>
      </w:r>
      <w:r w:rsidR="008227A0">
        <w:rPr>
          <w:rFonts w:eastAsia="Calibri"/>
        </w:rPr>
        <w:t>21. kolovoza</w:t>
      </w:r>
      <w:r w:rsidR="009D1AC7">
        <w:rPr>
          <w:rFonts w:eastAsia="Calibri"/>
        </w:rPr>
        <w:t xml:space="preserve"> 2017</w:t>
      </w:r>
      <w:r>
        <w:rPr>
          <w:rFonts w:eastAsia="Calibri"/>
        </w:rPr>
        <w:t>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8227A0">
        <w:rPr>
          <w:rFonts w:eastAsia="Calibri"/>
        </w:rPr>
        <w:t>PLESNI POM-PON KLUB "A", OIB: 03171828307, Sesvete, Markovo Polje, Gaj 1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8227A0">
        <w:rPr>
          <w:rFonts w:eastAsia="Calibri"/>
        </w:rPr>
        <w:t>PLESNI POM-PON KLUB "A", OIB: 03171828307, Sesvete, Markovo Polje, Gaj 1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 xml:space="preserve">temeljem članka </w:t>
      </w:r>
      <w:r w:rsidR="008227A0">
        <w:t>110</w:t>
      </w:r>
      <w:r w:rsidR="00181FE2">
        <w:t xml:space="preserve">. stavak </w:t>
      </w:r>
      <w:r w:rsidR="008227A0">
        <w:t>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8227A0" w:rsidR="00CD06EC">
      <w:pPr>
        <w:pStyle w:val="Bezproreda"/>
        <w:jc w:val="both"/>
      </w:pPr>
      <w:r>
        <w:tab/>
      </w:r>
      <w:r w:rsidR="009D1AC7">
        <w:t xml:space="preserve">Financijska agencija </w:t>
      </w:r>
      <w:r w:rsidR="00181FE2">
        <w:t xml:space="preserve">je podneskom od </w:t>
      </w:r>
      <w:r w:rsidR="008227A0">
        <w:t>24</w:t>
      </w:r>
      <w:r w:rsidR="009D1AC7">
        <w:t>. srpnja 2017</w:t>
      </w:r>
      <w:r w:rsidR="00CD06EC">
        <w:t>.</w:t>
      </w:r>
      <w:r w:rsidR="00181FE2">
        <w:t xml:space="preserve"> </w:t>
      </w:r>
      <w:r w:rsidR="009D1AC7">
        <w:t xml:space="preserve">(list </w:t>
      </w:r>
      <w:r w:rsidR="008227A0">
        <w:t>7</w:t>
      </w:r>
      <w:r w:rsidR="009D1AC7">
        <w:t xml:space="preserve"> spisa) </w:t>
      </w:r>
      <w:r w:rsidR="008227A0">
        <w:t>dostavila sudu Potvrdu o blokadi računa i novčanih sredstava za dužnika od 17. srpnja 2017. (list 8 spisa) iz koje proizlazi da dužnik na dan izdavanja potvrde ima 0 dana neprekidne blokade odnosno ukupno 0 dana blokade u prethodnih 6 mjeseci zbog nepodmirenih osnova za plaćanje evidentiranih u Očevidniku redoslijeda za plaćanje te da nepodmirene obveze na dan izdavanja potvrde iznose 0,00 kn.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E45A63">
        <w:t>2</w:t>
      </w:r>
      <w:r w:rsidR="008227A0">
        <w:t>1. kolovoza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9D1AC7">
        <w:t>7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FB3B6B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lastRenderedPageBreak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FB3B6B" w:rsidP="00C359B6" w:rsidR="00FB3B6B">
      <w:pPr>
        <w:pStyle w:val="Bezproreda"/>
        <w:ind w:left="4956"/>
        <w:jc w:val="right"/>
      </w:pPr>
      <w:r>
        <w:t>Za točnost otpravka - ovlašteni službenik</w:t>
      </w:r>
    </w:p>
    <w:p w:rsidRDefault="00FB3B6B" w:rsidP="00C359B6" w:rsidR="00FB3B6B">
      <w:pPr>
        <w:pStyle w:val="Bezproreda"/>
        <w:ind w:left="4956"/>
        <w:jc w:val="right"/>
      </w:pPr>
      <w:r>
        <w:t>Karmela Dolenc</w:t>
      </w:r>
    </w:p>
    <w:p w:rsidRDefault="009D1AC7" w:rsidP="009E1E4C" w:rsidR="009D1AC7">
      <w:pPr>
        <w:pStyle w:val="Bezproreda"/>
        <w:jc w:val="both"/>
      </w:pPr>
    </w:p>
    <w:sectPr w:rsidSect="009D1AC7" w:rsidR="009D1AC7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B3B6B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8227A0">
      <w:t>3430/16-7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A740C"/>
    <w:rsid w:val="002C0221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27A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45A63"/>
    <w:rsid w:val="00EA20DA"/>
    <w:rsid w:val="00EA4849"/>
    <w:rsid w:val="00ED5AA4"/>
    <w:rsid w:val="00F3606E"/>
    <w:rsid w:val="00F46F44"/>
    <w:rsid w:val="00F53DB7"/>
    <w:rsid w:val="00F81DFA"/>
    <w:rsid w:val="00F874BD"/>
    <w:rsid w:val="00FB3B6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3430</izvorni_sadrzaj>
    <derivirana_varijabla naziv="DomainObject.Predmet.Broj_1">3430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St-3430/2016</izvorni_sadrzaj>
    <derivirana_varijabla naziv="DomainObject.Predmet.OznakaBroj_1">St-3430/2016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POM-PON KLUB A</izvorni_sadrzaj>
    <derivirana_varijabla naziv="DomainObject.Predmet.ProtustrankaFormated_1">  PLESNI POM-PON KLUB A</derivirana_varijabla>
  </DomainObject.Predmet.ProtustrankaFormated>
  <DomainObject.Predmet.ProtustrankaFormatedOIB>
    <izvorni_sadrzaj>  PLESNI POM-PON KLUB A, OIB 03171828307</izvorni_sadrzaj>
    <derivirana_varijabla naziv="DomainObject.Predmet.ProtustrankaFormatedOIB_1">  PLESNI POM-PON KLUB A, OIB 03171828307</derivirana_varijabla>
  </DomainObject.Predmet.ProtustrankaFormatedOIB>
  <DomainObject.Predmet.ProtustrankaFormatedWithAdress>
    <izvorni_sadrzaj> PLESNI POM-PON KLUB A, Markovo polje, Gaj 1, 10360 Sesvete</izvorni_sadrzaj>
    <derivirana_varijabla naziv="DomainObject.Predmet.ProtustrankaFormatedWithAdress_1"> PLESNI POM-PON KLUB A, Markovo polje, Gaj 1, 10360 Sesvete</derivirana_varijabla>
  </DomainObject.Predmet.ProtustrankaFormatedWithAdress>
  <DomainObject.Predmet.ProtustrankaFormatedWithAdressOIB>
    <izvorni_sadrzaj> PLESNI POM-PON KLUB A, OIB 03171828307, Markovo polje, Gaj 1, 10360 Sesvete</izvorni_sadrzaj>
    <derivirana_varijabla naziv="DomainObject.Predmet.ProtustrankaFormatedWithAdressOIB_1"> PLESNI POM-PON KLUB A, OIB 03171828307, Markovo polje, Gaj 1, 10360 Sesvete</derivirana_varijabla>
  </DomainObject.Predmet.ProtustrankaFormatedWithAdressOIB>
  <DomainObject.Predmet.ProtustrankaWithAdress>
    <izvorni_sadrzaj>PLESNI POM-PON KLUB A Markovo polje, Gaj 1, 10360 Sesvete</izvorni_sadrzaj>
    <derivirana_varijabla naziv="DomainObject.Predmet.ProtustrankaWithAdress_1">PLESNI POM-PON KLUB A Markovo polje, Gaj 1, 10360 Sesvete</derivirana_varijabla>
  </DomainObject.Predmet.ProtustrankaWithAdress>
  <DomainObject.Predmet.ProtustrankaWithAdressOIB>
    <izvorni_sadrzaj>PLESNI POM-PON KLUB A, OIB 03171828307, Markovo polje, Gaj 1, 10360 Sesvete</izvorni_sadrzaj>
    <derivirana_varijabla naziv="DomainObject.Predmet.ProtustrankaWithAdressOIB_1">PLESNI POM-PON KLUB A, OIB 03171828307, Markovo polje, Gaj 1, 10360 Sesvete</derivirana_varijabla>
  </DomainObject.Predmet.ProtustrankaWithAdressOIB>
  <DomainObject.Predmet.ProtustrankaNazivFormated>
    <izvorni_sadrzaj>PLESNI POM-PON KLUB A</izvorni_sadrzaj>
    <derivirana_varijabla naziv="DomainObject.Predmet.ProtustrankaNazivFormated_1">PLESNI POM-PON KLUB A</derivirana_varijabla>
  </DomainObject.Predmet.ProtustrankaNazivFormated>
  <DomainObject.Predmet.ProtustrankaNazivFormatedOIB>
    <izvorni_sadrzaj>PLESNI POM-PON KLUB A, OIB 03171828307</izvorni_sadrzaj>
    <derivirana_varijabla naziv="DomainObject.Predmet.ProtustrankaNazivFormatedOIB_1">PLESNI POM-PON KLUB A, OIB 03171828307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POM-PON KLUB A</item>
    </izvorni_sadrzaj>
    <derivirana_varijabla naziv="DomainObject.Predmet.ProtuStrankaListFormated_1">
      <item>PLESNI POM-PON KLUB A</item>
    </derivirana_varijabla>
  </DomainObject.Predmet.ProtuStrankaListFormated>
  <DomainObject.Predmet.ProtuStrankaListFormatedOIB>
    <izvorni_sadrzaj>
      <item>PLESNI POM-PON KLUB A, OIB 03171828307</item>
    </izvorni_sadrzaj>
    <derivirana_varijabla naziv="DomainObject.Predmet.ProtuStrankaListFormatedOIB_1">
      <item>PLESNI POM-PON KLUB A, OIB 03171828307</item>
    </derivirana_varijabla>
  </DomainObject.Predmet.ProtuStrankaListFormatedOIB>
  <DomainObject.Predmet.ProtuStrankaListFormatedWithAdress>
    <izvorni_sadrzaj>
      <item>PLESNI POM-PON KLUB A, Markovo polje, Gaj 1, 10360 Sesvete</item>
    </izvorni_sadrzaj>
    <derivirana_varijabla naziv="DomainObject.Predmet.ProtuStrankaListFormatedWithAdress_1">
      <item>PLESNI POM-PON KLUB A, Markovo polje, Gaj 1, 10360 Sesvete</item>
    </derivirana_varijabla>
  </DomainObject.Predmet.ProtuStrankaListFormatedWithAdress>
  <DomainObject.Predmet.ProtuStrankaListFormatedWithAdressOIB>
    <izvorni_sadrzaj>
      <item>PLESNI POM-PON KLUB A, OIB 03171828307, Markovo polje, Gaj 1, 10360 Sesvete</item>
    </izvorni_sadrzaj>
    <derivirana_varijabla naziv="DomainObject.Predmet.ProtuStrankaListFormatedWithAdressOIB_1">
      <item>PLESNI POM-PON KLUB A, OIB 03171828307, Markovo polje, Gaj 1, 10360 Sesvete</item>
    </derivirana_varijabla>
  </DomainObject.Predmet.ProtuStrankaListFormatedWithAdressOIB>
  <DomainObject.Predmet.ProtuStrankaListNazivFormated>
    <izvorni_sadrzaj>
      <item>PLESNI POM-PON KLUB A</item>
    </izvorni_sadrzaj>
    <derivirana_varijabla naziv="DomainObject.Predmet.ProtuStrankaListNazivFormated_1">
      <item>PLESNI POM-PON KLUB A</item>
    </derivirana_varijabla>
  </DomainObject.Predmet.ProtuStrankaListNazivFormated>
  <DomainObject.Predmet.ProtuStrankaListNazivFormatedOIB>
    <izvorni_sadrzaj>
      <item>PLESNI POM-PON KLUB A, OIB 03171828307</item>
    </izvorni_sadrzaj>
    <derivirana_varijabla naziv="DomainObject.Predmet.ProtuStrankaListNazivFormatedOIB_1">
      <item>PLESNI POM-PON KLUB A, OIB 03171828307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POM-PON KLUB A</izvorni_sadrzaj>
    <derivirana_varijabla naziv="DomainObject.Predmet.ProtustrankaIDrugi_1">PLESNI POM-PON KLUB 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POM-PON KLUB A, OIB 03171828307, Markovo polje, Gaj 1, 10360 Sesvete</izvorni_sadrzaj>
    <derivirana_varijabla naziv="DomainObject.Predmet.ProtustrankaIDrugiAdressOIB_1">PLESNI POM-PON KLUB A, OIB 03171828307, Markovo polje, Gaj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POM-PON KLUB A</item>
    </izvorni_sadrzaj>
    <derivirana_varijabla naziv="DomainObject.Predmet.SudioniciListNaziv_1">
      <item>FINA Regionalni centar Zagreb</item>
      <item>PLESNI POM-PON KLUB 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POM-PON KLUB A, OIB 03171828307, Markovo polje, Gaj 1,10360 Sesvete</item>
    </izvorni_sadrzaj>
    <derivirana_varijabla naziv="DomainObject.Predmet.SudioniciListAdressOIB_1">
      <item>FINA Regionalni centar Zagreb, OIB 85821130368, Trg svibanjskih žrtava 1995. 1,10000 Zagreb</item>
      <item>PLESNI POM-PON KLUB A, OIB 03171828307, Markovo polje, Gaj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03171828307</item>
    </izvorni_sadrzaj>
    <derivirana_varijabla naziv="DomainObject.Predmet.SudioniciListNazivOIB_1">
      <item>, OIB 85821130368</item>
      <item>, OIB 03171828307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171D9-E73D-45A4-8E6F-662C19683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1729</properties:Characters>
  <properties:Lines>47</properties:Lines>
  <properties:Paragraphs>18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Karmela Dolenc</cp:lastModifiedBy>
  <cp:lastPrinted>2017-08-23T13:24:00Z</cp:lastPrinted>
  <dcterms:modified xmlns:xsi="http://www.w3.org/2001/XMLSchema-instance" xsi:type="dcterms:W3CDTF">2017-08-23T13:24:00Z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