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a296f6c" w14:paraId="a296f6c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FA6ECE" w:rsidRPr="00AC7A92">
        <w:t>MLADI MORNAR j.d.o.o., Rtina, Rtina I 252, OIB: 36368728043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FA6ECE">
        <w:t>16</w:t>
      </w:r>
      <w:r w:rsidR="00992F29">
        <w:t xml:space="preserve">. listopada </w:t>
      </w:r>
      <w:r w:rsidR="002B574C">
        <w:t>2018.</w:t>
      </w:r>
      <w:r w:rsidR="00D80A5D">
        <w:t xml:space="preserve"> 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>Podatke možete dostaviti i fax-om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E34A13">
        <w:t xml:space="preserve">5. ožujka </w:t>
      </w:r>
      <w:r w:rsidR="009B4C3B">
        <w:t>2</w:t>
      </w:r>
      <w:r w:rsidR="00127F49" w:rsidRPr="00047B49">
        <w:t>01</w:t>
      </w:r>
      <w:r w:rsidR="009C62E3">
        <w:t>9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E34A13">
        <w:t>19.</w:t>
      </w:r>
      <w:r w:rsidR="00C04405">
        <w:t xml:space="preserve"> veljače </w:t>
      </w:r>
      <w:r w:rsidR="00D80A5D">
        <w:t>2019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E34A13" w:rsidP="00E34A13" w:rsidR="00E34A13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E34A13" w:rsidP="00E34A13" w:rsidR="00E34A13">
      <w:r>
        <w:t xml:space="preserve">Martina Kalmeta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8D253B" w:rsidP="000450E8" w:rsidR="008D253B">
      <w:pPr>
        <w:jc w:val="right"/>
      </w:pPr>
    </w:p>
    <w:p w:rsidRDefault="008D253B" w:rsidP="000450E8" w:rsidR="008D253B">
      <w:pPr>
        <w:jc w:val="right"/>
        <w:rPr>
          <w:szCs w:val="22"/>
        </w:rPr>
      </w:pPr>
    </w:p>
    <w:p w:rsidRDefault="00B019B7" w:rsidP="00B019B7" w:rsidR="00B019B7" w:rsidRPr="00047B49">
      <w:r w:rsidRPr="00047B49">
        <w:t>DNA:</w:t>
      </w:r>
    </w:p>
    <w:p w:rsidRDefault="009B4C3B" w:rsidP="00B019B7" w:rsidR="00B019B7" w:rsidRPr="00047B49">
      <w:r>
        <w:t xml:space="preserve">i </w:t>
      </w:r>
      <w:r w:rsidR="00B019B7" w:rsidRPr="00047B49">
        <w:t>putem e-Oglasna ploča sudova</w:t>
      </w:r>
    </w:p>
    <w:sectPr w:rsidR="00B019B7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FA6ECE">
      <w:t>39</w:t>
    </w:r>
    <w:r w:rsidR="00992F29">
      <w:t>/2019-10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50E8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1E54F6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977C6"/>
    <w:rsid w:val="003A7BFD"/>
    <w:rsid w:val="003B143F"/>
    <w:rsid w:val="003D3EA6"/>
    <w:rsid w:val="003D7E4F"/>
    <w:rsid w:val="003D7FC6"/>
    <w:rsid w:val="003F1470"/>
    <w:rsid w:val="003F56A6"/>
    <w:rsid w:val="0042175E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7B0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D253B"/>
    <w:rsid w:val="008E37BF"/>
    <w:rsid w:val="008E3870"/>
    <w:rsid w:val="008F1162"/>
    <w:rsid w:val="00903099"/>
    <w:rsid w:val="00911E01"/>
    <w:rsid w:val="00955327"/>
    <w:rsid w:val="00970D75"/>
    <w:rsid w:val="00972609"/>
    <w:rsid w:val="00974B89"/>
    <w:rsid w:val="009801FC"/>
    <w:rsid w:val="00992F29"/>
    <w:rsid w:val="009A5115"/>
    <w:rsid w:val="009B4C3B"/>
    <w:rsid w:val="009C62E3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04405"/>
    <w:rsid w:val="00C135E0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80A5D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34A13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A6ECE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C47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7B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C47B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C47B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C47B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C4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7B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C47B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C47B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C47B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1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St-39/2019</izvorni_sadrzaj>
    <derivirana_varijabla naziv="DomainObject.Predmet.OznakaBroj_1">St-39/2019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 MORNAR j.d.o.o. za ugostiteljstvo</izvorni_sadrzaj>
    <derivirana_varijabla naziv="DomainObject.Predmet.ProtustrankaFormated_1">  MLADI MORNAR j.d.o.o. za ugostiteljstvo</derivirana_varijabla>
  </DomainObject.Predmet.ProtustrankaFormated>
  <DomainObject.Predmet.ProtustrankaFormatedOIB>
    <izvorni_sadrzaj>  MLADI MORNAR j.d.o.o. za ugostiteljstvo, OIB 36368728043</izvorni_sadrzaj>
    <derivirana_varijabla naziv="DomainObject.Predmet.ProtustrankaFormatedOIB_1">  MLADI MORNAR j.d.o.o. za ugostiteljstvo, OIB 36368728043</derivirana_varijabla>
  </DomainObject.Predmet.ProtustrankaFormatedOIB>
  <DomainObject.Predmet.ProtustrankaFormatedWithAdress>
    <izvorni_sadrzaj> MLADI MORNAR j.d.o.o. za ugostiteljstvo, Rtina I 252, 23248 Rtina</izvorni_sadrzaj>
    <derivirana_varijabla naziv="DomainObject.Predmet.ProtustrankaFormatedWithAdress_1"> MLADI MORNAR j.d.o.o. za ugostiteljstvo, Rtina I 252, 23248 Rtina</derivirana_varijabla>
  </DomainObject.Predmet.ProtustrankaFormatedWithAdress>
  <DomainObject.Predmet.ProtustrankaFormatedWithAdressOIB>
    <izvorni_sadrzaj> MLADI MORNAR j.d.o.o. za ugostiteljstvo, OIB 36368728043, Rtina I 252, 23248 Rtina</izvorni_sadrzaj>
    <derivirana_varijabla naziv="DomainObject.Predmet.ProtustrankaFormatedWithAdressOIB_1"> MLADI MORNAR j.d.o.o. za ugostiteljstvo, OIB 36368728043, Rtina I 252, 23248 Rtina</derivirana_varijabla>
  </DomainObject.Predmet.ProtustrankaFormatedWithAdressOIB>
  <DomainObject.Predmet.ProtustrankaWithAdress>
    <izvorni_sadrzaj>MLADI MORNAR j.d.o.o. za ugostiteljstvo Rtina I 252, 23248 Rtina</izvorni_sadrzaj>
    <derivirana_varijabla naziv="DomainObject.Predmet.ProtustrankaWithAdress_1">MLADI MORNAR j.d.o.o. za ugostiteljstvo Rtina I 252, 23248 Rtina</derivirana_varijabla>
  </DomainObject.Predmet.ProtustrankaWithAdress>
  <DomainObject.Predmet.ProtustrankaWithAdressOIB>
    <izvorni_sadrzaj>MLADI MORNAR j.d.o.o. za ugostiteljstvo, OIB 36368728043, Rtina I 252, 23248 Rtina</izvorni_sadrzaj>
    <derivirana_varijabla naziv="DomainObject.Predmet.ProtustrankaWithAdressOIB_1">MLADI MORNAR j.d.o.o. za ugostiteljstvo, OIB 36368728043, Rtina I 252, 23248 Rtina</derivirana_varijabla>
  </DomainObject.Predmet.ProtustrankaWithAdressOIB>
  <DomainObject.Predmet.ProtustrankaNazivFormated>
    <izvorni_sadrzaj>MLADI MORNAR j.d.o.o. za ugostiteljstvo</izvorni_sadrzaj>
    <derivirana_varijabla naziv="DomainObject.Predmet.ProtustrankaNazivFormated_1">MLADI MORNAR j.d.o.o. za ugostiteljstvo</derivirana_varijabla>
  </DomainObject.Predmet.ProtustrankaNazivFormated>
  <DomainObject.Predmet.ProtustrankaNazivFormatedOIB>
    <izvorni_sadrzaj>MLADI MORNAR j.d.o.o. za ugostiteljstvo, OIB 36368728043</izvorni_sadrzaj>
    <derivirana_varijabla naziv="DomainObject.Predmet.ProtustrankaNazivFormatedOIB_1">MLADI MORNAR j.d.o.o. za ugostiteljstvo, OIB 36368728043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MLADI MORNAR j.d.o.o. za ugostiteljstvo</item>
    </izvorni_sadrzaj>
    <derivirana_varijabla naziv="DomainObject.Predmet.ProtuStrankaListFormated_1">
      <item>MLADI MORNAR j.d.o.o. za ugostiteljstvo</item>
    </derivirana_varijabla>
  </DomainObject.Predmet.ProtuStrankaListFormated>
  <DomainObject.Predmet.ProtuStrankaListFormatedOIB>
    <izvorni_sadrzaj>
      <item>MLADI MORNAR j.d.o.o. za ugostiteljstvo, OIB 36368728043</item>
    </izvorni_sadrzaj>
    <derivirana_varijabla naziv="DomainObject.Predmet.ProtuStrankaListFormatedOIB_1">
      <item>MLADI MORNAR j.d.o.o. za ugostiteljstvo, OIB 36368728043</item>
    </derivirana_varijabla>
  </DomainObject.Predmet.ProtuStrankaListFormatedOIB>
  <DomainObject.Predmet.ProtuStrankaListFormatedWithAdress>
    <izvorni_sadrzaj>
      <item>MLADI MORNAR j.d.o.o. za ugostiteljstvo, Rtina I 252, 23248 Rtina</item>
    </izvorni_sadrzaj>
    <derivirana_varijabla naziv="DomainObject.Predmet.ProtuStrankaListFormatedWithAdress_1">
      <item>MLADI MORNAR j.d.o.o. za ugostiteljstvo, Rtina I 252, 23248 Rtina</item>
    </derivirana_varijabla>
  </DomainObject.Predmet.ProtuStrankaListFormatedWithAdress>
  <DomainObject.Predmet.ProtuStrankaListFormatedWithAdressOIB>
    <izvorni_sadrzaj>
      <item>MLADI MORNAR j.d.o.o. za ugostiteljstvo, OIB 36368728043, Rtina I 252, 23248 Rtina</item>
    </izvorni_sadrzaj>
    <derivirana_varijabla naziv="DomainObject.Predmet.ProtuStrankaListFormatedWithAdressOIB_1">
      <item>MLADI MORNAR j.d.o.o. za ugostiteljstvo, OIB 36368728043, Rtina I 252, 23248 Rtina</item>
    </derivirana_varijabla>
  </DomainObject.Predmet.ProtuStrankaListFormatedWithAdressOIB>
  <DomainObject.Predmet.ProtuStrankaListNazivFormated>
    <izvorni_sadrzaj>
      <item>MLADI MORNAR j.d.o.o. za ugostiteljstvo</item>
    </izvorni_sadrzaj>
    <derivirana_varijabla naziv="DomainObject.Predmet.ProtuStrankaListNazivFormated_1">
      <item>MLADI MORNAR j.d.o.o. za ugostiteljstvo</item>
    </derivirana_varijabla>
  </DomainObject.Predmet.ProtuStrankaListNazivFormated>
  <DomainObject.Predmet.ProtuStrankaListNazivFormatedOIB>
    <izvorni_sadrzaj>
      <item>MLADI MORNAR j.d.o.o. za ugostiteljstvo, OIB 36368728043</item>
    </izvorni_sadrzaj>
    <derivirana_varijabla naziv="DomainObject.Predmet.ProtuStrankaListNazivFormatedOIB_1">
      <item>MLADI MORNAR j.d.o.o. za ugostiteljstvo, OIB 36368728043</item>
    </derivirana_varijabla>
  </DomainObject.Predmet.ProtuStrankaListNazivFormatedOIB>
  <DomainObject.Predmet.OstaliListFormated>
    <izvorni_sadrzaj>
      <item>Ćiril Benić</item>
    </izvorni_sadrzaj>
    <derivirana_varijabla naziv="DomainObject.Predmet.OstaliListFormated_1">
      <item>Ćiril Benić</item>
    </derivirana_varijabla>
  </DomainObject.Predmet.OstaliListFormated>
  <DomainObject.Predmet.OstaliListFormatedOIB>
    <izvorni_sadrzaj>
      <item>Ćiril Benić, OIB 47484947503</item>
    </izvorni_sadrzaj>
    <derivirana_varijabla naziv="DomainObject.Predmet.OstaliListFormatedOIB_1">
      <item>Ćiril Benić, OIB 47484947503</item>
    </derivirana_varijabla>
  </DomainObject.Predmet.OstaliListFormatedOIB>
  <DomainObject.Predmet.OstaliListFormatedWithAdress>
    <izvorni_sadrzaj>
      <item>Ćiril Benić</item>
    </izvorni_sadrzaj>
    <derivirana_varijabla naziv="DomainObject.Predmet.OstaliListFormatedWithAdress_1">
      <item>Ćiril Benić</item>
    </derivirana_varijabla>
  </DomainObject.Predmet.OstaliListFormatedWithAdress>
  <DomainObject.Predmet.OstaliListFormatedWithAdressOIB>
    <izvorni_sadrzaj>
      <item>Ćiril Benić, OIB 47484947503</item>
    </izvorni_sadrzaj>
    <derivirana_varijabla naziv="DomainObject.Predmet.OstaliListFormatedWithAdressOIB_1">
      <item>Ćiril Benić, OIB 47484947503</item>
    </derivirana_varijabla>
  </DomainObject.Predmet.OstaliListFormatedWithAdressOIB>
  <DomainObject.Predmet.OstaliListNazivFormated>
    <izvorni_sadrzaj>
      <item>Ćiril Benić</item>
    </izvorni_sadrzaj>
    <derivirana_varijabla naziv="DomainObject.Predmet.OstaliListNazivFormated_1">
      <item>Ćiril Benić</item>
    </derivirana_varijabla>
  </DomainObject.Predmet.OstaliListNazivFormated>
  <DomainObject.Predmet.OstaliListNazivFormatedOIB>
    <izvorni_sadrzaj>
      <item>Ćiril Benić, OIB 47484947503</item>
    </izvorni_sadrzaj>
    <derivirana_varijabla naziv="DomainObject.Predmet.OstaliListNazivFormatedOIB_1">
      <item>Ćiril Benić, OIB 47484947503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MLADI MORNAR j.d.o.o. za ugostiteljstvo</izvorni_sadrzaj>
    <derivirana_varijabla naziv="DomainObject.Predmet.ProtustrankaIDrugi_1">MLADI MORNAR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MLADI MORNAR j.d.o.o. za ugostiteljstvo, OIB 36368728043, Rtina I 252, 23248 Rtina</izvorni_sadrzaj>
    <derivirana_varijabla naziv="DomainObject.Predmet.ProtustrankaIDrugiAdressOIB_1">MLADI MORNAR j.d.o.o. za ugostiteljstvo, OIB 36368728043, Rtina I 252, 23248 Rtina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MLADI MORNAR j.d.o.o. za ugostiteljstvo</item>
      <item>FINA</item>
      <item>Ćiril Benić</item>
    </izvorni_sadrzaj>
    <derivirana_varijabla naziv="DomainObject.Predmet.SudioniciListNaziv_1">
      <item>MLADI MORNAR j.d.o.o. za ugostiteljstvo</item>
      <item>FINA</item>
      <item>Ćiril Benić</item>
    </derivirana_varijabla>
  </DomainObject.Predmet.SudioniciListNaziv>
  <DomainObject.Predmet.SudioniciListAdressOIB>
    <izvorni_sadrzaj>
      <item>MLADI MORNAR j.d.o.o. za ugostiteljstvo, OIB 36368728043, Rtina I 252,23248 Rtina</item>
      <item>FINA, OIB 85821130368, Ivana Danila 4,23000 Zadar</item>
      <item>Ćiril Benić, OIB 47484947503</item>
    </izvorni_sadrzaj>
    <derivirana_varijabla naziv="DomainObject.Predmet.SudioniciListAdressOIB_1">
      <item>MLADI MORNAR j.d.o.o. za ugostiteljstvo, OIB 36368728043, Rtina I 252,23248 Rtina</item>
      <item>FINA, OIB 85821130368, Ivana Danila 4,23000 Zadar</item>
      <item>Ćiril Benić, OIB 47484947503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36368728043</item>
      <item>, OIB 85821130368</item>
      <item>, OIB 47484947503</item>
    </izvorni_sadrzaj>
    <derivirana_varijabla naziv="DomainObject.Predmet.SudioniciListNazivOIB_1">
      <item>, OIB 36368728043</item>
      <item>, OIB 85821130368</item>
      <item>, OIB 47484947503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St-39/2019-2</izvorni_sadrzaj>
    <derivirana_varijabla naziv="DomainObject.PredzadnjaOdlukaIzPredmeta.Oznaka_1">St-39/2019-2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0EE0D-2AC1-4438-8FBB-330FFE142C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721</properties:Characters>
  <properties:Lines>28</properties:Lines>
  <properties:Paragraphs>11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2018-11-15T06:51:00Z</dcterms:created>
  <dc:creator>Administrator</dc:creator>
  <cp:lastModifiedBy>Martina Kalmeta</cp:lastModifiedBy>
  <cp:lastPrinted>2019-02-19T13:33:00Z</cp:lastPrinted>
  <dcterms:modified xmlns:xsi="http://www.w3.org/2001/XMLSchema-instance" xsi:type="dcterms:W3CDTF">2019-02-19T14:04:00Z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(St-39-19  fina stanje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