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b4ea" w14:paraId="a10b4e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95619">
        <w:rPr>
          <w:rFonts w:cs="Times New Roman" w:hAnsi="Times New Roman" w:ascii="Times New Roman"/>
          <w:b w:val="false"/>
          <w:sz w:val="24"/>
          <w:szCs w:val="24"/>
        </w:rPr>
        <w:t>3706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95619">
        <w:t xml:space="preserve">NEVIS d.o.o., Zagreb, </w:t>
      </w:r>
      <w:proofErr w:type="spellStart"/>
      <w:r w:rsidR="00595619">
        <w:t>Pustoseline</w:t>
      </w:r>
      <w:proofErr w:type="spellEnd"/>
      <w:r w:rsidR="00595619">
        <w:t xml:space="preserve"> 20, OIB: 86289877242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595619">
        <w:t xml:space="preserve">29. studenog </w:t>
      </w:r>
      <w:r w:rsidR="00AA5037">
        <w:t>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95619">
        <w:t xml:space="preserve">NEVIS d.o.o., Zagreb, </w:t>
      </w:r>
      <w:proofErr w:type="spellStart"/>
      <w:r w:rsidR="00595619">
        <w:t>Pustoseline</w:t>
      </w:r>
      <w:proofErr w:type="spellEnd"/>
      <w:r w:rsidR="00595619">
        <w:t xml:space="preserve"> 20, OIB: 86289877242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95619">
        <w:t>6. veljače 2018</w:t>
      </w:r>
      <w:r w:rsidR="00957736">
        <w:t>.</w:t>
      </w:r>
      <w:r>
        <w:t xml:space="preserve"> u </w:t>
      </w:r>
      <w:r w:rsidR="00D815A2">
        <w:t>9</w:t>
      </w:r>
      <w:r w:rsidR="00100C2C">
        <w:t>,</w:t>
      </w:r>
      <w:r w:rsidR="004D230A">
        <w:t>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,</w:t>
      </w:r>
    </w:p>
    <w:p w:rsidRDefault="00595619" w:rsidP="00D815A2" w:rsidR="00595619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95619">
        <w:t>29. studenog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401FA8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A9C" w:rsidR="003E2A9C">
      <w:r>
        <w:separator/>
      </w:r>
    </w:p>
  </w:endnote>
  <w:endnote w:id="0" w:type="continuationSeparator">
    <w:p w:rsidRDefault="003E2A9C" w:rsidR="003E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A9C" w:rsidR="003E2A9C">
      <w:r>
        <w:separator/>
      </w:r>
    </w:p>
  </w:footnote>
  <w:footnote w:id="0" w:type="continuationSeparator">
    <w:p w:rsidRDefault="003E2A9C" w:rsidR="003E2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F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1FA8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F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F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F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F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F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F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F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F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1115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2017-11-29T09:57:00Z</dcterms:created>
  <dc:creator>Korisnik</dc:creator>
  <cp:lastModifiedBy>Draženka Prpić</cp:lastModifiedBy>
  <cp:lastPrinted>2017-11-29T09:58:00Z</cp:lastPrinted>
  <dcterms:modified xmlns:xsi="http://www.w3.org/2001/XMLSchema-instance" xsi:type="dcterms:W3CDTF">2017-11-29T09:58:00Z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