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f029" w14:paraId="af3f029" w:rsidRDefault="00B73FB8" w:rsidP="00A81B91" w:rsidR="00A81B91" w:rsidRPr="00323158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1516A6">
        <w:rPr>
          <w:sz w:val="24"/>
        </w:rPr>
        <w:t>459/2017-6</w:t>
      </w:r>
    </w:p>
    <w:p w:rsidRDefault="007D4D20" w:rsidR="007D4D20">
      <w:pPr>
        <w:rPr>
          <w:sz w:val="24"/>
        </w:rPr>
      </w:pPr>
    </w:p>
    <w:p w:rsidRDefault="00EC7BA3" w:rsidR="00EC7BA3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>, po stečajnom sucu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povodom zahtjeva FINE RC Osijek</w:t>
      </w:r>
      <w:r w:rsidR="001516A6">
        <w:rPr>
          <w:sz w:val="24"/>
        </w:rPr>
        <w:t xml:space="preserve">, Podružnice </w:t>
      </w:r>
      <w:proofErr w:type="spellStart"/>
      <w:r w:rsidR="001516A6">
        <w:rPr>
          <w:sz w:val="24"/>
        </w:rPr>
        <w:t>Slav.Brod</w:t>
      </w:r>
      <w:proofErr w:type="spellEnd"/>
      <w:r w:rsidR="001516A6">
        <w:rPr>
          <w:sz w:val="24"/>
        </w:rPr>
        <w:t>,</w:t>
      </w:r>
      <w:r w:rsidR="00B73FB8">
        <w:rPr>
          <w:sz w:val="24"/>
        </w:rPr>
        <w:t xml:space="preserve"> za provedbu skraćenog</w:t>
      </w:r>
      <w:r w:rsidR="002E2C81">
        <w:rPr>
          <w:sz w:val="24"/>
        </w:rPr>
        <w:t>a</w:t>
      </w:r>
      <w:r w:rsidR="00B73FB8">
        <w:rPr>
          <w:sz w:val="24"/>
        </w:rPr>
        <w:t xml:space="preserve"> stečajnog</w:t>
      </w:r>
      <w:r w:rsidR="002E2C81">
        <w:rPr>
          <w:sz w:val="24"/>
        </w:rPr>
        <w:t>a</w:t>
      </w:r>
      <w:r w:rsidR="00B73FB8">
        <w:rPr>
          <w:sz w:val="24"/>
        </w:rPr>
        <w:t xml:space="preserve"> postupka po službenoj dužnosti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1E5692">
        <w:rPr>
          <w:sz w:val="24"/>
        </w:rPr>
        <w:t xml:space="preserve"> </w:t>
      </w:r>
      <w:r w:rsidR="001516A6">
        <w:rPr>
          <w:sz w:val="24"/>
          <w:szCs w:val="24"/>
        </w:rPr>
        <w:t xml:space="preserve">ŠAPINA KAMEN d.o.o., </w:t>
      </w:r>
      <w:proofErr w:type="spellStart"/>
      <w:r w:rsidR="001516A6">
        <w:rPr>
          <w:sz w:val="24"/>
          <w:szCs w:val="24"/>
        </w:rPr>
        <w:t>Sikirevci</w:t>
      </w:r>
      <w:proofErr w:type="spellEnd"/>
      <w:r w:rsidR="001516A6">
        <w:rPr>
          <w:sz w:val="24"/>
          <w:szCs w:val="24"/>
        </w:rPr>
        <w:t>, Ljudevita Gaja 153, OIB 21733360633,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1516A6">
        <w:rPr>
          <w:sz w:val="24"/>
        </w:rPr>
        <w:t>2</w:t>
      </w:r>
      <w:r w:rsidR="00D139DD">
        <w:rPr>
          <w:sz w:val="24"/>
        </w:rPr>
        <w:t>6</w:t>
      </w:r>
      <w:r w:rsidR="001516A6">
        <w:rPr>
          <w:sz w:val="24"/>
        </w:rPr>
        <w:t>.srpnja</w:t>
      </w:r>
      <w:r w:rsidR="00925FB0">
        <w:rPr>
          <w:sz w:val="24"/>
        </w:rPr>
        <w:t xml:space="preserve"> 2017</w:t>
      </w:r>
      <w:r w:rsidR="00A81B91">
        <w:rPr>
          <w:sz w:val="24"/>
        </w:rPr>
        <w:t>.</w:t>
      </w:r>
      <w:r w:rsidR="001516A6">
        <w:rPr>
          <w:sz w:val="24"/>
        </w:rPr>
        <w:t>g.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925FB0">
      <w:pPr>
        <w:jc w:val="both"/>
        <w:rPr>
          <w:sz w:val="24"/>
        </w:rPr>
      </w:pPr>
      <w:r>
        <w:rPr>
          <w:sz w:val="24"/>
        </w:rPr>
        <w:tab/>
      </w:r>
      <w:r w:rsidR="003056D0">
        <w:rPr>
          <w:sz w:val="24"/>
        </w:rPr>
        <w:t xml:space="preserve">I </w:t>
      </w:r>
      <w:r w:rsidR="00B73FB8">
        <w:rPr>
          <w:sz w:val="24"/>
        </w:rPr>
        <w:t>–</w:t>
      </w:r>
      <w:r w:rsidR="00EC7BA3">
        <w:rPr>
          <w:sz w:val="24"/>
        </w:rPr>
        <w:t xml:space="preserve"> </w:t>
      </w:r>
      <w:r w:rsidR="00AA5828">
        <w:rPr>
          <w:sz w:val="24"/>
        </w:rPr>
        <w:t>Obustavlja se s</w:t>
      </w:r>
      <w:r w:rsidR="00B73FB8">
        <w:rPr>
          <w:sz w:val="24"/>
        </w:rPr>
        <w:t xml:space="preserve">kraćeni stečajni postupak nad dužnikom </w:t>
      </w:r>
      <w:r w:rsidR="001516A6">
        <w:rPr>
          <w:sz w:val="24"/>
          <w:szCs w:val="24"/>
        </w:rPr>
        <w:t xml:space="preserve">ŠAPINA KAMEN d.o.o., </w:t>
      </w:r>
      <w:proofErr w:type="spellStart"/>
      <w:r w:rsidR="001516A6">
        <w:rPr>
          <w:sz w:val="24"/>
          <w:szCs w:val="24"/>
        </w:rPr>
        <w:t>Sikirevci</w:t>
      </w:r>
      <w:proofErr w:type="spellEnd"/>
      <w:r w:rsidR="001516A6">
        <w:rPr>
          <w:sz w:val="24"/>
          <w:szCs w:val="24"/>
        </w:rPr>
        <w:t>, Ljudevita Gaja 153, OIB 21733360633.</w:t>
      </w:r>
      <w:r w:rsidR="00B73FB8">
        <w:rPr>
          <w:sz w:val="24"/>
          <w:szCs w:val="24"/>
        </w:rPr>
        <w:tab/>
      </w:r>
    </w:p>
    <w:p w:rsidRDefault="00A30070" w:rsidR="00A30070">
      <w:pPr>
        <w:rPr>
          <w:sz w:val="24"/>
        </w:rPr>
      </w:pPr>
    </w:p>
    <w:p w:rsidRDefault="001516A6" w:rsidR="001516A6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AA5828" w:rsidP="0085333F" w:rsidR="00AA5828">
      <w:pPr>
        <w:jc w:val="center"/>
        <w:rPr>
          <w:sz w:val="24"/>
        </w:rPr>
      </w:pPr>
    </w:p>
    <w:p w:rsidRDefault="000F6CE7" w:rsidP="00B73FB8" w:rsidR="000F6CE7">
      <w:pPr>
        <w:jc w:val="both"/>
        <w:rPr>
          <w:sz w:val="24"/>
        </w:rPr>
      </w:pPr>
      <w:r>
        <w:rPr>
          <w:sz w:val="24"/>
        </w:rPr>
        <w:tab/>
        <w:t>Sukladno odredbi čl.429 st1 Stečajnog zakona (NN br.71/15, dalje SZ) Fina RC Osijek</w:t>
      </w:r>
      <w:r w:rsidR="001516A6">
        <w:rPr>
          <w:sz w:val="24"/>
        </w:rPr>
        <w:t xml:space="preserve">, Podružnica </w:t>
      </w:r>
      <w:proofErr w:type="spellStart"/>
      <w:r w:rsidR="001516A6">
        <w:rPr>
          <w:sz w:val="24"/>
        </w:rPr>
        <w:t>Slav.Brod</w:t>
      </w:r>
      <w:proofErr w:type="spellEnd"/>
      <w:r w:rsidR="001516A6">
        <w:rPr>
          <w:sz w:val="24"/>
        </w:rPr>
        <w:t>,</w:t>
      </w:r>
      <w:r>
        <w:rPr>
          <w:sz w:val="24"/>
        </w:rPr>
        <w:t xml:space="preserve"> podnijela je ovom sudu zahtjev za provedbu skraćenog</w:t>
      </w:r>
      <w:r w:rsidR="002E2C81">
        <w:rPr>
          <w:sz w:val="24"/>
        </w:rPr>
        <w:t>a</w:t>
      </w:r>
      <w:r>
        <w:rPr>
          <w:sz w:val="24"/>
        </w:rPr>
        <w:t xml:space="preserve"> stečajnog</w:t>
      </w:r>
      <w:r w:rsidR="002E2C81">
        <w:rPr>
          <w:sz w:val="24"/>
        </w:rPr>
        <w:t>a</w:t>
      </w:r>
      <w:r>
        <w:rPr>
          <w:sz w:val="24"/>
        </w:rPr>
        <w:t xml:space="preserve"> postupka nad dužnikom </w:t>
      </w:r>
      <w:r w:rsidR="001516A6">
        <w:rPr>
          <w:sz w:val="24"/>
          <w:szCs w:val="24"/>
        </w:rPr>
        <w:t xml:space="preserve">ŠAPINA KAMEN d.o.o. </w:t>
      </w:r>
      <w:proofErr w:type="spellStart"/>
      <w:r w:rsidR="001516A6">
        <w:rPr>
          <w:sz w:val="24"/>
          <w:szCs w:val="24"/>
        </w:rPr>
        <w:t>Sikirevci</w:t>
      </w:r>
      <w:proofErr w:type="spellEnd"/>
      <w:r>
        <w:rPr>
          <w:sz w:val="24"/>
          <w:szCs w:val="24"/>
        </w:rPr>
        <w:t xml:space="preserve">, navodeći da dužnik nema zaposlenih, a na dan </w:t>
      </w:r>
      <w:r w:rsidR="001516A6">
        <w:rPr>
          <w:sz w:val="24"/>
          <w:szCs w:val="24"/>
        </w:rPr>
        <w:t>27.03.2017. u O</w:t>
      </w:r>
      <w:r>
        <w:rPr>
          <w:sz w:val="24"/>
          <w:szCs w:val="24"/>
        </w:rPr>
        <w:t xml:space="preserve">čevidniku redoslijeda osnova za plaćanje, ima evidentirane neizvršene osnove za plaćanje u iznosu </w:t>
      </w:r>
      <w:r w:rsidR="001516A6">
        <w:rPr>
          <w:sz w:val="24"/>
          <w:szCs w:val="24"/>
        </w:rPr>
        <w:t>6.248,84</w:t>
      </w:r>
      <w:r>
        <w:rPr>
          <w:sz w:val="24"/>
          <w:szCs w:val="24"/>
        </w:rPr>
        <w:t xml:space="preserve"> kn u neprekinutom razdoblju od 120 dana.</w:t>
      </w:r>
    </w:p>
    <w:p w:rsidRDefault="00B73FB8" w:rsidP="00B73FB8" w:rsidR="00B73FB8">
      <w:pPr>
        <w:jc w:val="both"/>
        <w:rPr>
          <w:sz w:val="24"/>
        </w:rPr>
      </w:pPr>
      <w:r>
        <w:rPr>
          <w:sz w:val="24"/>
        </w:rPr>
        <w:tab/>
        <w:t>Na temelju zahtjeva Fine sud je primjenom odredbe čl.430 i 431</w:t>
      </w:r>
      <w:r w:rsidR="000F6CE7">
        <w:rPr>
          <w:sz w:val="24"/>
        </w:rPr>
        <w:t xml:space="preserve"> SZ-a</w:t>
      </w:r>
      <w:r>
        <w:rPr>
          <w:sz w:val="24"/>
        </w:rPr>
        <w:t xml:space="preserve">, s obzirom na to da su </w:t>
      </w:r>
      <w:r w:rsidR="0073792A">
        <w:rPr>
          <w:sz w:val="24"/>
        </w:rPr>
        <w:t xml:space="preserve">u trenutku podnošenja zahtjeva </w:t>
      </w:r>
      <w:r>
        <w:rPr>
          <w:sz w:val="24"/>
        </w:rPr>
        <w:t>bile ispunjene pretpostavke iz čl.428 SZ-a, objavio oglas na mrežnoj stanici e-oglasna ploča suda, u kojem je zatraženo od osobe ovlaštene za zastupanje dužnika u</w:t>
      </w:r>
      <w:r w:rsidR="000D3E63">
        <w:rPr>
          <w:sz w:val="24"/>
        </w:rPr>
        <w:t xml:space="preserve"> </w:t>
      </w:r>
      <w:r>
        <w:rPr>
          <w:sz w:val="24"/>
        </w:rPr>
        <w:t>roku od 15 dana podnijeti sudu javnobilježnički ovjerovljen popis imovine i obveza kao i da vjerovnici dužnika u roku od 45 dana od objave oglasa predlože otvaranje stečajnog postupka nad dužnikom.</w:t>
      </w:r>
    </w:p>
    <w:p w:rsidRDefault="00B73FB8" w:rsidP="00B73FB8" w:rsidR="000D3E63">
      <w:pPr>
        <w:jc w:val="both"/>
        <w:rPr>
          <w:sz w:val="24"/>
        </w:rPr>
      </w:pPr>
      <w:r>
        <w:rPr>
          <w:sz w:val="24"/>
        </w:rPr>
        <w:tab/>
      </w:r>
      <w:r w:rsidR="000D3E63">
        <w:rPr>
          <w:sz w:val="24"/>
        </w:rPr>
        <w:t>U</w:t>
      </w:r>
      <w:r>
        <w:rPr>
          <w:sz w:val="24"/>
        </w:rPr>
        <w:t xml:space="preserve"> ostavljenom roku navedene osobe nisu postupile po tom oglasu, </w:t>
      </w:r>
      <w:r w:rsidR="000D3E63">
        <w:rPr>
          <w:sz w:val="24"/>
        </w:rPr>
        <w:t xml:space="preserve">pa se u takvoj situaciji </w:t>
      </w:r>
      <w:r>
        <w:rPr>
          <w:sz w:val="24"/>
        </w:rPr>
        <w:t>smatra da j</w:t>
      </w:r>
      <w:r w:rsidR="000D3E63">
        <w:rPr>
          <w:sz w:val="24"/>
        </w:rPr>
        <w:t>e dužnik nesposoban za plaćanje</w:t>
      </w:r>
      <w:r w:rsidR="00A02976">
        <w:rPr>
          <w:sz w:val="24"/>
        </w:rPr>
        <w:t xml:space="preserve"> te sud donosi rješenje o otvaranju i zaključenju skraćenoga stečajnoga postupka po čl.431 st2 SZ-a</w:t>
      </w:r>
      <w:r w:rsidR="000D3E63">
        <w:rPr>
          <w:sz w:val="24"/>
        </w:rPr>
        <w:t>.</w:t>
      </w:r>
    </w:p>
    <w:p w:rsidRDefault="000D3E63" w:rsidP="00B73FB8" w:rsidR="000D3E63">
      <w:pPr>
        <w:jc w:val="both"/>
        <w:rPr>
          <w:sz w:val="24"/>
        </w:rPr>
      </w:pPr>
      <w:r>
        <w:rPr>
          <w:sz w:val="24"/>
        </w:rPr>
        <w:tab/>
        <w:t>Međutim, prije donošenja konačne odluke</w:t>
      </w:r>
      <w:r w:rsidR="007D45C9">
        <w:rPr>
          <w:sz w:val="24"/>
        </w:rPr>
        <w:t xml:space="preserve">, sud je pribavio nove podatke </w:t>
      </w:r>
      <w:r w:rsidR="001516A6">
        <w:rPr>
          <w:sz w:val="24"/>
        </w:rPr>
        <w:t>FINE</w:t>
      </w:r>
      <w:r w:rsidR="007D45C9">
        <w:rPr>
          <w:sz w:val="24"/>
        </w:rPr>
        <w:t xml:space="preserve"> radi utvrđenja činjenice ispunjenja zakonskih pretpostavki za primjenu odredbe čl.431 st2 SZ-a</w:t>
      </w:r>
      <w:r>
        <w:rPr>
          <w:sz w:val="24"/>
        </w:rPr>
        <w:t xml:space="preserve"> </w:t>
      </w:r>
      <w:r w:rsidR="007D45C9">
        <w:rPr>
          <w:sz w:val="24"/>
        </w:rPr>
        <w:t>.</w:t>
      </w:r>
    </w:p>
    <w:p w:rsidRDefault="00A02976" w:rsidP="00B73FB8" w:rsidR="000D3E63">
      <w:pPr>
        <w:jc w:val="both"/>
        <w:rPr>
          <w:sz w:val="24"/>
        </w:rPr>
      </w:pPr>
      <w:r>
        <w:rPr>
          <w:sz w:val="24"/>
        </w:rPr>
        <w:tab/>
      </w:r>
      <w:r w:rsidR="001516A6">
        <w:rPr>
          <w:sz w:val="24"/>
        </w:rPr>
        <w:t>Iz dostavljenog O</w:t>
      </w:r>
      <w:r w:rsidR="007D45C9">
        <w:rPr>
          <w:sz w:val="24"/>
        </w:rPr>
        <w:t xml:space="preserve">čevidnika </w:t>
      </w:r>
      <w:r w:rsidR="001516A6">
        <w:rPr>
          <w:sz w:val="24"/>
        </w:rPr>
        <w:t>FINE</w:t>
      </w:r>
      <w:r w:rsidR="007D45C9">
        <w:rPr>
          <w:sz w:val="24"/>
        </w:rPr>
        <w:t xml:space="preserve"> od </w:t>
      </w:r>
      <w:r w:rsidR="00D139DD">
        <w:rPr>
          <w:sz w:val="24"/>
        </w:rPr>
        <w:t>04</w:t>
      </w:r>
      <w:r w:rsidR="001516A6">
        <w:rPr>
          <w:sz w:val="24"/>
        </w:rPr>
        <w:t>.07</w:t>
      </w:r>
      <w:r w:rsidR="007D45C9">
        <w:rPr>
          <w:sz w:val="24"/>
        </w:rPr>
        <w:t>.2017. proizlazi da dužnik</w:t>
      </w:r>
      <w:r w:rsidR="001516A6">
        <w:rPr>
          <w:sz w:val="24"/>
        </w:rPr>
        <w:t xml:space="preserve"> nema evidentiranih neizvršenih obveza i da poslovni račun </w:t>
      </w:r>
      <w:r w:rsidR="007D45C9">
        <w:rPr>
          <w:sz w:val="24"/>
        </w:rPr>
        <w:t>više nije u blokadi.</w:t>
      </w:r>
    </w:p>
    <w:p w:rsidRDefault="00D565E4" w:rsidP="00B46721" w:rsidR="00FF37C9">
      <w:pPr>
        <w:jc w:val="both"/>
        <w:rPr>
          <w:sz w:val="24"/>
        </w:rPr>
      </w:pPr>
      <w:r>
        <w:rPr>
          <w:sz w:val="24"/>
        </w:rPr>
        <w:tab/>
      </w:r>
      <w:r w:rsidR="000F6CE7">
        <w:rPr>
          <w:sz w:val="24"/>
        </w:rPr>
        <w:t xml:space="preserve">S obzirom na činjenicu da </w:t>
      </w:r>
      <w:r w:rsidR="007D45C9">
        <w:rPr>
          <w:sz w:val="24"/>
        </w:rPr>
        <w:t xml:space="preserve">prema podacima </w:t>
      </w:r>
      <w:r w:rsidR="001516A6">
        <w:rPr>
          <w:sz w:val="24"/>
        </w:rPr>
        <w:t>FINE</w:t>
      </w:r>
      <w:r w:rsidR="000F6CE7">
        <w:rPr>
          <w:sz w:val="24"/>
        </w:rPr>
        <w:t xml:space="preserve"> </w:t>
      </w:r>
      <w:r w:rsidR="007D45C9">
        <w:rPr>
          <w:sz w:val="24"/>
        </w:rPr>
        <w:t xml:space="preserve">dužnikov račun više nije blokiran i ne postoje </w:t>
      </w:r>
      <w:r w:rsidR="00287869">
        <w:rPr>
          <w:sz w:val="24"/>
        </w:rPr>
        <w:t>evidentirani dugovi</w:t>
      </w:r>
      <w:r w:rsidR="00FD7350">
        <w:rPr>
          <w:sz w:val="24"/>
        </w:rPr>
        <w:t>,</w:t>
      </w:r>
      <w:r w:rsidR="002E2C81">
        <w:rPr>
          <w:sz w:val="24"/>
        </w:rPr>
        <w:t xml:space="preserve"> </w:t>
      </w:r>
      <w:r w:rsidR="00FD7350">
        <w:rPr>
          <w:sz w:val="24"/>
        </w:rPr>
        <w:t>to više</w:t>
      </w:r>
      <w:r w:rsidR="00500F91">
        <w:rPr>
          <w:sz w:val="24"/>
        </w:rPr>
        <w:t xml:space="preserve"> nisu </w:t>
      </w:r>
      <w:r w:rsidR="00FD7350">
        <w:rPr>
          <w:sz w:val="24"/>
        </w:rPr>
        <w:t>ispunjene</w:t>
      </w:r>
      <w:r w:rsidR="00500F91">
        <w:rPr>
          <w:sz w:val="24"/>
        </w:rPr>
        <w:t xml:space="preserve"> pretpostavke propisane odredbom čl.428 SZ-a</w:t>
      </w:r>
      <w:r w:rsidR="0082511D">
        <w:rPr>
          <w:sz w:val="24"/>
        </w:rPr>
        <w:t xml:space="preserve"> </w:t>
      </w:r>
      <w:r w:rsidR="002E2C81">
        <w:rPr>
          <w:sz w:val="24"/>
        </w:rPr>
        <w:t>jer</w:t>
      </w:r>
      <w:r w:rsidR="0082511D">
        <w:rPr>
          <w:sz w:val="24"/>
        </w:rPr>
        <w:t xml:space="preserve"> je došlo do obaranja zakonske presumpcije dužnikove nesposobnosti za plaćanje </w:t>
      </w:r>
      <w:r w:rsidR="0082511D">
        <w:rPr>
          <w:sz w:val="24"/>
        </w:rPr>
        <w:lastRenderedPageBreak/>
        <w:t xml:space="preserve">zbog čega je ovaj sud </w:t>
      </w:r>
      <w:r w:rsidR="00F076A3">
        <w:rPr>
          <w:sz w:val="24"/>
        </w:rPr>
        <w:t>postupak obustavio i odlučio</w:t>
      </w:r>
      <w:r w:rsidR="00B46721">
        <w:rPr>
          <w:sz w:val="24"/>
        </w:rPr>
        <w:t xml:space="preserve"> </w:t>
      </w:r>
      <w:r w:rsidR="005F7DEF">
        <w:rPr>
          <w:sz w:val="24"/>
        </w:rPr>
        <w:t xml:space="preserve">kao pod točkom I izreke </w:t>
      </w:r>
      <w:r w:rsidR="00B46721">
        <w:rPr>
          <w:sz w:val="24"/>
        </w:rPr>
        <w:t>sukladno odredbi čl.</w:t>
      </w:r>
      <w:r w:rsidR="00C851D6">
        <w:rPr>
          <w:sz w:val="24"/>
        </w:rPr>
        <w:t>128 st</w:t>
      </w:r>
      <w:r w:rsidR="00B46721">
        <w:rPr>
          <w:sz w:val="24"/>
        </w:rPr>
        <w:t>.9 SZ-a</w:t>
      </w:r>
      <w:r w:rsidR="00CE1EA6">
        <w:rPr>
          <w:sz w:val="24"/>
        </w:rPr>
        <w:t>.</w:t>
      </w:r>
    </w:p>
    <w:p w:rsidRDefault="00FF37C9" w:rsidR="00FF37C9">
      <w:pPr>
        <w:jc w:val="both"/>
        <w:rPr>
          <w:sz w:val="24"/>
        </w:rPr>
      </w:pPr>
    </w:p>
    <w:p w:rsidRDefault="00474836" w:rsidR="00474836">
      <w:pPr>
        <w:jc w:val="both"/>
        <w:rPr>
          <w:sz w:val="24"/>
        </w:rPr>
      </w:pPr>
      <w:r>
        <w:rPr>
          <w:sz w:val="24"/>
        </w:rPr>
        <w:tab/>
      </w: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 xml:space="preserve">U </w:t>
      </w:r>
      <w:proofErr w:type="spellStart"/>
      <w:r w:rsidR="00A30070">
        <w:rPr>
          <w:sz w:val="24"/>
        </w:rPr>
        <w:t>Slav.Brodu</w:t>
      </w:r>
      <w:proofErr w:type="spellEnd"/>
      <w:r w:rsidR="00A30070">
        <w:rPr>
          <w:sz w:val="24"/>
        </w:rPr>
        <w:t>,</w:t>
      </w:r>
      <w:r w:rsidR="004332DA">
        <w:rPr>
          <w:sz w:val="24"/>
        </w:rPr>
        <w:t xml:space="preserve"> </w:t>
      </w:r>
      <w:r w:rsidR="00D139DD">
        <w:rPr>
          <w:sz w:val="24"/>
        </w:rPr>
        <w:t>26</w:t>
      </w:r>
      <w:r w:rsidR="001516A6">
        <w:rPr>
          <w:sz w:val="24"/>
        </w:rPr>
        <w:t>.srpnja</w:t>
      </w:r>
      <w:r w:rsidR="00925FB0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1516A6" w:rsidR="001516A6" w:rsidRPr="004D2235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r>
        <w:rPr>
          <w:sz w:val="24"/>
        </w:rPr>
        <w:t>Vesna Vukelić</w:t>
      </w:r>
    </w:p>
    <w:p w:rsidRDefault="000C7F57" w:rsidP="00CB3D49" w:rsidR="000C7F57" w:rsidRPr="004D2235">
      <w:pPr>
        <w:rPr>
          <w:sz w:val="22"/>
          <w:szCs w:val="22"/>
        </w:rPr>
      </w:pP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</w:p>
    <w:p w:rsidRDefault="000C7F57" w:rsidR="000C7F57">
      <w:pPr>
        <w:rPr>
          <w:sz w:val="24"/>
        </w:rPr>
      </w:pPr>
    </w:p>
    <w:p w:rsidRDefault="001516A6" w:rsidR="000C7F57" w:rsidRPr="008F103C">
      <w:pPr>
        <w:rPr>
          <w:b/>
        </w:rPr>
      </w:pPr>
      <w:r>
        <w:rPr>
          <w:b/>
        </w:rPr>
        <w:t>NAPUTAK O PRAVNOM</w:t>
      </w:r>
      <w:r w:rsidR="000C7F57" w:rsidRPr="008F103C">
        <w:rPr>
          <w:b/>
        </w:rPr>
        <w:t xml:space="preserve">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200D95">
        <w:rPr>
          <w:sz w:val="24"/>
        </w:rPr>
        <w:t>– i putem pošte nakon pravomoćnosti</w:t>
      </w:r>
    </w:p>
    <w:p w:rsidRDefault="00381459" w:rsidR="00381459">
      <w:pPr>
        <w:rPr>
          <w:sz w:val="24"/>
        </w:rPr>
      </w:pPr>
      <w:r>
        <w:rPr>
          <w:sz w:val="24"/>
        </w:rPr>
        <w:t>2. bankama koje za dužnika obavljaju poslove platnog prometa</w:t>
      </w:r>
    </w:p>
    <w:p w:rsidRDefault="00381459" w:rsidR="0099138E">
      <w:pPr>
        <w:rPr>
          <w:sz w:val="24"/>
        </w:rPr>
      </w:pPr>
      <w:r>
        <w:rPr>
          <w:sz w:val="24"/>
        </w:rPr>
        <w:t>3</w:t>
      </w:r>
      <w:r w:rsidR="0099138E">
        <w:rPr>
          <w:sz w:val="24"/>
        </w:rPr>
        <w:t xml:space="preserve">. </w:t>
      </w:r>
      <w:proofErr w:type="spellStart"/>
      <w:r w:rsidR="001516A6">
        <w:rPr>
          <w:sz w:val="24"/>
        </w:rPr>
        <w:t>z.z</w:t>
      </w:r>
      <w:proofErr w:type="spellEnd"/>
      <w:r w:rsidR="001516A6">
        <w:rPr>
          <w:sz w:val="24"/>
        </w:rPr>
        <w:t xml:space="preserve">. </w:t>
      </w:r>
      <w:r w:rsidR="0099138E">
        <w:rPr>
          <w:sz w:val="24"/>
        </w:rPr>
        <w:t>dužnik</w:t>
      </w:r>
      <w:r w:rsidR="001516A6">
        <w:rPr>
          <w:sz w:val="24"/>
        </w:rPr>
        <w:t>a</w:t>
      </w:r>
      <w:r w:rsidR="00801CB1">
        <w:rPr>
          <w:sz w:val="24"/>
        </w:rPr>
        <w:t xml:space="preserve"> </w:t>
      </w: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16A2F"/>
    <w:rsid w:val="00133947"/>
    <w:rsid w:val="00142E7C"/>
    <w:rsid w:val="00150047"/>
    <w:rsid w:val="001516A6"/>
    <w:rsid w:val="00173AE1"/>
    <w:rsid w:val="001826A3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42EA3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7EDD"/>
    <w:rsid w:val="00381459"/>
    <w:rsid w:val="003835A3"/>
    <w:rsid w:val="00386972"/>
    <w:rsid w:val="003919DB"/>
    <w:rsid w:val="00394680"/>
    <w:rsid w:val="0039767F"/>
    <w:rsid w:val="003A3797"/>
    <w:rsid w:val="003D475B"/>
    <w:rsid w:val="003E2D63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34805"/>
    <w:rsid w:val="005406A5"/>
    <w:rsid w:val="005540B0"/>
    <w:rsid w:val="00555229"/>
    <w:rsid w:val="00565659"/>
    <w:rsid w:val="00567CCC"/>
    <w:rsid w:val="00580AA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41FA7"/>
    <w:rsid w:val="00642BDF"/>
    <w:rsid w:val="006433BD"/>
    <w:rsid w:val="0066577B"/>
    <w:rsid w:val="00665EC1"/>
    <w:rsid w:val="00681AEC"/>
    <w:rsid w:val="006A7B62"/>
    <w:rsid w:val="006B05CA"/>
    <w:rsid w:val="006C45D3"/>
    <w:rsid w:val="006D149F"/>
    <w:rsid w:val="006D168E"/>
    <w:rsid w:val="006E2375"/>
    <w:rsid w:val="006E5739"/>
    <w:rsid w:val="0070301B"/>
    <w:rsid w:val="007057C4"/>
    <w:rsid w:val="007206E7"/>
    <w:rsid w:val="00720B46"/>
    <w:rsid w:val="00737167"/>
    <w:rsid w:val="0073792A"/>
    <w:rsid w:val="007446FF"/>
    <w:rsid w:val="0074546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D0ADF"/>
    <w:rsid w:val="007D45C9"/>
    <w:rsid w:val="007D4D20"/>
    <w:rsid w:val="007E03D0"/>
    <w:rsid w:val="007F3709"/>
    <w:rsid w:val="007F3942"/>
    <w:rsid w:val="007F5CB2"/>
    <w:rsid w:val="00800913"/>
    <w:rsid w:val="00801CB1"/>
    <w:rsid w:val="00805338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5333F"/>
    <w:rsid w:val="008577C6"/>
    <w:rsid w:val="00877C04"/>
    <w:rsid w:val="00883754"/>
    <w:rsid w:val="00890D08"/>
    <w:rsid w:val="008D6B3F"/>
    <w:rsid w:val="008E5199"/>
    <w:rsid w:val="008F103C"/>
    <w:rsid w:val="00902D40"/>
    <w:rsid w:val="00913D15"/>
    <w:rsid w:val="009174B8"/>
    <w:rsid w:val="00924BC3"/>
    <w:rsid w:val="00925FB0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D48C3"/>
    <w:rsid w:val="009F084F"/>
    <w:rsid w:val="00A02976"/>
    <w:rsid w:val="00A05AD8"/>
    <w:rsid w:val="00A0646E"/>
    <w:rsid w:val="00A144D4"/>
    <w:rsid w:val="00A30070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46733"/>
    <w:rsid w:val="00C4725B"/>
    <w:rsid w:val="00C53627"/>
    <w:rsid w:val="00C60E2A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39DD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9432D"/>
    <w:rsid w:val="00DA5582"/>
    <w:rsid w:val="00DB1165"/>
    <w:rsid w:val="00DB59E6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3B4C"/>
    <w:rsid w:val="00E745DA"/>
    <w:rsid w:val="00E82A63"/>
    <w:rsid w:val="00EC3650"/>
    <w:rsid w:val="00EC7BA3"/>
    <w:rsid w:val="00ED28B1"/>
    <w:rsid w:val="00ED5A6E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A4EA5"/>
    <w:rsid w:val="00FA5751"/>
    <w:rsid w:val="00FA72CB"/>
    <w:rsid w:val="00FC6BF9"/>
    <w:rsid w:val="00FD7350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6248.84</izvorni_sadrzaj>
    <derivirana_varijabla naziv="DomainObject.Predmet.InicijalnaVrijednost_1">6248.84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429 st.1  SZ</izvorni_sadrzaj>
    <derivirana_varijabla naziv="DomainObject.Predmet.PrimjedbaSuca_1">ČL 429 st.1  SZ</derivirana_varijabla>
  </DomainObject.Predmet.PrimjedbaSuca>
  <DomainObject.Predmet.ProtustrankaFormated>
    <izvorni_sadrzaj>  ŠAPINA KAMEN d.o.o. za drobljenje i prodaju kamena</izvorni_sadrzaj>
    <derivirana_varijabla naziv="DomainObject.Predmet.ProtustrankaFormated_1">  ŠAPINA KAMEN d.o.o. za drobljenje i prodaju kamena</derivirana_varijabla>
  </DomainObject.Predmet.ProtustrankaFormated>
  <DomainObject.Predmet.ProtustrankaFormatedOIB>
    <izvorni_sadrzaj>  ŠAPINA KAMEN d.o.o. za drobljenje i prodaju kamena, OIB 21733360633</izvorni_sadrzaj>
    <derivirana_varijabla naziv="DomainObject.Predmet.ProtustrankaFormatedOIB_1">  ŠAPINA KAMEN d.o.o. za drobljenje i prodaju kamena, OIB 21733360633</derivirana_varijabla>
  </DomainObject.Predmet.ProtustrankaFormatedOIB>
  <DomainObject.Predmet.ProtustrankaFormatedWithAdress>
    <izvorni_sadrzaj> ŠAPINA KAMEN d.o.o. za drobljenje i prodaju kamena, Ljudevita Gaja 153 , 35222 Sikirevci</izvorni_sadrzaj>
    <derivirana_varijabla naziv="DomainObject.Predmet.ProtustrankaFormatedWithAdress_1"> ŠAPINA KAMEN d.o.o. za drobljenje i prodaju kamena, Ljudevita Gaja 153 , 35222 Sikirevci</derivirana_varijabla>
  </DomainObject.Predmet.ProtustrankaFormatedWithAdress>
  <DomainObject.Predmet.ProtustrankaFormatedWithAdressOIB>
    <izvorni_sadrzaj> ŠAPINA KAMEN d.o.o. za drobljenje i prodaju kamena, OIB 21733360633, Ljudevita Gaja 153 , 35222 Sikirevci</izvorni_sadrzaj>
    <derivirana_varijabla naziv="DomainObject.Predmet.ProtustrankaFormatedWithAdressOIB_1"> ŠAPINA KAMEN d.o.o. za drobljenje i prodaju kamena, OIB 21733360633, Ljudevita Gaja 153 , 35222 Sikirevci</derivirana_varijabla>
  </DomainObject.Predmet.ProtustrankaFormatedWithAdressOIB>
  <DomainObject.Predmet.ProtustrankaWithAdress>
    <izvorni_sadrzaj>ŠAPINA KAMEN d.o.o. za drobljenje i prodaju kamena Ljudevita Gaja 153 , 35222 Sikirevci</izvorni_sadrzaj>
    <derivirana_varijabla naziv="DomainObject.Predmet.ProtustrankaWithAdress_1">ŠAPINA KAMEN d.o.o. za drobljenje i prodaju kamena Ljudevita Gaja 153 , 35222 Sikirevci</derivirana_varijabla>
  </DomainObject.Predmet.ProtustrankaWithAdress>
  <DomainObject.Predmet.ProtustrankaWithAdressOIB>
    <izvorni_sadrzaj>ŠAPINA KAMEN d.o.o. za drobljenje i prodaju kamena, OIB 21733360633, Ljudevita Gaja 153 , 35222 Sikirevci</izvorni_sadrzaj>
    <derivirana_varijabla naziv="DomainObject.Predmet.ProtustrankaWithAdressOIB_1">ŠAPINA KAMEN d.o.o. za drobljenje i prodaju kamena, OIB 21733360633, Ljudevita Gaja 153 , 35222 Sikirevci</derivirana_varijabla>
  </DomainObject.Predmet.ProtustrankaWithAdressOIB>
  <DomainObject.Predmet.ProtustrankaNazivFormated>
    <izvorni_sadrzaj>ŠAPINA KAMEN d.o.o. za drobljenje i prodaju kamena</izvorni_sadrzaj>
    <derivirana_varijabla naziv="DomainObject.Predmet.ProtustrankaNazivFormated_1">ŠAPINA KAMEN d.o.o. za drobljenje i prodaju kamena</derivirana_varijabla>
  </DomainObject.Predmet.ProtustrankaNazivFormated>
  <DomainObject.Predmet.ProtustrankaNazivFormatedOIB>
    <izvorni_sadrzaj>ŠAPINA KAMEN d.o.o. za drobljenje i prodaju kamena, OIB 21733360633</izvorni_sadrzaj>
    <derivirana_varijabla naziv="DomainObject.Predmet.ProtustrankaNazivFormatedOIB_1">ŠAPINA KAMEN d.o.o. za drobljenje i prodaju kamena, OIB 21733360633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ŠAPINA KAMEN d.o.o. za drobljenje i prodaju kamena</item>
    </izvorni_sadrzaj>
    <derivirana_varijabla naziv="DomainObject.Predmet.ProtuStrankaListFormated_1">
      <item>ŠAPINA KAMEN d.o.o. za drobljenje i prodaju kamena</item>
    </derivirana_varijabla>
  </DomainObject.Predmet.ProtuStrankaListFormated>
  <DomainObject.Predmet.ProtuStrankaListFormatedOIB>
    <izvorni_sadrzaj>
      <item>ŠAPINA KAMEN d.o.o. za drobljenje i prodaju kamena, OIB 21733360633</item>
    </izvorni_sadrzaj>
    <derivirana_varijabla naziv="DomainObject.Predmet.ProtuStrankaListFormatedOIB_1">
      <item>ŠAPINA KAMEN d.o.o. za drobljenje i prodaju kamena, OIB 21733360633</item>
    </derivirana_varijabla>
  </DomainObject.Predmet.ProtuStrankaListFormatedOIB>
  <DomainObject.Predmet.ProtuStrankaListFormatedWithAdress>
    <izvorni_sadrzaj>
      <item>ŠAPINA KAMEN d.o.o. za drobljenje i prodaju kamena, Ljudevita Gaja 153 , 35222 Sikirevci</item>
    </izvorni_sadrzaj>
    <derivirana_varijabla naziv="DomainObject.Predmet.ProtuStrankaListFormatedWithAdress_1">
      <item>ŠAPINA KAMEN d.o.o. za drobljenje i prodaju kamena, Ljudevita Gaja 153 , 35222 Sikirevci</item>
    </derivirana_varijabla>
  </DomainObject.Predmet.ProtuStrankaListFormatedWithAdress>
  <DomainObject.Predmet.ProtuStrankaListFormatedWithAdressOIB>
    <izvorni_sadrzaj>
      <item>ŠAPINA KAMEN d.o.o. za drobljenje i prodaju kamena, OIB 21733360633, Ljudevita Gaja 153 , 35222 Sikirevci</item>
    </izvorni_sadrzaj>
    <derivirana_varijabla naziv="DomainObject.Predmet.ProtuStrankaListFormatedWithAdressOIB_1">
      <item>ŠAPINA KAMEN d.o.o. za drobljenje i prodaju kamena, OIB 21733360633, Ljudevita Gaja 153 , 35222 Sikirevci</item>
    </derivirana_varijabla>
  </DomainObject.Predmet.ProtuStrankaListFormatedWithAdressOIB>
  <DomainObject.Predmet.ProtuStrankaListNazivFormated>
    <izvorni_sadrzaj>
      <item>ŠAPINA KAMEN d.o.o. za drobljenje i prodaju kamena</item>
    </izvorni_sadrzaj>
    <derivirana_varijabla naziv="DomainObject.Predmet.ProtuStrankaListNazivFormated_1">
      <item>ŠAPINA KAMEN d.o.o. za drobljenje i prodaju kamena</item>
    </derivirana_varijabla>
  </DomainObject.Predmet.ProtuStrankaListNazivFormated>
  <DomainObject.Predmet.ProtuStrankaListNazivFormatedOIB>
    <izvorni_sadrzaj>
      <item>ŠAPINA KAMEN d.o.o. za drobljenje i prodaju kamena, OIB 21733360633</item>
    </izvorni_sadrzaj>
    <derivirana_varijabla naziv="DomainObject.Predmet.ProtuStrankaListNazivFormatedOIB_1">
      <item>ŠAPINA KAMEN d.o.o. za drobljenje i prodaju kamena, OIB 21733360633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ŠAPINA KAMEN d.o.o. za drobljenje i prodaju kamena</izvorni_sadrzaj>
    <derivirana_varijabla naziv="DomainObject.Predmet.ProtustrankaIDrugi_1">ŠAPINA KAMEN d.o.o. za drobljenje i prodaju kamena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ŠAPINA KAMEN d.o.o. za drobljenje i prodaju kamena, OIB 21733360633, Ljudevita Gaja 153 , 35222 Sikirevci</izvorni_sadrzaj>
    <derivirana_varijabla naziv="DomainObject.Predmet.ProtustrankaIDrugiAdressOIB_1">ŠAPINA KAMEN d.o.o. za drobljenje i prodaju kamena, OIB 21733360633, Ljudevita Gaja 153 , 35222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ŠAPINA KAMEN d.o.o. za drobljenje i prodaju kamena</item>
    </izvorni_sadrzaj>
    <derivirana_varijabla naziv="DomainObject.Predmet.SudioniciListNaziv_1">
      <item>Financijska agencija</item>
      <item>ŠAPINA KAMEN d.o.o. za drobljenje i prodaju kamena</item>
    </derivirana_varijabla>
  </DomainObject.Predmet.SudioniciListNaziv>
  <DomainObject.Predmet.SudioniciListAdressOIB>
    <izvorni_sadrzaj>
      <item>Financijska agencija, OIB 85821130368, Ulica grada Vukovara 70,10000 Zagreb</item>
      <item>ŠAPINA KAMEN d.o.o. za drobljenje i prodaju kamena, OIB 21733360633, Ljudevita Gaja 153 ,35222 Sikirevci</item>
    </izvorni_sadrzaj>
    <derivirana_varijabla naziv="DomainObject.Predmet.SudioniciListAdressOIB_1">
      <item>Financijska agencija, OIB 85821130368, Ulica grada Vukovara 70,10000 Zagreb</item>
      <item>ŠAPINA KAMEN d.o.o. za drobljenje i prodaju kamena, OIB 21733360633, Ljudevita Gaja 153 ,35222 Sikirevci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21733360633</item>
    </izvorni_sadrzaj>
    <derivirana_varijabla naziv="DomainObject.Predmet.SudioniciListNazivOIB_1">
      <item>, OIB 85821130368</item>
      <item>, OIB 21733360633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468</properties:Words>
  <properties:Characters>2488</properties:Characters>
  <properties:Lines>67</properties:Lines>
  <properties:Paragraphs>29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2017-05-11T11:14:00Z</dcterms:created>
  <dc:creator>Trgovacki sud</dc:creator>
  <cp:lastModifiedBy>wsadmin</cp:lastModifiedBy>
  <cp:lastPrinted>2017-05-11T11:26:00Z</cp:lastPrinted>
  <dcterms:modified xmlns:xsi="http://www.w3.org/2001/XMLSchema-instance" xsi:type="dcterms:W3CDTF">2017-07-26T10:17:00Z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