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5d21" w14:paraId="6275d21" w:rsidRDefault="004D5D97" w:rsidP="004D5D97" w:rsidR="004D5D97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4D5D97" w:rsidP="004D5D97" w:rsidR="004D5D97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4D5D97" w:rsidP="004D5D97" w:rsidR="004D5D97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47779B" w:rsidP="004D5D97" w:rsidR="004D5D97" w:rsidRPr="00596C6C">
      <w:pPr>
        <w:jc w:val="center"/>
        <w:rPr>
          <w:b/>
          <w:bCs/>
          <w:sz w:val="24"/>
          <w:szCs w:val="24"/>
        </w:rPr>
      </w:pPr>
      <w:smartTag w:element="date" w:uri="urn:schemas-microsoft-com:office:smarttags">
        <w:smartTagPr>
          <w:attr w:val="2017" w:name="Year"/>
          <w:attr w:val="13" w:name="Day"/>
          <w:attr w:val="01" w:name="Month"/>
          <w:attr w:val="trans" w:name="ls"/>
        </w:smartTagPr>
        <w:r>
          <w:rPr>
            <w:b/>
            <w:bCs/>
            <w:sz w:val="24"/>
            <w:szCs w:val="24"/>
          </w:rPr>
          <w:t>13.01.2017</w:t>
        </w:r>
        <w:r w:rsidR="004D5D97">
          <w:rPr>
            <w:b/>
            <w:bCs/>
            <w:sz w:val="24"/>
            <w:szCs w:val="24"/>
          </w:rPr>
          <w:t>.</w:t>
        </w:r>
      </w:smartTag>
      <w:r w:rsidR="004D5D97">
        <w:rPr>
          <w:b/>
          <w:bCs/>
          <w:sz w:val="24"/>
          <w:szCs w:val="24"/>
        </w:rPr>
        <w:t xml:space="preserve">   </w:t>
      </w:r>
      <w:r w:rsidR="004D5D97"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2017" w:name="Year"/>
          <w:attr w:val="14" w:name="Day"/>
          <w:attr w:val="04" w:name="Month"/>
          <w:attr w:val="trans" w:name="ls"/>
        </w:smartTagPr>
        <w:r>
          <w:rPr>
            <w:b/>
            <w:bCs/>
            <w:sz w:val="24"/>
            <w:szCs w:val="24"/>
          </w:rPr>
          <w:t>14.04</w:t>
        </w:r>
        <w:r w:rsidR="004D5D97">
          <w:rPr>
            <w:b/>
            <w:bCs/>
            <w:sz w:val="24"/>
            <w:szCs w:val="24"/>
          </w:rPr>
          <w:t>.2017</w:t>
        </w:r>
        <w:r w:rsidR="004D5D97" w:rsidRPr="00596C6C">
          <w:rPr>
            <w:b/>
            <w:bCs/>
            <w:sz w:val="24"/>
            <w:szCs w:val="24"/>
          </w:rPr>
          <w:t>.</w:t>
        </w:r>
      </w:smartTag>
      <w:r w:rsidR="004D5D97" w:rsidRPr="00596C6C">
        <w:rPr>
          <w:b/>
          <w:bCs/>
          <w:sz w:val="24"/>
          <w:szCs w:val="24"/>
        </w:rPr>
        <w:t xml:space="preserve"> godine</w:t>
      </w:r>
    </w:p>
    <w:p w:rsidRDefault="004D5D97" w:rsidP="004D5D97" w:rsidR="004D5D9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4D5D97" w:rsidP="004D5D97" w:rsidR="004D5D9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C058D" w:rsidP="004D5D97" w:rsidR="005C058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C058D" w:rsidP="005C058D" w:rsidR="005C058D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5C058D" w:rsidP="005C058D" w:rsidR="005C058D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</w:t>
      </w:r>
      <w:r>
        <w:rPr>
          <w:b/>
          <w:bCs/>
          <w:sz w:val="24"/>
          <w:szCs w:val="24"/>
        </w:rPr>
        <w:t>651</w:t>
      </w:r>
      <w:r w:rsidRPr="00CD5C40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4</w:t>
      </w:r>
    </w:p>
    <w:p w:rsidRDefault="005C058D" w:rsidP="005C058D" w:rsidR="005C058D" w:rsidRPr="00596C6C">
      <w:pPr>
        <w:jc w:val="both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>
        <w:rPr>
          <w:b/>
          <w:bCs/>
          <w:sz w:val="24"/>
          <w:szCs w:val="24"/>
        </w:rPr>
        <w:t>iza KLARIKO VOĆE d.o.o. u stečaju</w:t>
      </w:r>
      <w:r w:rsidRPr="00596C6C">
        <w:rPr>
          <w:b/>
          <w:bCs/>
          <w:sz w:val="24"/>
          <w:szCs w:val="24"/>
        </w:rPr>
        <w:t xml:space="preserve">, </w:t>
      </w:r>
      <w:r w:rsidRPr="00CD5C40">
        <w:rPr>
          <w:b/>
          <w:bCs/>
          <w:sz w:val="24"/>
          <w:szCs w:val="24"/>
        </w:rPr>
        <w:t xml:space="preserve">Zagreb, </w:t>
      </w:r>
      <w:r>
        <w:rPr>
          <w:b/>
          <w:bCs/>
          <w:sz w:val="24"/>
          <w:szCs w:val="24"/>
        </w:rPr>
        <w:t>Šime Devčića 3, OIB: 88812290888</w:t>
      </w:r>
    </w:p>
    <w:p w:rsidRDefault="004D5D97" w:rsidP="004D5D97" w:rsidR="004D5D97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4D5D97" w:rsidP="004D5D97" w:rsidR="004D5D97">
      <w:pPr>
        <w:pStyle w:val="Bezproreda1"/>
        <w:spacing w:after="0"/>
        <w:jc w:val="both"/>
      </w:pPr>
    </w:p>
    <w:p w:rsidRDefault="005C058D" w:rsidP="004D5D97" w:rsidR="005C058D">
      <w:pPr>
        <w:pStyle w:val="Bezproreda1"/>
        <w:spacing w:after="0"/>
        <w:jc w:val="both"/>
      </w:pPr>
    </w:p>
    <w:p w:rsidRDefault="005C058D" w:rsidP="004D5D97" w:rsidR="005C058D">
      <w:pPr>
        <w:pStyle w:val="Bezproreda1"/>
        <w:spacing w:after="0"/>
        <w:jc w:val="both"/>
      </w:pPr>
    </w:p>
    <w:p w:rsidRDefault="005C058D" w:rsidP="004D5D97" w:rsidR="005C058D">
      <w:pPr>
        <w:pStyle w:val="Bezproreda1"/>
        <w:spacing w:after="0"/>
        <w:jc w:val="both"/>
      </w:pPr>
    </w:p>
    <w:p w:rsidRDefault="004D5D97" w:rsidP="004D5D97" w:rsidR="004D5D97">
      <w:pPr>
        <w:pStyle w:val="Bezproreda1"/>
        <w:spacing w:after="0"/>
        <w:jc w:val="both"/>
      </w:pPr>
    </w:p>
    <w:p w:rsidRDefault="004D5D97" w:rsidP="004D5D97" w:rsidR="004D5D97" w:rsidRPr="007C5C3E">
      <w:pPr>
        <w:pStyle w:val="Bezproreda1"/>
        <w:spacing w:after="0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I.  POSTUPANJE SA STEČAJNOM MASOM </w:t>
      </w:r>
    </w:p>
    <w:p w:rsidRDefault="004D5D97" w:rsidP="004D5D97" w:rsidR="004D5D97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EB000A" w:rsidP="004D5D97" w:rsidR="00FB592B" w:rsidRPr="002D2F9A">
      <w:pPr>
        <w:pStyle w:val="Bezproreda1"/>
        <w:jc w:val="both"/>
        <w:rPr>
          <w:sz w:val="24"/>
          <w:szCs w:val="24"/>
        </w:rPr>
      </w:pPr>
      <w:r w:rsidRPr="002D2F9A">
        <w:rPr>
          <w:sz w:val="24"/>
          <w:szCs w:val="24"/>
        </w:rPr>
        <w:t xml:space="preserve">U </w:t>
      </w:r>
      <w:r w:rsidR="00FB592B" w:rsidRPr="002D2F9A">
        <w:rPr>
          <w:sz w:val="24"/>
          <w:szCs w:val="24"/>
        </w:rPr>
        <w:t xml:space="preserve">postupku nad stečajnom masom </w:t>
      </w:r>
      <w:r w:rsidR="004D5D97" w:rsidRPr="002D2F9A">
        <w:rPr>
          <w:b/>
          <w:sz w:val="24"/>
          <w:szCs w:val="24"/>
        </w:rPr>
        <w:t xml:space="preserve"> </w:t>
      </w:r>
      <w:r w:rsidR="00FB592B" w:rsidRPr="002D2F9A">
        <w:rPr>
          <w:sz w:val="24"/>
          <w:szCs w:val="24"/>
        </w:rPr>
        <w:t xml:space="preserve">vodi se </w:t>
      </w:r>
      <w:r w:rsidR="004D5D97" w:rsidRPr="002D2F9A">
        <w:rPr>
          <w:sz w:val="24"/>
          <w:szCs w:val="24"/>
        </w:rPr>
        <w:t xml:space="preserve"> parnic</w:t>
      </w:r>
      <w:r w:rsidR="00FB592B" w:rsidRPr="002D2F9A">
        <w:rPr>
          <w:sz w:val="24"/>
          <w:szCs w:val="24"/>
        </w:rPr>
        <w:t>a</w:t>
      </w:r>
      <w:r w:rsidR="004D5D97" w:rsidRPr="002D2F9A">
        <w:rPr>
          <w:sz w:val="24"/>
          <w:szCs w:val="24"/>
        </w:rPr>
        <w:t xml:space="preserve"> broj</w:t>
      </w:r>
      <w:r w:rsidR="004D5D97" w:rsidRPr="002D2F9A">
        <w:rPr>
          <w:b/>
          <w:sz w:val="24"/>
          <w:szCs w:val="24"/>
        </w:rPr>
        <w:t xml:space="preserve">  </w:t>
      </w:r>
      <w:r w:rsidR="004D5D97" w:rsidRPr="002D2F9A">
        <w:rPr>
          <w:sz w:val="24"/>
          <w:szCs w:val="24"/>
        </w:rPr>
        <w:t xml:space="preserve">P-94/07 kod Trgovačkog suda u Zagrebu u kojoj je tužitelj AMCOR WHITE CAP AUSTRIA GmbH, Beč, Austria. </w:t>
      </w:r>
      <w:r w:rsidRPr="002D2F9A">
        <w:rPr>
          <w:sz w:val="24"/>
          <w:szCs w:val="24"/>
        </w:rPr>
        <w:t xml:space="preserve">U vezi predmetne parnice </w:t>
      </w:r>
      <w:r w:rsidR="004D5D97" w:rsidRPr="002D2F9A">
        <w:rPr>
          <w:sz w:val="24"/>
          <w:szCs w:val="24"/>
        </w:rPr>
        <w:t xml:space="preserve">Trgovački sud  u Zagrebu je donio rješenje o određivanju prethodne mjere broj R1-130/2002 na temelju kojeg je tužitelj stekao založno pravo na potraživanju tuženika (stečajnog dužnika), te su sredstva u iznosu od  383.947,89 kn izdvojena na poseban račun Croatia banke. </w:t>
      </w:r>
    </w:p>
    <w:p w:rsidRDefault="00EB000A" w:rsidP="002D2F9A" w:rsidR="00EB000A" w:rsidRPr="002D2F9A">
      <w:pPr>
        <w:pStyle w:val="Bezproreda1"/>
        <w:spacing w:after="0"/>
        <w:jc w:val="both"/>
        <w:rPr>
          <w:sz w:val="24"/>
          <w:szCs w:val="24"/>
        </w:rPr>
      </w:pPr>
    </w:p>
    <w:p w:rsidRDefault="009B4907" w:rsidP="009B4907" w:rsidR="009B4907" w:rsidRPr="002D2F9A">
      <w:pPr>
        <w:pStyle w:val="Bezproreda1"/>
        <w:jc w:val="both"/>
        <w:rPr>
          <w:sz w:val="24"/>
          <w:szCs w:val="24"/>
        </w:rPr>
      </w:pPr>
      <w:r w:rsidRPr="002D2F9A">
        <w:rPr>
          <w:sz w:val="24"/>
          <w:szCs w:val="24"/>
        </w:rPr>
        <w:t xml:space="preserve">Dana </w:t>
      </w:r>
      <w:smartTag w:element="date" w:uri="urn:schemas-microsoft-com:office:smarttags">
        <w:smartTagPr>
          <w:attr w:val="trans" w:name="ls"/>
          <w:attr w:val="01" w:name="Month"/>
          <w:attr w:val="25" w:name="Day"/>
          <w:attr w:val="2017" w:name="Year"/>
        </w:smartTagPr>
        <w:r w:rsidRPr="002D2F9A">
          <w:rPr>
            <w:sz w:val="24"/>
            <w:szCs w:val="24"/>
          </w:rPr>
          <w:t>25.01.2017.</w:t>
        </w:r>
      </w:smartTag>
      <w:r w:rsidRPr="002D2F9A">
        <w:rPr>
          <w:sz w:val="24"/>
          <w:szCs w:val="24"/>
        </w:rPr>
        <w:t xml:space="preserve"> godine održano je pred Trgovačkim sudom u Zagrebu ročište radi obnova spis toga suda pod poslovnim brojem R1-130/02, odnosno spisa u kojem je donesena prethodna mjera. Obnova (rekonstrukcija) spisa je bila potrebna radi činjenice da kada </w:t>
      </w:r>
      <w:r w:rsidR="002D2F9A" w:rsidRPr="002D2F9A">
        <w:rPr>
          <w:sz w:val="24"/>
          <w:szCs w:val="24"/>
        </w:rPr>
        <w:t>je podnijet</w:t>
      </w:r>
      <w:r w:rsidRPr="002D2F9A">
        <w:rPr>
          <w:sz w:val="24"/>
          <w:szCs w:val="24"/>
        </w:rPr>
        <w:t xml:space="preserve"> prijedlog za obustavom postupka, sud je obavijestio da je predmet otpisan i škartiran, odnosno uništen jer je prošlo zakonom propisano vrijeme u kojem postoji obveza čuvanja spisa.</w:t>
      </w:r>
      <w:r w:rsidR="002D2F9A" w:rsidRPr="002D2F9A">
        <w:rPr>
          <w:sz w:val="24"/>
          <w:szCs w:val="24"/>
        </w:rPr>
        <w:t xml:space="preserve"> </w:t>
      </w:r>
      <w:r w:rsidRPr="002D2F9A">
        <w:rPr>
          <w:sz w:val="24"/>
          <w:szCs w:val="24"/>
        </w:rPr>
        <w:t>Po obnovi spisa, Trgovački sud u Zagrebu je, a s obzirom na podneseni prijedlog za obustavom postupka prethodne mjere s strane</w:t>
      </w:r>
      <w:r w:rsidR="002D2F9A" w:rsidRPr="002D2F9A">
        <w:rPr>
          <w:sz w:val="24"/>
          <w:szCs w:val="24"/>
        </w:rPr>
        <w:t xml:space="preserve"> stečajne mase</w:t>
      </w:r>
      <w:r w:rsidRPr="002D2F9A">
        <w:rPr>
          <w:sz w:val="24"/>
          <w:szCs w:val="24"/>
        </w:rPr>
        <w:t xml:space="preserve">, dana </w:t>
      </w:r>
      <w:smartTag w:element="date" w:uri="urn:schemas-microsoft-com:office:smarttags">
        <w:smartTagPr>
          <w:attr w:val="trans" w:name="ls"/>
          <w:attr w:val="2" w:name="Month"/>
          <w:attr w:val="20" w:name="Day"/>
          <w:attr w:val="2017" w:name="Year"/>
        </w:smartTagPr>
        <w:r w:rsidRPr="002D2F9A">
          <w:rPr>
            <w:sz w:val="24"/>
            <w:szCs w:val="24"/>
          </w:rPr>
          <w:t>20.02.2017.</w:t>
        </w:r>
      </w:smartTag>
      <w:r w:rsidRPr="002D2F9A">
        <w:rPr>
          <w:sz w:val="24"/>
          <w:szCs w:val="24"/>
        </w:rPr>
        <w:t xml:space="preserve"> godine donio Rješenje kojim je obustavio postupak po prethodnoj mjeri pod poslovnim brojem R1-130/2002 od dana </w:t>
      </w:r>
      <w:smartTag w:element="date" w:uri="urn:schemas-microsoft-com:office:smarttags">
        <w:smartTagPr>
          <w:attr w:val="trans" w:name="ls"/>
          <w:attr w:val="05" w:name="Month"/>
          <w:attr w:val="03" w:name="Day"/>
          <w:attr w:val="2002" w:name="Year"/>
        </w:smartTagPr>
        <w:r w:rsidRPr="002D2F9A">
          <w:rPr>
            <w:sz w:val="24"/>
            <w:szCs w:val="24"/>
          </w:rPr>
          <w:t>03.05.2002.</w:t>
        </w:r>
      </w:smartTag>
      <w:r w:rsidRPr="002D2F9A">
        <w:rPr>
          <w:sz w:val="24"/>
          <w:szCs w:val="24"/>
        </w:rPr>
        <w:t xml:space="preserve"> godine, te ukinuo sve provedene radnje. Po zaprimanju navedenog Rješenja, a sukladno odredbama Ovršnog zakona, podnije</w:t>
      </w:r>
      <w:r w:rsidR="002D2F9A">
        <w:rPr>
          <w:sz w:val="24"/>
          <w:szCs w:val="24"/>
        </w:rPr>
        <w:t xml:space="preserve">t je </w:t>
      </w:r>
      <w:r w:rsidRPr="002D2F9A">
        <w:rPr>
          <w:sz w:val="24"/>
          <w:szCs w:val="24"/>
        </w:rPr>
        <w:t xml:space="preserve">podnesak </w:t>
      </w:r>
      <w:r w:rsidR="002D2F9A">
        <w:rPr>
          <w:sz w:val="24"/>
          <w:szCs w:val="24"/>
        </w:rPr>
        <w:t>kojim je zatraženo</w:t>
      </w:r>
      <w:r w:rsidRPr="002D2F9A">
        <w:rPr>
          <w:sz w:val="24"/>
          <w:szCs w:val="24"/>
        </w:rPr>
        <w:t xml:space="preserve"> od predlagatelja osiguranja naknad</w:t>
      </w:r>
      <w:r w:rsidR="002D2F9A">
        <w:rPr>
          <w:sz w:val="24"/>
          <w:szCs w:val="24"/>
        </w:rPr>
        <w:t>a</w:t>
      </w:r>
      <w:r w:rsidRPr="002D2F9A">
        <w:rPr>
          <w:sz w:val="24"/>
          <w:szCs w:val="24"/>
        </w:rPr>
        <w:t xml:space="preserve"> prouzročenih troškova, te je sukladno istome, dana </w:t>
      </w:r>
      <w:smartTag w:element="date" w:uri="urn:schemas-microsoft-com:office:smarttags">
        <w:smartTagPr>
          <w:attr w:val="trans" w:name="ls"/>
          <w:attr w:val="03" w:name="Month"/>
          <w:attr w:val="27" w:name="Day"/>
          <w:attr w:val="2017" w:name="Year"/>
        </w:smartTagPr>
        <w:r w:rsidRPr="002D2F9A">
          <w:rPr>
            <w:sz w:val="24"/>
            <w:szCs w:val="24"/>
          </w:rPr>
          <w:t>27.03.2017.</w:t>
        </w:r>
      </w:smartTag>
      <w:r w:rsidRPr="002D2F9A">
        <w:rPr>
          <w:sz w:val="24"/>
          <w:szCs w:val="24"/>
        </w:rPr>
        <w:t xml:space="preserve"> godine Trgovački sud u Zagrebu, donio Rješenje kojim je naloženo predlagatelju da plati protivniku osiguranja, u ovom slučaju stečajnoj masi iza Klariko voće d.o.o. u stečaju, na ime troškova postupka iznos od 26.562,50 </w:t>
      </w:r>
      <w:r w:rsidR="002D2F9A">
        <w:rPr>
          <w:sz w:val="24"/>
          <w:szCs w:val="24"/>
        </w:rPr>
        <w:t>kuna u roku od 8 dana. Do dana pisanja</w:t>
      </w:r>
      <w:r w:rsidRPr="002D2F9A">
        <w:rPr>
          <w:sz w:val="24"/>
          <w:szCs w:val="24"/>
        </w:rPr>
        <w:t xml:space="preserve"> ovog izvještaja još uvijek </w:t>
      </w:r>
      <w:r w:rsidR="002D2F9A">
        <w:rPr>
          <w:sz w:val="24"/>
          <w:szCs w:val="24"/>
        </w:rPr>
        <w:t xml:space="preserve">nije zaprimljena </w:t>
      </w:r>
      <w:r w:rsidRPr="002D2F9A">
        <w:rPr>
          <w:sz w:val="24"/>
          <w:szCs w:val="24"/>
        </w:rPr>
        <w:t>eventualn</w:t>
      </w:r>
      <w:r w:rsidR="002D2F9A">
        <w:rPr>
          <w:sz w:val="24"/>
          <w:szCs w:val="24"/>
        </w:rPr>
        <w:t>a</w:t>
      </w:r>
      <w:r w:rsidRPr="002D2F9A">
        <w:rPr>
          <w:sz w:val="24"/>
          <w:szCs w:val="24"/>
        </w:rPr>
        <w:t xml:space="preserve"> žalb</w:t>
      </w:r>
      <w:r w:rsidR="002D2F9A">
        <w:rPr>
          <w:sz w:val="24"/>
          <w:szCs w:val="24"/>
        </w:rPr>
        <w:t xml:space="preserve">a </w:t>
      </w:r>
      <w:r w:rsidRPr="002D2F9A">
        <w:rPr>
          <w:sz w:val="24"/>
          <w:szCs w:val="24"/>
        </w:rPr>
        <w:t>predlagatelja osiguranja na rješenje o troškovima.</w:t>
      </w:r>
      <w:r w:rsidR="002D2F9A">
        <w:rPr>
          <w:sz w:val="24"/>
          <w:szCs w:val="24"/>
        </w:rPr>
        <w:t xml:space="preserve"> </w:t>
      </w:r>
      <w:r w:rsidRPr="002D2F9A">
        <w:rPr>
          <w:sz w:val="24"/>
          <w:szCs w:val="24"/>
        </w:rPr>
        <w:t>Nadalje, potrebno je istaknuti da je po podnesenoj žalbi u predmetu pred Trgovačkim sudom u Zagrebu pod poslovnim brojem P-94/07, a koji predmet je zapravo vezan uz gornji predmet radi osiguranja prethodnom mjerom, Visoki trgovački sud Republike Hrvatske</w:t>
      </w:r>
      <w:r w:rsidR="002D2F9A">
        <w:rPr>
          <w:sz w:val="24"/>
          <w:szCs w:val="24"/>
        </w:rPr>
        <w:t xml:space="preserve"> </w:t>
      </w:r>
      <w:r w:rsidRPr="002D2F9A">
        <w:rPr>
          <w:sz w:val="24"/>
          <w:szCs w:val="24"/>
        </w:rPr>
        <w:t xml:space="preserve"> dana </w:t>
      </w:r>
      <w:smartTag w:element="date" w:uri="urn:schemas-microsoft-com:office:smarttags">
        <w:smartTagPr>
          <w:attr w:val="trans" w:name="ls"/>
          <w:attr w:val="11" w:name="Month"/>
          <w:attr w:val="30" w:name="Day"/>
          <w:attr w:val="2016" w:name="Year"/>
        </w:smartTagPr>
        <w:r w:rsidRPr="002D2F9A">
          <w:rPr>
            <w:sz w:val="24"/>
            <w:szCs w:val="24"/>
          </w:rPr>
          <w:t>30.11.2016.</w:t>
        </w:r>
      </w:smartTag>
      <w:r w:rsidRPr="002D2F9A">
        <w:rPr>
          <w:sz w:val="24"/>
          <w:szCs w:val="24"/>
        </w:rPr>
        <w:t xml:space="preserve"> godine donio Rješenje, a </w:t>
      </w:r>
      <w:r w:rsidRPr="002D2F9A">
        <w:rPr>
          <w:sz w:val="24"/>
          <w:szCs w:val="24"/>
        </w:rPr>
        <w:lastRenderedPageBreak/>
        <w:t xml:space="preserve">koje je </w:t>
      </w:r>
      <w:r w:rsidR="002D2F9A">
        <w:rPr>
          <w:sz w:val="24"/>
          <w:szCs w:val="24"/>
        </w:rPr>
        <w:t>zaprimljeno</w:t>
      </w:r>
      <w:r w:rsidRPr="002D2F9A">
        <w:rPr>
          <w:sz w:val="24"/>
          <w:szCs w:val="24"/>
        </w:rPr>
        <w:t xml:space="preserve"> dana </w:t>
      </w:r>
      <w:smartTag w:element="date" w:uri="urn:schemas-microsoft-com:office:smarttags">
        <w:smartTagPr>
          <w:attr w:val="trans" w:name="ls"/>
          <w:attr w:val="03" w:name="Month"/>
          <w:attr w:val="15" w:name="Day"/>
          <w:attr w:val="2017" w:name="Year"/>
        </w:smartTagPr>
        <w:r w:rsidRPr="002D2F9A">
          <w:rPr>
            <w:sz w:val="24"/>
            <w:szCs w:val="24"/>
          </w:rPr>
          <w:t>15.03.2017.</w:t>
        </w:r>
      </w:smartTag>
      <w:r w:rsidRPr="002D2F9A">
        <w:rPr>
          <w:sz w:val="24"/>
          <w:szCs w:val="24"/>
        </w:rPr>
        <w:t xml:space="preserve"> godine, te je istim ukinuo rješenje Trgovačkog suda u Zagrebu pod poslovnim brojem P-94/07 od dana </w:t>
      </w:r>
      <w:smartTag w:element="date" w:uri="urn:schemas-microsoft-com:office:smarttags">
        <w:smartTagPr>
          <w:attr w:val="trans" w:name="ls"/>
          <w:attr w:val="09" w:name="Month"/>
          <w:attr w:val="09" w:name="Day"/>
          <w:attr w:val="2016" w:name="Year"/>
        </w:smartTagPr>
        <w:r w:rsidRPr="002D2F9A">
          <w:rPr>
            <w:sz w:val="24"/>
            <w:szCs w:val="24"/>
          </w:rPr>
          <w:t>09.09.2016.</w:t>
        </w:r>
      </w:smartTag>
      <w:r w:rsidRPr="002D2F9A">
        <w:rPr>
          <w:sz w:val="24"/>
          <w:szCs w:val="24"/>
        </w:rPr>
        <w:t xml:space="preserve"> godine bez potrebe vraćanja na ponovan postupak, uz naputak prvostupanjskom sudu da je potrebno obustaviti postupak osiguranja prethodnom mjerom.</w:t>
      </w:r>
      <w:r w:rsidR="002D2F9A">
        <w:rPr>
          <w:sz w:val="24"/>
          <w:szCs w:val="24"/>
        </w:rPr>
        <w:t xml:space="preserve"> </w:t>
      </w:r>
      <w:r w:rsidRPr="002D2F9A">
        <w:rPr>
          <w:sz w:val="24"/>
          <w:szCs w:val="24"/>
        </w:rPr>
        <w:t xml:space="preserve">Slijedom navedenog, </w:t>
      </w:r>
      <w:r w:rsidR="002D2F9A">
        <w:rPr>
          <w:sz w:val="24"/>
          <w:szCs w:val="24"/>
        </w:rPr>
        <w:t xml:space="preserve">vidljivo je da je obustavljen </w:t>
      </w:r>
      <w:r w:rsidRPr="002D2F9A">
        <w:rPr>
          <w:sz w:val="24"/>
          <w:szCs w:val="24"/>
        </w:rPr>
        <w:t xml:space="preserve"> postupak osiguranja prethodnom mjerom s dvije osnove, odnosno u dva predmeta.</w:t>
      </w:r>
      <w:r w:rsidR="002D2F9A">
        <w:rPr>
          <w:sz w:val="24"/>
          <w:szCs w:val="24"/>
        </w:rPr>
        <w:t xml:space="preserve"> </w:t>
      </w:r>
      <w:r w:rsidRPr="002D2F9A">
        <w:rPr>
          <w:sz w:val="24"/>
          <w:szCs w:val="24"/>
        </w:rPr>
        <w:t xml:space="preserve">Činjenica je da je predmet pod poslovnim brojem R1-130/2002 u kalendaru do </w:t>
      </w:r>
      <w:smartTag w:element="date" w:uri="urn:schemas-microsoft-com:office:smarttags">
        <w:smartTagPr>
          <w:attr w:val="trans" w:name="ls"/>
          <w:attr w:val="05" w:name="Month"/>
          <w:attr w:val="17" w:name="Day"/>
          <w:attr w:val="2017" w:name="Year"/>
        </w:smartTagPr>
        <w:r w:rsidRPr="002D2F9A">
          <w:rPr>
            <w:sz w:val="24"/>
            <w:szCs w:val="24"/>
          </w:rPr>
          <w:t>17.05.2017.</w:t>
        </w:r>
      </w:smartTag>
      <w:r w:rsidRPr="002D2F9A">
        <w:rPr>
          <w:sz w:val="24"/>
          <w:szCs w:val="24"/>
        </w:rPr>
        <w:t xml:space="preserve"> godine, a da uvidom u isti nije razvidno da je sud dao nalog banci da izvrši povrat sredstava na račun stečajne mase iza Klariko voće d.o.o. u stečaju, </w:t>
      </w:r>
      <w:r w:rsidR="002D2F9A">
        <w:rPr>
          <w:sz w:val="24"/>
          <w:szCs w:val="24"/>
        </w:rPr>
        <w:t xml:space="preserve">te je  Trgovačkom sudu u Zagrebu upućen </w:t>
      </w:r>
      <w:r w:rsidRPr="002D2F9A">
        <w:rPr>
          <w:sz w:val="24"/>
          <w:szCs w:val="24"/>
        </w:rPr>
        <w:t xml:space="preserve"> podnesak (požurnicu) kojim </w:t>
      </w:r>
      <w:r w:rsidR="002D2F9A">
        <w:rPr>
          <w:sz w:val="24"/>
          <w:szCs w:val="24"/>
        </w:rPr>
        <w:t xml:space="preserve">se </w:t>
      </w:r>
      <w:r w:rsidRPr="002D2F9A">
        <w:rPr>
          <w:sz w:val="24"/>
          <w:szCs w:val="24"/>
        </w:rPr>
        <w:t>predlaže</w:t>
      </w:r>
      <w:r w:rsidR="002D2F9A">
        <w:rPr>
          <w:sz w:val="24"/>
          <w:szCs w:val="24"/>
        </w:rPr>
        <w:t xml:space="preserve"> </w:t>
      </w:r>
      <w:r w:rsidRPr="002D2F9A">
        <w:rPr>
          <w:sz w:val="24"/>
          <w:szCs w:val="24"/>
        </w:rPr>
        <w:t xml:space="preserve"> hitnost u postupanju, odnosno davanje naloga banci.</w:t>
      </w:r>
    </w:p>
    <w:p w:rsidRDefault="004D5D97" w:rsidP="004D5D97" w:rsidR="004D5D97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2D2F9A" w:rsidP="004D5D97" w:rsidR="002D2F9A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177FE" w:rsidP="004D5D97" w:rsidR="000177FE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177FE" w:rsidP="004D5D97" w:rsidR="000177FE" w:rsidRPr="002D2F9A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4D5D97" w:rsidP="004D5D97" w:rsidR="004D5D97" w:rsidRPr="002D2F9A">
      <w:pPr>
        <w:pStyle w:val="Bezproreda1"/>
        <w:spacing w:after="0"/>
        <w:rPr>
          <w:rFonts w:cs="Times New Roman"/>
          <w:sz w:val="24"/>
          <w:szCs w:val="24"/>
        </w:rPr>
      </w:pPr>
      <w:r w:rsidRPr="002D2F9A">
        <w:rPr>
          <w:sz w:val="24"/>
          <w:szCs w:val="24"/>
        </w:rPr>
        <w:t xml:space="preserve">     </w:t>
      </w:r>
      <w:r w:rsidR="000177FE">
        <w:rPr>
          <w:sz w:val="24"/>
          <w:szCs w:val="24"/>
        </w:rPr>
        <w:t xml:space="preserve">   </w:t>
      </w:r>
      <w:r w:rsidRPr="002D2F9A">
        <w:rPr>
          <w:sz w:val="24"/>
          <w:szCs w:val="24"/>
        </w:rPr>
        <w:t>Mjesto i datum:</w:t>
      </w:r>
      <w:r w:rsidRPr="002D2F9A">
        <w:rPr>
          <w:rFonts w:cs="Times New Roman"/>
          <w:sz w:val="24"/>
          <w:szCs w:val="24"/>
        </w:rPr>
        <w:tab/>
      </w:r>
      <w:r w:rsidRPr="002D2F9A">
        <w:rPr>
          <w:rFonts w:cs="Times New Roman"/>
          <w:sz w:val="24"/>
          <w:szCs w:val="24"/>
        </w:rPr>
        <w:tab/>
      </w:r>
      <w:r w:rsidRPr="002D2F9A">
        <w:rPr>
          <w:rFonts w:cs="Times New Roman"/>
          <w:sz w:val="24"/>
          <w:szCs w:val="24"/>
        </w:rPr>
        <w:tab/>
      </w:r>
      <w:r w:rsidRPr="002D2F9A">
        <w:rPr>
          <w:rFonts w:cs="Times New Roman"/>
          <w:sz w:val="24"/>
          <w:szCs w:val="24"/>
        </w:rPr>
        <w:tab/>
      </w:r>
      <w:r w:rsidRPr="002D2F9A">
        <w:rPr>
          <w:rFonts w:cs="Times New Roman"/>
          <w:sz w:val="24"/>
          <w:szCs w:val="24"/>
        </w:rPr>
        <w:tab/>
      </w:r>
      <w:r w:rsidRPr="002D2F9A">
        <w:rPr>
          <w:rFonts w:cs="Times New Roman"/>
          <w:sz w:val="24"/>
          <w:szCs w:val="24"/>
        </w:rPr>
        <w:tab/>
      </w:r>
      <w:r w:rsidR="000177FE">
        <w:rPr>
          <w:sz w:val="24"/>
          <w:szCs w:val="24"/>
        </w:rPr>
        <w:t xml:space="preserve">    </w:t>
      </w:r>
      <w:r w:rsidRPr="002D2F9A">
        <w:rPr>
          <w:sz w:val="24"/>
          <w:szCs w:val="24"/>
        </w:rPr>
        <w:t>Stečajni upravitelj:</w:t>
      </w:r>
    </w:p>
    <w:p w:rsidRDefault="004D5D97" w:rsidP="004D5D97" w:rsidR="004D5D97" w:rsidRPr="002D2F9A">
      <w:pPr>
        <w:pStyle w:val="Bezproreda1"/>
        <w:spacing w:after="0"/>
        <w:rPr>
          <w:rFonts w:cs="Times New Roman"/>
          <w:sz w:val="24"/>
          <w:szCs w:val="24"/>
        </w:rPr>
      </w:pPr>
    </w:p>
    <w:p w:rsidRDefault="004D5D97" w:rsidP="004D5D97" w:rsidR="004D5D97" w:rsidRPr="002D2F9A">
      <w:pPr>
        <w:pStyle w:val="Bezproreda1"/>
        <w:spacing w:after="0"/>
        <w:rPr>
          <w:rFonts w:cs="Times New Roman"/>
          <w:sz w:val="24"/>
          <w:szCs w:val="24"/>
        </w:rPr>
      </w:pPr>
      <w:r w:rsidRPr="002D2F9A">
        <w:rPr>
          <w:sz w:val="24"/>
          <w:szCs w:val="24"/>
        </w:rPr>
        <w:t xml:space="preserve">Zagreb, </w:t>
      </w:r>
      <w:smartTag w:element="date" w:uri="urn:schemas-microsoft-com:office:smarttags">
        <w:smartTagPr>
          <w:attr w:val="trans" w:name="ls"/>
          <w:attr w:val="04" w:name="Month"/>
          <w:attr w:val="20" w:name="Day"/>
          <w:attr w:val="2017" w:name="Year"/>
        </w:smartTagPr>
        <w:r w:rsidR="000177FE">
          <w:rPr>
            <w:sz w:val="24"/>
            <w:szCs w:val="24"/>
          </w:rPr>
          <w:t>20.04.</w:t>
        </w:r>
        <w:r w:rsidRPr="002D2F9A">
          <w:rPr>
            <w:sz w:val="24"/>
            <w:szCs w:val="24"/>
          </w:rPr>
          <w:t>2017.</w:t>
        </w:r>
      </w:smartTag>
      <w:r w:rsidRPr="002D2F9A">
        <w:rPr>
          <w:sz w:val="24"/>
          <w:szCs w:val="24"/>
        </w:rPr>
        <w:t xml:space="preserve"> godine</w:t>
      </w:r>
      <w:r w:rsidRPr="002D2F9A">
        <w:rPr>
          <w:rFonts w:cs="Times New Roman"/>
          <w:sz w:val="24"/>
          <w:szCs w:val="24"/>
        </w:rPr>
        <w:tab/>
      </w:r>
      <w:r w:rsidRPr="002D2F9A">
        <w:rPr>
          <w:rFonts w:cs="Times New Roman"/>
          <w:sz w:val="24"/>
          <w:szCs w:val="24"/>
        </w:rPr>
        <w:tab/>
      </w:r>
      <w:r w:rsidRPr="002D2F9A">
        <w:rPr>
          <w:rFonts w:cs="Times New Roman"/>
          <w:sz w:val="24"/>
          <w:szCs w:val="24"/>
        </w:rPr>
        <w:tab/>
      </w:r>
      <w:r w:rsidRPr="002D2F9A">
        <w:rPr>
          <w:rFonts w:cs="Times New Roman"/>
          <w:sz w:val="24"/>
          <w:szCs w:val="24"/>
        </w:rPr>
        <w:tab/>
        <w:t xml:space="preserve">            </w:t>
      </w:r>
      <w:r w:rsidRPr="002D2F9A">
        <w:rPr>
          <w:sz w:val="24"/>
          <w:szCs w:val="24"/>
        </w:rPr>
        <w:t>Božidar Brkljač, dipl.oec.</w:t>
      </w:r>
    </w:p>
    <w:p w:rsidRDefault="004D5D97" w:rsidP="004D5D97" w:rsidR="004D5D97" w:rsidRPr="002D2F9A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4D5D97" w:rsidP="004D5D97" w:rsidR="004D5D97" w:rsidRPr="002D2F9A">
      <w:pPr>
        <w:rPr>
          <w:rFonts w:cs="Times New Roman"/>
          <w:sz w:val="24"/>
          <w:szCs w:val="24"/>
        </w:rPr>
      </w:pPr>
    </w:p>
    <w:p w:rsidRDefault="004D5D97" w:rsidP="004D5D97" w:rsidR="004D5D97" w:rsidRPr="002D2F9A">
      <w:pPr>
        <w:rPr>
          <w:sz w:val="24"/>
          <w:szCs w:val="24"/>
        </w:rPr>
      </w:pPr>
    </w:p>
    <w:p w:rsidRDefault="004D5D97" w:rsidP="004D5D97" w:rsidR="004D5D97" w:rsidRPr="002D2F9A">
      <w:pPr>
        <w:rPr>
          <w:sz w:val="24"/>
          <w:szCs w:val="24"/>
        </w:rPr>
      </w:pPr>
    </w:p>
    <w:p w:rsidRDefault="004D5D97" w:rsidP="004D5D97" w:rsidR="004D5D97" w:rsidRPr="002D2F9A">
      <w:pPr>
        <w:rPr>
          <w:sz w:val="24"/>
          <w:szCs w:val="24"/>
        </w:rPr>
      </w:pPr>
    </w:p>
    <w:p w:rsidRDefault="00942CBD" w:rsidR="00942CBD" w:rsidRPr="002D2F9A">
      <w:pPr>
        <w:rPr>
          <w:sz w:val="24"/>
          <w:szCs w:val="24"/>
        </w:rPr>
      </w:pPr>
    </w:p>
    <w:sectPr w:rsidSect="004D5D97" w:rsidR="00942CBD" w:rsidRPr="002D2F9A">
      <w:footerReference w:type="even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6FE" w:rsidR="00E376FE">
      <w:r>
        <w:separator/>
      </w:r>
    </w:p>
  </w:endnote>
  <w:endnote w:id="0" w:type="continuationSeparator">
    <w:p w:rsidRDefault="00E376FE" w:rsidR="00E37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0AB" w:rsidP="004D5D97" w:rsidR="002940A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40AB" w:rsidP="004D5D97" w:rsidR="002940A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0AB" w:rsidP="004D5D97" w:rsidR="002940A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4E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940AB" w:rsidP="004D5D97" w:rsidR="002940A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6FE" w:rsidR="00E376FE">
      <w:r>
        <w:separator/>
      </w:r>
    </w:p>
  </w:footnote>
  <w:footnote w:id="0" w:type="continuationSeparator">
    <w:p w:rsidRDefault="00E376FE" w:rsidR="00E376F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D97"/>
    <w:rsid w:val="000177FE"/>
    <w:rsid w:val="00104E70"/>
    <w:rsid w:val="002940AB"/>
    <w:rsid w:val="002D2F9A"/>
    <w:rsid w:val="0047779B"/>
    <w:rsid w:val="004D5D97"/>
    <w:rsid w:val="005C058D"/>
    <w:rsid w:val="00942CBD"/>
    <w:rsid w:val="009B4907"/>
    <w:rsid w:val="00A979DF"/>
    <w:rsid w:val="00B24A63"/>
    <w:rsid w:val="00D646AE"/>
    <w:rsid w:val="00E376FE"/>
    <w:rsid w:val="00EB000A"/>
    <w:rsid w:val="00EB68E8"/>
    <w:rsid w:val="00EF5A11"/>
    <w:rsid w:val="00FB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5D9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4D5D9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4D5D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5D97"/>
  </w:style>
  <w:style w:styleId="Tekstrezerviranogmjesta" w:type="character">
    <w:name w:val="Placeholder Text"/>
    <w:basedOn w:val="Zadanifontodlomka"/>
    <w:uiPriority w:val="99"/>
    <w:semiHidden/>
    <w:rsid w:val="00104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E70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E70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E70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E70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5D9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4D5D9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4D5D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5D97"/>
  </w:style>
  <w:style w:styleId="Tekstrezerviranogmjesta" w:type="character">
    <w:name w:val="Placeholder Text"/>
    <w:basedOn w:val="Zadanifontodlomka"/>
    <w:uiPriority w:val="99"/>
    <w:semiHidden/>
    <w:rsid w:val="00104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E70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E70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E70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E70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202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158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St-651/2014-12</izvorni_sadrzaj>
    <derivirana_varijabla naziv="DomainObject.Oznaka_1">St-651/2014-12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St-651/2014</izvorni_sadrzaj>
    <derivirana_varijabla naziv="DomainObject.Predmet.OznakaBroj_1">St-651/2014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KLARIKO VOĆE d.o.o. za proizvodnju, trgovinu i usluge - u stečaju</izvorni_sadrzaj>
    <derivirana_varijabla naziv="DomainObject.Predmet.ProtustrankaFormated_1">  Stečajna masa iza KLARIKO VOĆE d.o.o. za proizvodnju, trgovinu i usluge - u stečaju</derivirana_varijabla>
  </DomainObject.Predmet.ProtustrankaFormated>
  <DomainObject.Predmet.ProtustrankaFormatedOIB>
    <izvorni_sadrzaj>  Stečajna masa iza KLARIKO VOĆE d.o.o. za proizvodnju, trgovinu i usluge - u stečaju, OIB 88812290888</izvorni_sadrzaj>
    <derivirana_varijabla naziv="DomainObject.Predmet.ProtustrankaFormatedOIB_1">  Stečajna masa iza KLARIKO VOĆE d.o.o. za proizvodnju, trgovinu i usluge - u stečaju, OIB 88812290888</derivirana_varijabla>
  </DomainObject.Predmet.ProtustrankaFormatedOIB>
  <DomainObject.Predmet.ProtustrankaFormatedWithAdress>
    <izvorni_sadrzaj> Stečajna masa iza KLARIKO VOĆE d.o.o. za proizvodnju, trgovinu i usluge - u stečaju, Šime Devčića 3, 10000 Zagreb</izvorni_sadrzaj>
    <derivirana_varijabla naziv="DomainObject.Predmet.ProtustrankaFormatedWithAdress_1"> Stečajna masa iza KLARIKO VOĆE d.o.o. za proizvodnju, trgovinu i usluge - u stečaju, Šime Devčića 3, 10000 Zagreb</derivirana_varijabla>
  </DomainObject.Predmet.ProtustrankaFormatedWithAdress>
  <DomainObject.Predmet.ProtustrankaFormatedWithAdressOIB>
    <izvorni_sadrzaj> Stečajna masa iza KLARIKO VOĆE d.o.o. za proizvodnju, trgovinu i usluge - u stečaju, OIB 88812290888, Šime Devčića 3, 10000 Zagreb</izvorni_sadrzaj>
    <derivirana_varijabla naziv="DomainObject.Predmet.ProtustrankaFormatedWithAdressOIB_1"> Stečajna masa iza KLARIKO VOĆE d.o.o. za proizvodnju, trgovinu i usluge - u stečaju, OIB 88812290888, Šime Devčića 3, 10000 Zagreb</derivirana_varijabla>
  </DomainObject.Predmet.ProtustrankaFormatedWithAdressOIB>
  <DomainObject.Predmet.ProtustrankaWithAdress>
    <izvorni_sadrzaj>Stečajna masa iza KLARIKO VOĆE d.o.o. za proizvodnju, trgovinu i usluge - u stečaju Šime Devčića 3, 10000 Zagreb</izvorni_sadrzaj>
    <derivirana_varijabla naziv="DomainObject.Predmet.ProtustrankaWithAdress_1">Stečajna masa iza KLARIKO VOĆE d.o.o. za proizvodnju, trgovinu i usluge - u stečaju Šime Devčića 3, 10000 Zagreb</derivirana_varijabla>
  </DomainObject.Predmet.ProtustrankaWithAdress>
  <DomainObject.Predmet.ProtustrankaWithAdressOIB>
    <izvorni_sadrzaj>Stečajna masa iza KLARIKO VOĆE d.o.o. za proizvodnju, trgovinu i usluge - u stečaju, OIB 88812290888, Šime Devčića 3, 10000 Zagreb</izvorni_sadrzaj>
    <derivirana_varijabla naziv="DomainObject.Predmet.ProtustrankaWithAdressOIB_1">Stečajna masa iza KLARIKO VOĆE d.o.o. za proizvodnju, trgovinu i usluge - u stečaju, OIB 88812290888, Šime Devčića 3, 10000 Zagreb</derivirana_varijabla>
  </DomainObject.Predmet.ProtustrankaWithAdressOIB>
  <DomainObject.Predmet.ProtustrankaNazivFormated>
    <izvorni_sadrzaj>Stečajna masa iza KLARIKO VOĆE d.o.o. za proizvodnju, trgovinu i usluge - u stečaju</izvorni_sadrzaj>
    <derivirana_varijabla naziv="DomainObject.Predmet.ProtustrankaNazivFormated_1">Stečajna masa iza KLARIKO VOĆE d.o.o. za proizvodnju, trgovinu i usluge - u stečaju</derivirana_varijabla>
  </DomainObject.Predmet.ProtustrankaNazivFormated>
  <DomainObject.Predmet.ProtustrankaNazivFormatedOIB>
    <izvorni_sadrzaj>Stečajna masa iza KLARIKO VOĆE d.o.o. za proizvodnju, trgovinu i usluge - u stečaju, OIB 88812290888</izvorni_sadrzaj>
    <derivirana_varijabla naziv="DomainObject.Predmet.ProtustrankaNazivFormatedOIB_1">Stečajna masa iza KLARIKO VOĆE d.o.o. za proizvodnju, trgovinu i usluge - u stečaju, OIB 88812290888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KLARIKO VOĆE d.o.o.</izvorni_sadrzaj>
    <derivirana_varijabla naziv="DomainObject.Predmet.StrankaFormated_1">  KLARIKO VOĆE d.o.o.</derivirana_varijabla>
  </DomainObject.Predmet.StrankaFormated>
  <DomainObject.Predmet.StrankaFormatedOIB>
    <izvorni_sadrzaj>  KLARIKO VOĆE d.o.o., OIB 28038473185</izvorni_sadrzaj>
    <derivirana_varijabla naziv="DomainObject.Predmet.StrankaFormatedOIB_1">  KLARIKO VOĆE d.o.o., OIB 28038473185</derivirana_varijabla>
  </DomainObject.Predmet.StrankaFormatedOIB>
  <DomainObject.Predmet.StrankaFormatedWithAdress>
    <izvorni_sadrzaj> KLARIKO VOĆE d.o.o., PRAŠKA 2, 10000 Zagreb</izvorni_sadrzaj>
    <derivirana_varijabla naziv="DomainObject.Predmet.StrankaFormatedWithAdress_1"> KLARIKO VOĆE d.o.o., PRAŠKA 2, 10000 Zagreb</derivirana_varijabla>
  </DomainObject.Predmet.StrankaFormatedWithAdress>
  <DomainObject.Predmet.StrankaFormatedWithAdressOIB>
    <izvorni_sadrzaj> KLARIKO VOĆE d.o.o., OIB 28038473185, PRAŠKA 2, 10000 Zagreb</izvorni_sadrzaj>
    <derivirana_varijabla naziv="DomainObject.Predmet.StrankaFormatedWithAdressOIB_1"> KLARIKO VOĆE d.o.o., OIB 28038473185, PRAŠKA 2, 10000 Zagreb</derivirana_varijabla>
  </DomainObject.Predmet.StrankaFormatedWithAdressOIB>
  <DomainObject.Predmet.StrankaWithAdress>
    <izvorni_sadrzaj>KLARIKO VOĆE d.o.o. PRAŠKA 2,10000 Zagreb</izvorni_sadrzaj>
    <derivirana_varijabla naziv="DomainObject.Predmet.StrankaWithAdress_1">KLARIKO VOĆE d.o.o. PRAŠKA 2,10000 Zagreb</derivirana_varijabla>
  </DomainObject.Predmet.StrankaWithAdress>
  <DomainObject.Predmet.StrankaWithAdressOIB>
    <izvorni_sadrzaj>KLARIKO VOĆE d.o.o., OIB 28038473185, PRAŠKA 2,10000 Zagreb</izvorni_sadrzaj>
    <derivirana_varijabla naziv="DomainObject.Predmet.StrankaWithAdressOIB_1">KLARIKO VOĆE d.o.o., OIB 28038473185, PRAŠKA 2,10000 Zagreb</derivirana_varijabla>
  </DomainObject.Predmet.StrankaWithAdressOIB>
  <DomainObject.Predmet.StrankaNazivFormated>
    <izvorni_sadrzaj>KLARIKO VOĆE d.o.o.</izvorni_sadrzaj>
    <derivirana_varijabla naziv="DomainObject.Predmet.StrankaNazivFormated_1">KLARIKO VOĆE d.o.o.</derivirana_varijabla>
  </DomainObject.Predmet.StrankaNazivFormated>
  <DomainObject.Predmet.StrankaNazivFormatedOIB>
    <izvorni_sadrzaj>KLARIKO VOĆE d.o.o., OIB 28038473185</izvorni_sadrzaj>
    <derivirana_varijabla naziv="DomainObject.Predmet.StrankaNazivFormatedOIB_1">KLARIKO VOĆE d.o.o., OIB 28038473185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KLARIKO VOĆE d.o.o.</item>
    </izvorni_sadrzaj>
    <derivirana_varijabla naziv="DomainObject.Predmet.StrankaListFormated_1">
      <item>KLARIKO VOĆE d.o.o.</item>
    </derivirana_varijabla>
  </DomainObject.Predmet.StrankaListFormated>
  <DomainObject.Predmet.StrankaListFormatedOIB>
    <izvorni_sadrzaj>
      <item>KLARIKO VOĆE d.o.o., OIB 28038473185</item>
    </izvorni_sadrzaj>
    <derivirana_varijabla naziv="DomainObject.Predmet.StrankaListFormatedOIB_1">
      <item>KLARIKO VOĆE d.o.o., OIB 28038473185</item>
    </derivirana_varijabla>
  </DomainObject.Predmet.StrankaListFormatedOIB>
  <DomainObject.Predmet.StrankaListFormatedWithAdress>
    <izvorni_sadrzaj>
      <item>KLARIKO VOĆE d.o.o., PRAŠKA 2, 10000 Zagreb</item>
    </izvorni_sadrzaj>
    <derivirana_varijabla naziv="DomainObject.Predmet.StrankaListFormatedWithAdress_1">
      <item>KLARIKO VOĆE d.o.o., PRAŠKA 2, 10000 Zagreb</item>
    </derivirana_varijabla>
  </DomainObject.Predmet.StrankaListFormatedWithAdress>
  <DomainObject.Predmet.StrankaListFormatedWithAdressOIB>
    <izvorni_sadrzaj>
      <item>KLARIKO VOĆE d.o.o., OIB 28038473185, PRAŠKA 2, 10000 Zagreb</item>
    </izvorni_sadrzaj>
    <derivirana_varijabla naziv="DomainObject.Predmet.StrankaListFormatedWithAdressOIB_1">
      <item>KLARIKO VOĆE d.o.o., OIB 28038473185, PRAŠKA 2, 10000 Zagreb</item>
    </derivirana_varijabla>
  </DomainObject.Predmet.StrankaListFormatedWithAdressOIB>
  <DomainObject.Predmet.StrankaListNazivFormated>
    <izvorni_sadrzaj>
      <item>KLARIKO VOĆE d.o.o.</item>
    </izvorni_sadrzaj>
    <derivirana_varijabla naziv="DomainObject.Predmet.StrankaListNazivFormated_1">
      <item>KLARIKO VOĆE d.o.o.</item>
    </derivirana_varijabla>
  </DomainObject.Predmet.StrankaListNazivFormated>
  <DomainObject.Predmet.StrankaListNazivFormatedOIB>
    <izvorni_sadrzaj>
      <item>KLARIKO VOĆE d.o.o., OIB 28038473185</item>
    </izvorni_sadrzaj>
    <derivirana_varijabla naziv="DomainObject.Predmet.StrankaListNazivFormatedOIB_1">
      <item>KLARIKO VOĆE d.o.o., OIB 28038473185</item>
    </derivirana_varijabla>
  </DomainObject.Predmet.StrankaListNazivFormatedOIB>
  <DomainObject.Predmet.ProtuStrankaListFormated>
    <izvorni_sadrzaj>
      <item>Stečajna masa iza KLARIKO VOĆE d.o.o. za proizvodnju, trgovinu i usluge - u stečaju</item>
    </izvorni_sadrzaj>
    <derivirana_varijabla naziv="DomainObject.Predmet.ProtuStrankaListFormated_1">
      <item>Stečajna masa iza KLARIKO VOĆE d.o.o. za proizvodnju, trgovinu i usluge - u stečaju</item>
    </derivirana_varijabla>
  </DomainObject.Predmet.ProtuStrankaListFormated>
  <DomainObject.Predmet.ProtuStrankaListFormatedOIB>
    <izvorni_sadrzaj>
      <item>Stečajna masa iza KLARIKO VOĆE d.o.o. za proizvodnju, trgovinu i usluge - u stečaju, OIB 88812290888</item>
    </izvorni_sadrzaj>
    <derivirana_varijabla naziv="DomainObject.Predmet.ProtuStrankaListFormatedOIB_1">
      <item>Stečajna masa iza KLARIKO VOĆE d.o.o. za proizvodnju, trgovinu i usluge - u stečaju, OIB 88812290888</item>
    </derivirana_varijabla>
  </DomainObject.Predmet.ProtuStrankaListFormatedOIB>
  <DomainObject.Predmet.ProtuStrankaListFormatedWithAdress>
    <izvorni_sadrzaj>
      <item>Stečajna masa iza KLARIKO VOĆE d.o.o. za proizvodnju, trgovinu i usluge - u stečaju, Šime Devčića 3, 10000 Zagreb</item>
    </izvorni_sadrzaj>
    <derivirana_varijabla naziv="DomainObject.Predmet.ProtuStrankaListFormatedWithAdress_1">
      <item>Stečajna masa iza KLARIKO VOĆE d.o.o. za proizvodnju, trgovinu i usluge - u stečaju, Šime Devčića 3, 10000 Zagreb</item>
    </derivirana_varijabla>
  </DomainObject.Predmet.ProtuStrankaListFormatedWithAdress>
  <DomainObject.Predmet.ProtuStrankaListFormatedWithAdressOIB>
    <izvorni_sadrzaj>
      <item>Stečajna masa iza KLARIKO VOĆE d.o.o. za proizvodnju, trgovinu i usluge - u stečaju, OIB 88812290888, Šime Devčića 3, 10000 Zagreb</item>
    </izvorni_sadrzaj>
    <derivirana_varijabla naziv="DomainObject.Predmet.ProtuStrankaListFormatedWithAdressOIB_1">
      <item>Stečajna masa iza KLARIKO VOĆE d.o.o. za proizvodnju, trgovinu i usluge - u stečaju, OIB 88812290888, Šime Devčića 3, 10000 Zagreb</item>
    </derivirana_varijabla>
  </DomainObject.Predmet.ProtuStrankaListFormatedWithAdressOIB>
  <DomainObject.Predmet.ProtuStrankaListNazivFormated>
    <izvorni_sadrzaj>
      <item>Stečajna masa iza KLARIKO VOĆE d.o.o. za proizvodnju, trgovinu i usluge - u stečaju</item>
    </izvorni_sadrzaj>
    <derivirana_varijabla naziv="DomainObject.Predmet.ProtuStrankaListNazivFormated_1">
      <item>Stečajna masa iza KLARIKO VOĆE d.o.o. za proizvodnju, trgovinu i usluge - u stečaju</item>
    </derivirana_varijabla>
  </DomainObject.Predmet.ProtuStrankaListNazivFormated>
  <DomainObject.Predmet.ProtuStrankaListNazivFormatedOIB>
    <izvorni_sadrzaj>
      <item>Stečajna masa iza KLARIKO VOĆE d.o.o. za proizvodnju, trgovinu i usluge - u stečaju, OIB 88812290888</item>
    </izvorni_sadrzaj>
    <derivirana_varijabla naziv="DomainObject.Predmet.ProtuStrankaListNazivFormatedOIB_1">
      <item>Stečajna masa iza KLARIKO VOĆE d.o.o. za proizvodnju, trgovinu i usluge - u stečaju, OIB 88812290888</item>
    </derivirana_varijabla>
  </DomainObject.Predmet.ProtuStrankaListNazivFormatedOIB>
  <DomainObject.Predmet.OstaliListFormated>
    <izvorni_sadrzaj>
      <item>KSENIJA ČERIN</item>
      <item>Božidar Brkljač</item>
    </izvorni_sadrzaj>
    <derivirana_varijabla naziv="DomainObject.Predmet.OstaliListFormated_1">
      <item>KSENIJA ČERIN</item>
      <item>Božidar Brkljač</item>
    </derivirana_varijabla>
  </DomainObject.Predmet.OstaliListFormated>
  <DomainObject.Predmet.OstaliListFormatedOIB>
    <izvorni_sadrzaj>
      <item>KSENIJA ČERIN</item>
      <item>Božidar Brkljač, OIB 58227850404</item>
    </izvorni_sadrzaj>
    <derivirana_varijabla naziv="DomainObject.Predmet.OstaliListFormatedOIB_1">
      <item>KSENIJA ČERIN</item>
      <item>Božidar Brkljač, OIB 58227850404</item>
    </derivirana_varijabla>
  </DomainObject.Predmet.OstaliListFormatedOIB>
  <DomainObject.Predmet.OstaliListFormatedWithAdress>
    <izvorni_sadrzaj>
      <item>KSENIJA ČERIN, Savska cesta 129/III, 10000 Zagreb</item>
      <item>Božidar Brkljač, Šime Devčića 3, 10000 Zagreb</item>
    </izvorni_sadrzaj>
    <derivirana_varijabla naziv="DomainObject.Predmet.OstaliListFormatedWithAdress_1">
      <item>KSENIJA ČERIN, Savska cesta 129/III, 10000 Zagreb</item>
      <item>Božidar Brkljač, Šime Devčića 3, 10000 Zagreb</item>
    </derivirana_varijabla>
  </DomainObject.Predmet.OstaliListFormatedWithAdress>
  <DomainObject.Predmet.OstaliListFormatedWithAdressOIB>
    <izvorni_sadrzaj>
      <item>KSENIJA ČERIN, Savska cesta 129/III, 10000 Zagreb</item>
      <item>Božidar Brkljač, OIB 58227850404, Šime Devčića 3, 10000 Zagreb</item>
    </izvorni_sadrzaj>
    <derivirana_varijabla naziv="DomainObject.Predmet.OstaliListFormatedWithAdressOIB_1">
      <item>KSENIJA ČERIN, Savska cesta 129/III, 10000 Zagreb</item>
      <item>Božidar Brkljač, OIB 58227850404, Šime Devčića 3, 10000 Zagreb</item>
    </derivirana_varijabla>
  </DomainObject.Predmet.OstaliListFormatedWithAdressOIB>
  <DomainObject.Predmet.OstaliListNazivFormated>
    <izvorni_sadrzaj>
      <item>KSENIJA ČERIN</item>
      <item>Božidar Brkljač</item>
    </izvorni_sadrzaj>
    <derivirana_varijabla naziv="DomainObject.Predmet.OstaliListNazivFormated_1">
      <item>KSENIJA ČERIN</item>
      <item>Božidar Brkljač</item>
    </derivirana_varijabla>
  </DomainObject.Predmet.OstaliListNazivFormated>
  <DomainObject.Predmet.OstaliListNazivFormatedOIB>
    <izvorni_sadrzaj>
      <item>KSENIJA ČERIN</item>
      <item>Božidar Brkljač, OIB 58227850404</item>
    </izvorni_sadrzaj>
    <derivirana_varijabla naziv="DomainObject.Predmet.OstaliListNazivFormatedOIB_1">
      <item>KSENIJA ČERIN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KLARIKO VOĆE d.o.o.</izvorni_sadrzaj>
    <derivirana_varijabla naziv="DomainObject.Predmet.StrankaIDrugi_1">KLARIKO VOĆE d.o.o.</derivirana_varijabla>
  </DomainObject.Predmet.StrankaIDrugi>
  <DomainObject.Predmet.ProtustrankaIDrugi>
    <izvorni_sadrzaj>Stečajna masa iza KLARIKO VOĆE d.o.o. za proizvodnju, trgovinu i usluge - u stečaju</izvorni_sadrzaj>
    <derivirana_varijabla naziv="DomainObject.Predmet.ProtustrankaIDrugi_1">Stečajna masa iza KLARIKO VOĆE d.o.o. za proizvodnju, trgovinu i usluge - u stečaju</derivirana_varijabla>
  </DomainObject.Predmet.ProtustrankaIDrugi>
  <DomainObject.Predmet.StrankaIDrugiAdressOIB>
    <izvorni_sadrzaj>KLARIKO VOĆE d.o.o., OIB 28038473185, PRAŠKA 2, 10000 Zagreb</izvorni_sadrzaj>
    <derivirana_varijabla naziv="DomainObject.Predmet.StrankaIDrugiAdressOIB_1">KLARIKO VOĆE d.o.o., OIB 28038473185, PRAŠKA 2, 10000 Zagreb</derivirana_varijabla>
  </DomainObject.Predmet.StrankaIDrugiAdressOIB>
  <DomainObject.Predmet.ProtustrankaIDrugiAdressOIB>
    <izvorni_sadrzaj>Stečajna masa iza KLARIKO VOĆE d.o.o. za proizvodnju, trgovinu i usluge - u stečaju, OIB 88812290888, Šime Devčića 3, 10000 Zagreb</izvorni_sadrzaj>
    <derivirana_varijabla naziv="DomainObject.Predmet.ProtustrankaIDrugiAdressOIB_1">Stečajna masa iza KLARIKO VOĆE d.o.o. za proizvodnju, trgovinu i usluge - u stečaju, OIB 88812290888,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KLARIKO VOĆE d.o.o.</item>
      <item>KSENIJA ČERIN</item>
      <item>Božidar Brkljač</item>
      <item>Stečajna masa iza KLARIKO VOĆE d.o.o. za proizvodnju, trgovinu i usluge - u stečaju</item>
    </izvorni_sadrzaj>
    <derivirana_varijabla naziv="DomainObject.Predmet.SudioniciListNaziv_1">
      <item>KLARIKO VOĆE d.o.o.</item>
      <item>KSENIJA ČERIN</item>
      <item>Božidar Brkljač</item>
      <item>Stečajna masa iza KLARIKO VOĆE d.o.o. za proizvodnju, trgovinu i usluge - u stečaju</item>
    </derivirana_varijabla>
  </DomainObject.Predmet.SudioniciListNaziv>
  <DomainObject.Predmet.SudioniciListAdressOIB>
    <izvorni_sadrzaj>
      <item>KLARIKO VOĆE d.o.o., OIB 28038473185, PRAŠKA 2,10000 Zagreb</item>
      <item>KSENIJA ČERIN, Savska cesta 129/III,10000 Zagreb</item>
      <item>Božidar Brkljač, OIB 58227850404, Šime Devčića 3,10000 Zagreb</item>
      <item>Stečajna masa iza KLARIKO VOĆE d.o.o. za proizvodnju, trgovinu i usluge - u stečaju, OIB 88812290888, Šime Devčića 3,10000 Zagreb</item>
    </izvorni_sadrzaj>
    <derivirana_varijabla naziv="DomainObject.Predmet.SudioniciListAdressOIB_1">
      <item>KLARIKO VOĆE d.o.o., OIB 28038473185, PRAŠKA 2,10000 Zagreb</item>
      <item>KSENIJA ČERIN, Savska cesta 129/III,10000 Zagreb</item>
      <item>Božidar Brkljač, OIB 58227850404, Šime Devčića 3,10000 Zagreb</item>
      <item>Stečajna masa iza KLARIKO VOĆE d.o.o. za proizvodnju, trgovinu i usluge - u stečaju, OIB 88812290888,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28038473185</item>
      <item>, OIB null</item>
      <item>, OIB 58227850404</item>
      <item>, OIB 88812290888</item>
    </izvorni_sadrzaj>
    <derivirana_varijabla naziv="DomainObject.Predmet.SudioniciListNazivOIB_1">
      <item>, OIB 28038473185</item>
      <item>, OIB null</item>
      <item>, OIB 58227850404</item>
      <item>, OIB 88812290888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499</properties:Words>
  <properties:Characters>2860</properties:Characters>
  <properties:Lines>67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2017-04-25T05:48:00Z</dcterms:created>
  <dc:creator>nada</dc:creator>
  <cp:lastModifiedBy>Monika Grbac</cp:lastModifiedBy>
  <dcterms:modified xmlns:xsi="http://www.w3.org/2001/XMLSchema-instance" xsi:type="dcterms:W3CDTF">2017-04-25T05:48:00Z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St-651/2014-12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