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15f3edc" w14:textId="15f3edc">
      <w:pPr>
        <w15:collapsed w:val="false"/>
      </w:pPr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</w:t>
      </w:r>
      <w:r w:rsidR="00BB159B">
        <w:t>584</w:t>
      </w:r>
      <w:r w:rsidR="003C298B">
        <w:t>/201</w:t>
      </w:r>
      <w:r w:rsidR="007214EF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</w:t>
      </w:r>
      <w:r w:rsidR="007214EF">
        <w:t>6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7177C1" w:rsidP="00E451AF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5A513E">
        <w:t>MARAL PROJECT d.o.o.</w:t>
      </w:r>
      <w:r w:rsidR="00BB159B">
        <w:t xml:space="preserve"> Zagreb, Oreškovićeva 8/1, OIB: 66123402508</w:t>
      </w:r>
      <w:r w:rsidR="00EC3C11">
        <w:t>.</w:t>
      </w:r>
    </w:p>
    <w:p w:rsidR="00BB159B" w:rsidP="00BB159B" w:rsidRDefault="00BB159B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8930F4">
        <w:t xml:space="preserve"> </w:t>
      </w:r>
      <w:r w:rsidR="00BB159B">
        <w:t>5</w:t>
      </w:r>
      <w:r w:rsidR="00285DF2">
        <w:t>.</w:t>
      </w:r>
      <w:r w:rsidR="00BB159B">
        <w:t>428</w:t>
      </w:r>
      <w:r w:rsidR="00285DF2">
        <w:t>,</w:t>
      </w:r>
      <w:r w:rsidR="00C66152">
        <w:t>65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F10640">
        <w:t xml:space="preserve">          </w:t>
      </w:r>
      <w:r w:rsidR="00325398">
        <w:t>Zagreb,</w:t>
      </w:r>
      <w:r w:rsidR="00590AEF">
        <w:t xml:space="preserve"> </w:t>
      </w:r>
      <w:r w:rsidR="007214EF">
        <w:t>16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="007F58D6" w:rsidP="007F58D6" w:rsidRDefault="00707008">
      <w:pPr>
        <w:jc w:val="right"/>
        <w:rPr>
          <w:sz w:val="22"/>
          <w:szCs w:val="22"/>
        </w:rPr>
      </w:pPr>
      <w:r>
        <w:t xml:space="preserve">          Mirna Panjan</w:t>
      </w:r>
      <w:r w:rsidR="007F58D6">
        <w:t>, v.r.</w:t>
      </w:r>
      <w:bookmarkStart w:name="_GoBack" w:id="0"/>
      <w:bookmarkEnd w:id="0"/>
    </w:p>
    <w:p w:rsidR="007F58D6" w:rsidP="007F58D6" w:rsidRDefault="007F58D6">
      <w:pPr>
        <w:ind w:left="7080"/>
        <w:jc w:val="right"/>
      </w:pPr>
      <w:r>
        <w:t>Za točnost otpravka</w:t>
      </w:r>
    </w:p>
    <w:p w:rsidR="007F58D6" w:rsidP="007F58D6" w:rsidRDefault="007F58D6">
      <w:pPr>
        <w:ind w:left="7080"/>
        <w:jc w:val="right"/>
      </w:pPr>
      <w:r>
        <w:t>Ovlašteni službenik</w:t>
      </w:r>
    </w:p>
    <w:p w:rsidR="007F58D6" w:rsidP="007F58D6" w:rsidRDefault="007F58D6">
      <w:pPr>
        <w:jc w:val="right"/>
      </w:pPr>
      <w:r>
        <w:t>Josipa Krčelić</w:t>
      </w:r>
    </w:p>
    <w:p w:rsidR="009348D9" w:rsidP="00560FC5" w:rsidRDefault="009348D9">
      <w:pPr>
        <w:jc w:val="right"/>
      </w:pPr>
    </w:p>
    <w:p w:rsidRPr="004902A1" w:rsidR="004902A1" w:rsidRDefault="004902A1">
      <w:pPr>
        <w:jc w:val="right"/>
      </w:pPr>
    </w:p>
    <w:sectPr w:rsidRPr="004902A1" w:rsidR="004902A1" w:rsidSect="007F58D6">
      <w:headerReference w:type="even" r:id="rId10"/>
      <w:headerReference w:type="default" r:id="rId11"/>
      <w:pgSz w:w="11906" w:h="16838"/>
      <w:pgMar w:top="993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6E63" w:rsidRDefault="00056E63">
      <w:r>
        <w:separator/>
      </w:r>
    </w:p>
  </w:endnote>
  <w:endnote w:type="continuationSeparator" w:id="0">
    <w:p w:rsidR="00056E63" w:rsidRDefault="00056E6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6E63" w:rsidRDefault="00056E63">
      <w:r>
        <w:separator/>
      </w:r>
    </w:p>
  </w:footnote>
  <w:footnote w:type="continuationSeparator" w:id="0">
    <w:p w:rsidR="00056E63" w:rsidRDefault="00056E6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7C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E63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0B05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85DF2"/>
    <w:rsid w:val="00297903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876"/>
    <w:rsid w:val="004E39DF"/>
    <w:rsid w:val="004E42D0"/>
    <w:rsid w:val="004E4594"/>
    <w:rsid w:val="004E59F2"/>
    <w:rsid w:val="004F3962"/>
    <w:rsid w:val="0050003C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A513E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8565F"/>
    <w:rsid w:val="006906A3"/>
    <w:rsid w:val="00696FD8"/>
    <w:rsid w:val="006A2C62"/>
    <w:rsid w:val="006B3193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177C1"/>
    <w:rsid w:val="007214EF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80A17"/>
    <w:rsid w:val="007832DA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58D6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83704"/>
    <w:rsid w:val="00892344"/>
    <w:rsid w:val="008930F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B159B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45149"/>
    <w:rsid w:val="00C552AD"/>
    <w:rsid w:val="00C639C1"/>
    <w:rsid w:val="00C66152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4F35"/>
    <w:rsid w:val="00E36BAE"/>
    <w:rsid w:val="00E51DEB"/>
    <w:rsid w:val="00E60BC8"/>
    <w:rsid w:val="00E94BAE"/>
    <w:rsid w:val="00EA0B82"/>
    <w:rsid w:val="00EC3302"/>
    <w:rsid w:val="00EC3C11"/>
    <w:rsid w:val="00EC3F2F"/>
    <w:rsid w:val="00ED1264"/>
    <w:rsid w:val="00ED6AA8"/>
    <w:rsid w:val="00EE0B57"/>
    <w:rsid w:val="00EF087A"/>
    <w:rsid w:val="00EF3069"/>
    <w:rsid w:val="00F034D3"/>
    <w:rsid w:val="00F062EE"/>
    <w:rsid w:val="00F10640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B8D8140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60B0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60B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0B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0B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0B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917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St-1584/2019-4</izvorni_sadrzaj>
    <derivirana_varijabla naziv="DomainObject.Oznaka_1">St-1584/2019-4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St-1584/2019</izvorni_sadrzaj>
    <derivirana_varijabla naziv="DomainObject.Predmet.OznakaBroj_1">St-1584/2019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MARAL PROJECT d.o.o.</izvorni_sadrzaj>
    <derivirana_varijabla naziv="DomainObject.Predmet.ProtustrankaFormated_1">  MARAL PROJECT d.o.o.</derivirana_varijabla>
  </DomainObject.Predmet.ProtustrankaFormated>
  <DomainObject.Predmet.ProtustrankaFormatedOIB>
    <izvorni_sadrzaj>  MARAL PROJECT d.o.o., OIB 66123402508</izvorni_sadrzaj>
    <derivirana_varijabla naziv="DomainObject.Predmet.ProtustrankaFormatedOIB_1">  MARAL PROJECT d.o.o., OIB 66123402508</derivirana_varijabla>
  </DomainObject.Predmet.ProtustrankaFormatedOIB>
  <DomainObject.Predmet.ProtustrankaFormatedWithAdress>
    <izvorni_sadrzaj> MARAL PROJECT d.o.o., Oreškovićeva 8/1, 10000 Zagreb</izvorni_sadrzaj>
    <derivirana_varijabla naziv="DomainObject.Predmet.ProtustrankaFormatedWithAdress_1"> MARAL PROJECT d.o.o., Oreškovićeva 8/1, 10000 Zagreb</derivirana_varijabla>
  </DomainObject.Predmet.ProtustrankaFormatedWithAdress>
  <DomainObject.Predmet.ProtustrankaFormatedWithAdressOIB>
    <izvorni_sadrzaj> MARAL PROJECT d.o.o., OIB 66123402508, Oreškovićeva 8/1, 10000 Zagreb</izvorni_sadrzaj>
    <derivirana_varijabla naziv="DomainObject.Predmet.ProtustrankaFormatedWithAdressOIB_1"> MARAL PROJECT d.o.o., OIB 66123402508, Oreškovićeva 8/1, 10000 Zagreb</derivirana_varijabla>
  </DomainObject.Predmet.ProtustrankaFormatedWithAdressOIB>
  <DomainObject.Predmet.ProtustrankaWithAdress>
    <izvorni_sadrzaj>MARAL PROJECT d.o.o. Oreškovićeva 8/1, 10000 Zagreb</izvorni_sadrzaj>
    <derivirana_varijabla naziv="DomainObject.Predmet.ProtustrankaWithAdress_1">MARAL PROJECT d.o.o. Oreškovićeva 8/1, 10000 Zagreb</derivirana_varijabla>
  </DomainObject.Predmet.ProtustrankaWithAdress>
  <DomainObject.Predmet.ProtustrankaWithAdressOIB>
    <izvorni_sadrzaj>MARAL PROJECT d.o.o., OIB 66123402508, Oreškovićeva 8/1, 10000 Zagreb</izvorni_sadrzaj>
    <derivirana_varijabla naziv="DomainObject.Predmet.ProtustrankaWithAdressOIB_1">MARAL PROJECT d.o.o., OIB 66123402508, Oreškovićeva 8/1, 10000 Zagreb</derivirana_varijabla>
  </DomainObject.Predmet.ProtustrankaWithAdressOIB>
  <DomainObject.Predmet.ProtustrankaNazivFormated>
    <izvorni_sadrzaj>MARAL PROJECT d.o.o.</izvorni_sadrzaj>
    <derivirana_varijabla naziv="DomainObject.Predmet.ProtustrankaNazivFormated_1">MARAL PROJECT d.o.o.</derivirana_varijabla>
  </DomainObject.Predmet.ProtustrankaNazivFormated>
  <DomainObject.Predmet.ProtustrankaNazivFormatedOIB>
    <izvorni_sadrzaj>MARAL PROJECT d.o.o., OIB 66123402508</izvorni_sadrzaj>
    <derivirana_varijabla naziv="DomainObject.Predmet.ProtustrankaNazivFormatedOIB_1">MARAL PROJECT d.o.o., OIB 66123402508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MARAL PROJECT d.o.o.</item>
    </izvorni_sadrzaj>
    <derivirana_varijabla naziv="DomainObject.Predmet.ProtuStrankaListFormated_1">
      <item>MARAL PROJECT d.o.o.</item>
    </derivirana_varijabla>
  </DomainObject.Predmet.ProtuStrankaListFormated>
  <DomainObject.Predmet.ProtuStrankaListFormatedOIB>
    <izvorni_sadrzaj>
      <item>MARAL PROJECT d.o.o., OIB 66123402508</item>
    </izvorni_sadrzaj>
    <derivirana_varijabla naziv="DomainObject.Predmet.ProtuStrankaListFormatedOIB_1">
      <item>MARAL PROJECT d.o.o., OIB 66123402508</item>
    </derivirana_varijabla>
  </DomainObject.Predmet.ProtuStrankaListFormatedOIB>
  <DomainObject.Predmet.ProtuStrankaListFormatedWithAdress>
    <izvorni_sadrzaj>
      <item>MARAL PROJECT d.o.o., Oreškovićeva 8/1, 10000 Zagreb</item>
    </izvorni_sadrzaj>
    <derivirana_varijabla naziv="DomainObject.Predmet.ProtuStrankaListFormatedWithAdress_1">
      <item>MARAL PROJECT d.o.o., Oreškovićeva 8/1, 10000 Zagreb</item>
    </derivirana_varijabla>
  </DomainObject.Predmet.ProtuStrankaListFormatedWithAdress>
  <DomainObject.Predmet.ProtuStrankaListFormatedWithAdressOIB>
    <izvorni_sadrzaj>
      <item>MARAL PROJECT d.o.o., OIB 66123402508, Oreškovićeva 8/1, 10000 Zagreb</item>
    </izvorni_sadrzaj>
    <derivirana_varijabla naziv="DomainObject.Predmet.ProtuStrankaListFormatedWithAdressOIB_1">
      <item>MARAL PROJECT d.o.o., OIB 66123402508, Oreškovićeva 8/1, 10000 Zagreb</item>
    </derivirana_varijabla>
  </DomainObject.Predmet.ProtuStrankaListFormatedWithAdressOIB>
  <DomainObject.Predmet.ProtuStrankaListNazivFormated>
    <izvorni_sadrzaj>
      <item>MARAL PROJECT d.o.o.</item>
    </izvorni_sadrzaj>
    <derivirana_varijabla naziv="DomainObject.Predmet.ProtuStrankaListNazivFormated_1">
      <item>MARAL PROJECT d.o.o.</item>
    </derivirana_varijabla>
  </DomainObject.Predmet.ProtuStrankaListNazivFormated>
  <DomainObject.Predmet.ProtuStrankaListNazivFormatedOIB>
    <izvorni_sadrzaj>
      <item>MARAL PROJECT d.o.o., OIB 66123402508</item>
    </izvorni_sadrzaj>
    <derivirana_varijabla naziv="DomainObject.Predmet.ProtuStrankaListNazivFormatedOIB_1">
      <item>MARAL PROJECT d.o.o., OIB 66123402508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St-1584/2019-4</izvorni_sadrzaj>
    <derivirana_varijabla naziv="DomainObject.PoslovniBrojDokumenta_1">St-1584/2019-4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MARAL PROJECT d.o.o.</izvorni_sadrzaj>
    <derivirana_varijabla naziv="DomainObject.Predmet.ProtustrankaIDrugi_1">MARAL PROJECT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MARAL PROJECT d.o.o., OIB 66123402508, Oreškovićeva 8/1, 10000 Zagreb</izvorni_sadrzaj>
    <derivirana_varijabla naziv="DomainObject.Predmet.ProtustrankaIDrugiAdressOIB_1">MARAL PROJECT d.o.o., OIB 66123402508,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MARAL PROJECT d.o.o.</item>
    </izvorni_sadrzaj>
    <derivirana_varijabla naziv="DomainObject.Predmet.SudioniciListNaziv_1">
      <item>FINA Regionalni centar Zagreb</item>
      <item>MARAL PROJECT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MARAL PROJECT d.o.o., OIB 66123402508, Oreškovićeva 8/1,10000 Zagreb</item>
    </izvorni_sadrzaj>
    <derivirana_varijabla naziv="DomainObject.Predmet.SudioniciListAdressOIB_1">
      <item>FINA Regionalni centar Zagreb, OIB 85821130368, Trg svibanjskih žrtava 1995.1,10000 Zagreb</item>
      <item>MARAL PROJECT d.o.o., OIB 66123402508, Oreškovićeva 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66123402508</item>
    </izvorni_sadrzaj>
    <derivirana_varijabla naziv="DomainObject.Predmet.SudioniciListNazivOIB_1">
      <item>, OIB 85821130368</item>
      <item>, OIB 66123402508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St-1584/2019-3</izvorni_sadrzaj>
    <derivirana_varijabla naziv="DomainObject.PredzadnjaOdlukaIzPredmeta.Oznaka_1">St-1584/2019-3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A9D7C-005D-46E1-9276-E679162402A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1335</properties:Characters>
  <properties:Lines>46</properties:Lines>
  <properties:Paragraphs>18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2019-10-15T14:54:00Z</dcterms:created>
  <dc:creator>ilukac</dc:creator>
  <cp:lastModifiedBy>Mirna Panjan</cp:lastModifiedBy>
  <cp:lastPrinted>2019-10-15T11:56:00Z</cp:lastPrinted>
  <dcterms:modified xmlns:xsi="http://www.w3.org/2001/XMLSchema-instance" xsi:type="dcterms:W3CDTF">2019-10-16T09:51:00Z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St-1584/2019-4 / Odluka - Oglas (st-1584-2019.docx)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