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a17e" w14:paraId="583a17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2A5389">
        <w:t>101</w:t>
      </w:r>
      <w:r w:rsidR="00656B6F">
        <w:t>8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553F17">
        <w:t>DRVENI MAJSTORI d.o.o. za usluge, Zagreb, Čepinski put 13, MBS: 080645459, OIB: 22881051795</w:t>
      </w:r>
      <w:r>
        <w:t>, dana 1</w:t>
      </w:r>
      <w:r w:rsidR="006F0BE4">
        <w:t>7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553F17">
        <w:t>DRVENI MAJSTORI d.o.o. za usluge, Zagreb, Čepinski put 13, MBS: 080645459, OIB: 22881051795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492989" w:rsidR="00492989">
      <w:pPr>
        <w:pStyle w:val="Odlomakpopisa"/>
        <w:numPr>
          <w:ilvl w:val="0"/>
          <w:numId w:val="2"/>
        </w:numPr>
        <w:contextualSpacing/>
        <w:jc w:val="both"/>
      </w:pPr>
      <w:r>
        <w:t xml:space="preserve">Za stečajnog upravitelja imenuje se </w:t>
      </w:r>
      <w:r w:rsidR="00810F29">
        <w:t>Nikola Bojanić, Osijek, Bračka 179</w:t>
      </w:r>
      <w:r w:rsidRPr="00B03FBD">
        <w:t>, OIB</w:t>
      </w:r>
      <w:r w:rsidR="00465D0C">
        <w:t>:</w:t>
      </w:r>
      <w:r w:rsidRPr="00B03FBD">
        <w:t xml:space="preserve"> </w:t>
      </w:r>
      <w:r w:rsidR="00810F29">
        <w:t>32886956915</w:t>
      </w:r>
      <w:r>
        <w:t>.</w:t>
      </w:r>
    </w:p>
    <w:p w:rsidRDefault="009A079B" w:rsidP="009A079B" w:rsidR="009A079B">
      <w:pPr>
        <w:ind w:left="971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553F17">
        <w:t>DRVENI MAJSTORI d.o.o. za usluge, Zagreb, Čepinski put 13, MBS: 080645459, OIB: 22881051795</w:t>
      </w:r>
      <w:r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podnijela je dana 1</w:t>
      </w:r>
      <w:r w:rsidR="00084F05">
        <w:t>8</w:t>
      </w:r>
      <w:r w:rsidR="001F3914">
        <w:t>. siječnj</w:t>
      </w:r>
      <w:r>
        <w:t xml:space="preserve">a 2016. godine </w:t>
      </w:r>
      <w:r w:rsidR="00730373">
        <w:t>Trgovačkom sudu u Zagrebu zahtjev za provedbu skraćenog stečajnog postupka nad dužnikom</w:t>
      </w:r>
      <w:r>
        <w:t xml:space="preserve"> nad dužnikom </w:t>
      </w:r>
      <w:r w:rsidR="00553F17">
        <w:t>DRVENI MAJSTORI d.o.o. za usluge, Zagreb, Čepinski put 13, MBS: 080645459, OIB: 22881051795</w:t>
      </w:r>
      <w:r>
        <w:t>.</w:t>
      </w:r>
    </w:p>
    <w:p w:rsidRDefault="00EF3E77" w:rsidP="00EF3E77" w:rsidR="00EF3E77">
      <w:pPr>
        <w:jc w:val="both"/>
      </w:pPr>
    </w:p>
    <w:p w:rsidRDefault="00553F17" w:rsidP="009A079B" w:rsidR="00553F17">
      <w:pPr>
        <w:pStyle w:val="Tijeloteksta"/>
        <w:jc w:val="right"/>
      </w:pPr>
    </w:p>
    <w:p w:rsidRDefault="00553F17" w:rsidP="009A079B" w:rsidR="00553F17">
      <w:pPr>
        <w:pStyle w:val="Tijeloteksta"/>
        <w:jc w:val="right"/>
      </w:pPr>
    </w:p>
    <w:p w:rsidRDefault="00553F17" w:rsidP="009A079B" w:rsidR="00553F17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 xml:space="preserve"> 7 St-</w:t>
      </w:r>
      <w:r w:rsidR="001F3914">
        <w:t>10</w:t>
      </w:r>
      <w:r w:rsidR="002A5389">
        <w:t>1</w:t>
      </w:r>
      <w:r w:rsidR="00656B6F">
        <w:t>8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626C97">
        <w:t>1</w:t>
      </w:r>
      <w:r w:rsidR="001B7998">
        <w:t>1</w:t>
      </w:r>
      <w:r>
        <w:t>. svibnja 2016. godine objavio oglas na mrežnoj stranici e-Oglasna ploča sudova pod poslovnim brojem St-</w:t>
      </w:r>
      <w:r w:rsidR="00626C97">
        <w:t>10</w:t>
      </w:r>
      <w:r w:rsidR="002A5389">
        <w:t>1</w:t>
      </w:r>
      <w:r w:rsidR="00656B6F">
        <w:t>8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6F0BE4">
        <w:t>7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Kal. 8.9.2016.g.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846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084F05"/>
    <w:rsid w:val="00107218"/>
    <w:rsid w:val="00133A91"/>
    <w:rsid w:val="001B7998"/>
    <w:rsid w:val="001F3914"/>
    <w:rsid w:val="002300ED"/>
    <w:rsid w:val="002948EE"/>
    <w:rsid w:val="002A5389"/>
    <w:rsid w:val="00302052"/>
    <w:rsid w:val="00317846"/>
    <w:rsid w:val="00333EEE"/>
    <w:rsid w:val="00351805"/>
    <w:rsid w:val="00375581"/>
    <w:rsid w:val="003767B0"/>
    <w:rsid w:val="004011C4"/>
    <w:rsid w:val="00407631"/>
    <w:rsid w:val="004111EB"/>
    <w:rsid w:val="00465D0C"/>
    <w:rsid w:val="00492989"/>
    <w:rsid w:val="004D59FA"/>
    <w:rsid w:val="00553F17"/>
    <w:rsid w:val="006100CF"/>
    <w:rsid w:val="00626C97"/>
    <w:rsid w:val="00656B6F"/>
    <w:rsid w:val="006844B5"/>
    <w:rsid w:val="006A53CA"/>
    <w:rsid w:val="006F0BE4"/>
    <w:rsid w:val="00712A35"/>
    <w:rsid w:val="00730373"/>
    <w:rsid w:val="00777FF0"/>
    <w:rsid w:val="00810F29"/>
    <w:rsid w:val="00855C96"/>
    <w:rsid w:val="008761FA"/>
    <w:rsid w:val="00882C55"/>
    <w:rsid w:val="008A1EAC"/>
    <w:rsid w:val="008D09CA"/>
    <w:rsid w:val="009041C6"/>
    <w:rsid w:val="00977BE7"/>
    <w:rsid w:val="00987572"/>
    <w:rsid w:val="009A079B"/>
    <w:rsid w:val="00A5754A"/>
    <w:rsid w:val="00B82754"/>
    <w:rsid w:val="00BB1CF1"/>
    <w:rsid w:val="00C3775B"/>
    <w:rsid w:val="00C76E52"/>
    <w:rsid w:val="00C818C4"/>
    <w:rsid w:val="00CC09E0"/>
    <w:rsid w:val="00CD09EC"/>
    <w:rsid w:val="00D21A2C"/>
    <w:rsid w:val="00D5170D"/>
    <w:rsid w:val="00D60AEF"/>
    <w:rsid w:val="00DA15C8"/>
    <w:rsid w:val="00DA3881"/>
    <w:rsid w:val="00DE0702"/>
    <w:rsid w:val="00E1168D"/>
    <w:rsid w:val="00E1588B"/>
    <w:rsid w:val="00E159C2"/>
    <w:rsid w:val="00E53588"/>
    <w:rsid w:val="00E53ABC"/>
    <w:rsid w:val="00E705DA"/>
    <w:rsid w:val="00EF3E77"/>
    <w:rsid w:val="00F26827"/>
    <w:rsid w:val="00F26EE9"/>
    <w:rsid w:val="00F55C82"/>
    <w:rsid w:val="00FA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35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5358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5358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58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58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35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5358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5358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58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58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St-1018/2016</izvorni_sadrzaj>
    <derivirana_varijabla naziv="DomainObject.Predmet.OznakaBroj_1">St-1018/2016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DRVENI MAJSTORI d.o.o.</izvorni_sadrzaj>
    <derivirana_varijabla naziv="DomainObject.Predmet.ProtustrankaFormated_1">  DRVENI MAJSTORI d.o.o.</derivirana_varijabla>
  </DomainObject.Predmet.ProtustrankaFormated>
  <DomainObject.Predmet.ProtustrankaFormatedOIB>
    <izvorni_sadrzaj>  DRVENI MAJSTORI d.o.o., OIB 22881051795</izvorni_sadrzaj>
    <derivirana_varijabla naziv="DomainObject.Predmet.ProtustrankaFormatedOIB_1">  DRVENI MAJSTORI d.o.o., OIB 22881051795</derivirana_varijabla>
  </DomainObject.Predmet.ProtustrankaFormatedOIB>
  <DomainObject.Predmet.ProtustrankaFormatedWithAdress>
    <izvorni_sadrzaj> DRVENI MAJSTORI d.o.o., Čepinski put 13, 10000 Zagreb</izvorni_sadrzaj>
    <derivirana_varijabla naziv="DomainObject.Predmet.ProtustrankaFormatedWithAdress_1"> DRVENI MAJSTORI d.o.o., Čepinski put 13, 10000 Zagreb</derivirana_varijabla>
  </DomainObject.Predmet.ProtustrankaFormatedWithAdress>
  <DomainObject.Predmet.ProtustrankaFormatedWithAdressOIB>
    <izvorni_sadrzaj> DRVENI MAJSTORI d.o.o., OIB 22881051795, Čepinski put 13, 10000 Zagreb</izvorni_sadrzaj>
    <derivirana_varijabla naziv="DomainObject.Predmet.ProtustrankaFormatedWithAdressOIB_1"> DRVENI MAJSTORI d.o.o., OIB 22881051795, Čepinski put 13, 10000 Zagreb</derivirana_varijabla>
  </DomainObject.Predmet.ProtustrankaFormatedWithAdressOIB>
  <DomainObject.Predmet.ProtustrankaWithAdress>
    <izvorni_sadrzaj>DRVENI MAJSTORI d.o.o. Čepinski put 13, 10000 Zagreb</izvorni_sadrzaj>
    <derivirana_varijabla naziv="DomainObject.Predmet.ProtustrankaWithAdress_1">DRVENI MAJSTORI d.o.o. Čepinski put 13, 10000 Zagreb</derivirana_varijabla>
  </DomainObject.Predmet.ProtustrankaWithAdress>
  <DomainObject.Predmet.ProtustrankaWithAdressOIB>
    <izvorni_sadrzaj>DRVENI MAJSTORI d.o.o., OIB 22881051795, Čepinski put 13, 10000 Zagreb</izvorni_sadrzaj>
    <derivirana_varijabla naziv="DomainObject.Predmet.ProtustrankaWithAdressOIB_1">DRVENI MAJSTORI d.o.o., OIB 22881051795, Čepinski put 13, 10000 Zagreb</derivirana_varijabla>
  </DomainObject.Predmet.ProtustrankaWithAdressOIB>
  <DomainObject.Predmet.ProtustrankaNazivFormated>
    <izvorni_sadrzaj>DRVENI MAJSTORI d.o.o.</izvorni_sadrzaj>
    <derivirana_varijabla naziv="DomainObject.Predmet.ProtustrankaNazivFormated_1">DRVENI MAJSTORI d.o.o.</derivirana_varijabla>
  </DomainObject.Predmet.ProtustrankaNazivFormated>
  <DomainObject.Predmet.ProtustrankaNazivFormatedOIB>
    <izvorni_sadrzaj>DRVENI MAJSTORI d.o.o., OIB 22881051795</izvorni_sadrzaj>
    <derivirana_varijabla naziv="DomainObject.Predmet.ProtustrankaNazivFormatedOIB_1">DRVENI MAJSTORI d.o.o., OIB 22881051795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DRVENI MAJSTORI d.o.o.</item>
    </izvorni_sadrzaj>
    <derivirana_varijabla naziv="DomainObject.Predmet.ProtuStrankaListFormated_1">
      <item>DRVENI MAJSTORI d.o.o.</item>
    </derivirana_varijabla>
  </DomainObject.Predmet.ProtuStrankaListFormated>
  <DomainObject.Predmet.ProtuStrankaListFormatedOIB>
    <izvorni_sadrzaj>
      <item>DRVENI MAJSTORI d.o.o., OIB 22881051795</item>
    </izvorni_sadrzaj>
    <derivirana_varijabla naziv="DomainObject.Predmet.ProtuStrankaListFormatedOIB_1">
      <item>DRVENI MAJSTORI d.o.o., OIB 22881051795</item>
    </derivirana_varijabla>
  </DomainObject.Predmet.ProtuStrankaListFormatedOIB>
  <DomainObject.Predmet.ProtuStrankaListFormatedWithAdress>
    <izvorni_sadrzaj>
      <item>DRVENI MAJSTORI d.o.o., Čepinski put 13, 10000 Zagreb</item>
    </izvorni_sadrzaj>
    <derivirana_varijabla naziv="DomainObject.Predmet.ProtuStrankaListFormatedWithAdress_1">
      <item>DRVENI MAJSTORI d.o.o., Čepinski put 13, 10000 Zagreb</item>
    </derivirana_varijabla>
  </DomainObject.Predmet.ProtuStrankaListFormatedWithAdress>
  <DomainObject.Predmet.ProtuStrankaListFormatedWithAdressOIB>
    <izvorni_sadrzaj>
      <item>DRVENI MAJSTORI d.o.o., OIB 22881051795, Čepinski put 13, 10000 Zagreb</item>
    </izvorni_sadrzaj>
    <derivirana_varijabla naziv="DomainObject.Predmet.ProtuStrankaListFormatedWithAdressOIB_1">
      <item>DRVENI MAJSTORI d.o.o., OIB 22881051795, Čepinski put 13, 10000 Zagreb</item>
    </derivirana_varijabla>
  </DomainObject.Predmet.ProtuStrankaListFormatedWithAdressOIB>
  <DomainObject.Predmet.ProtuStrankaListNazivFormated>
    <izvorni_sadrzaj>
      <item>DRVENI MAJSTORI d.o.o.</item>
    </izvorni_sadrzaj>
    <derivirana_varijabla naziv="DomainObject.Predmet.ProtuStrankaListNazivFormated_1">
      <item>DRVENI MAJSTORI d.o.o.</item>
    </derivirana_varijabla>
  </DomainObject.Predmet.ProtuStrankaListNazivFormated>
  <DomainObject.Predmet.ProtuStrankaListNazivFormatedOIB>
    <izvorni_sadrzaj>
      <item>DRVENI MAJSTORI d.o.o., OIB 22881051795</item>
    </izvorni_sadrzaj>
    <derivirana_varijabla naziv="DomainObject.Predmet.ProtuStrankaListNazivFormatedOIB_1">
      <item>DRVENI MAJSTORI d.o.o., OIB 22881051795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DRVENI MAJSTORI d.o.o.</izvorni_sadrzaj>
    <derivirana_varijabla naziv="DomainObject.Predmet.ProtustrankaIDrugi_1">DRVENI MAJSTORI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DRVENI MAJSTORI d.o.o., OIB 22881051795, Čepinski put 13, 10000 Zagreb</izvorni_sadrzaj>
    <derivirana_varijabla naziv="DomainObject.Predmet.ProtustrankaIDrugiAdressOIB_1">DRVENI MAJSTORI d.o.o., OIB 22881051795, Čepinski put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DRVENI MAJSTORI d.o.o.</item>
      <item>FINA Regionalni centar Zagreb</item>
    </izvorni_sadrzaj>
    <derivirana_varijabla naziv="DomainObject.Predmet.SudioniciListNaziv_1">
      <item>DRVENI MAJSTORI d.o.o.</item>
      <item>FINA Regionalni centar Zagreb</item>
    </derivirana_varijabla>
  </DomainObject.Predmet.SudioniciListNaziv>
  <DomainObject.Predmet.SudioniciListAdressOIB>
    <izvorni_sadrzaj>
      <item>DRVENI MAJSTORI d.o.o., OIB 22881051795, Čepinski put 13,10000 Zagreb</item>
      <item>FINA Regionalni centar Zagreb, OIB 85821130368, Trg svibanjskih žrtava 1995. br. 1,10000 Zagreb</item>
    </izvorni_sadrzaj>
    <derivirana_varijabla naziv="DomainObject.Predmet.SudioniciListAdressOIB_1">
      <item>DRVENI MAJSTORI d.o.o., OIB 22881051795, Čepinski put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22881051795</item>
      <item>, OIB 85821130368</item>
    </izvorni_sadrzaj>
    <derivirana_varijabla naziv="DomainObject.Predmet.SudioniciListNazivOIB_1">
      <item>, OIB 22881051795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E55B46-CA28-4B01-B9E6-83B24E0C2C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477</properties:Words>
  <properties:Characters>2551</properties:Characters>
  <properties:Lines>96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2016-08-17T06:34:00Z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2016-08-17T06:36:00Z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