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7400e" w14:paraId="3b7400e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900B3C">
        <w:rPr>
          <w:rFonts w:cs="Times New Roman" w:hAnsi="Times New Roman" w:ascii="Times New Roman"/>
          <w:sz w:val="24"/>
        </w:rPr>
        <w:t>2821/16-12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900B3C">
        <w:t xml:space="preserve">FINA-Regionalni centar Zagreb za pokretanje stečajnog postupka nad dužnikom </w:t>
      </w:r>
      <w:r w:rsidR="00900B3C" w:rsidRPr="00C04838">
        <w:t>MARETIĆ MT j.d.o.o. za ugostiteljstvo i trgovinu</w:t>
      </w:r>
      <w:r w:rsidR="00900B3C">
        <w:t xml:space="preserve">, Zaprešić, Mokrička ulica 64 MBS: </w:t>
      </w:r>
      <w:r w:rsidR="00900B3C" w:rsidRPr="00C04838">
        <w:t>080910321</w:t>
      </w:r>
      <w:r w:rsidR="00900B3C">
        <w:t xml:space="preserve"> OIB: </w:t>
      </w:r>
      <w:r w:rsidR="00900B3C" w:rsidRPr="00C04838">
        <w:t>07360346599</w:t>
      </w:r>
      <w:r w:rsidR="00900B3C">
        <w:t xml:space="preserve"> </w:t>
      </w:r>
      <w:r w:rsidRPr="003566B3">
        <w:t>dana</w:t>
      </w:r>
      <w:r w:rsidR="0085463C">
        <w:t xml:space="preserve"> </w:t>
      </w:r>
      <w:r w:rsidR="00900B3C">
        <w:t>13. listopada</w:t>
      </w:r>
      <w:r w:rsidR="00660B6C">
        <w:t xml:space="preserve"> 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900B3C" w:rsidRPr="00900B3C">
        <w:t xml:space="preserve"> </w:t>
      </w:r>
      <w:r w:rsidR="00900B3C" w:rsidRPr="00C04838">
        <w:t>MARETIĆ MT j.d.o.o. za ugostiteljstvo i trgovinu</w:t>
      </w:r>
      <w:r w:rsidR="00900B3C">
        <w:t xml:space="preserve">, Zaprešić, Mokrička ulica 64 MBS: </w:t>
      </w:r>
      <w:r w:rsidR="00900B3C" w:rsidRPr="00C04838">
        <w:t>080910321</w:t>
      </w:r>
      <w:r w:rsidR="00900B3C">
        <w:t xml:space="preserve"> OIB: </w:t>
      </w:r>
      <w:r w:rsidR="00900B3C" w:rsidRPr="00C04838">
        <w:t>07360346599</w:t>
      </w:r>
      <w:r w:rsidR="00900B3C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900B3C">
        <w:rPr>
          <w:bCs/>
        </w:rPr>
        <w:t>2821-16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936917">
        <w:rPr>
          <w:bCs/>
        </w:rPr>
        <w:t xml:space="preserve">stečajnog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900B3C">
        <w:t>22</w:t>
      </w:r>
      <w:r w:rsidR="0062454C">
        <w:t xml:space="preserve">. ožujka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900B3C" w:rsidRPr="00C04838">
        <w:t>MARETIĆ MT j.d.o.o. za ugostiteljstvo i trgovinu</w:t>
      </w:r>
      <w:r w:rsidR="00900B3C">
        <w:t xml:space="preserve">, Zaprešić, Mokrička ulica 64 MBS: </w:t>
      </w:r>
      <w:r w:rsidR="00900B3C" w:rsidRPr="00C04838">
        <w:t>080910321</w:t>
      </w:r>
      <w:r w:rsidR="00900B3C">
        <w:t xml:space="preserve"> OIB: </w:t>
      </w:r>
      <w:r w:rsidR="00900B3C" w:rsidRPr="00C04838">
        <w:t>07360346599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900B3C">
        <w:t>110</w:t>
      </w:r>
      <w:r w:rsidR="0023403D" w:rsidRPr="00307A7F">
        <w:t xml:space="preserve"> st</w:t>
      </w:r>
      <w:r w:rsidR="00900B3C">
        <w:t>. 1</w:t>
      </w:r>
      <w:r w:rsidR="00660B6C">
        <w:t xml:space="preserve"> 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900B3C">
        <w:t>120</w:t>
      </w:r>
      <w:r w:rsidR="0062454C">
        <w:t xml:space="preserve"> dana</w:t>
      </w:r>
      <w:r w:rsidR="009D2742">
        <w:t xml:space="preserve"> u iznosu od </w:t>
      </w:r>
      <w:r w:rsidR="00900B3C">
        <w:t>20.763,49</w:t>
      </w:r>
      <w:r w:rsidR="009D2742">
        <w:t xml:space="preserve"> kune</w:t>
      </w:r>
      <w:r w:rsidR="0062454C">
        <w:t xml:space="preserve"> te da ima</w:t>
      </w:r>
      <w:r w:rsidR="00900B3C">
        <w:t xml:space="preserve"> 2 zaposlena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900B3C">
        <w:rPr>
          <w:bCs/>
        </w:rPr>
        <w:t>21. srpnja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9D2742" w:rsidP="00BD6492" w:rsidR="009D2742">
      <w:pPr>
        <w:ind w:firstLine="708"/>
      </w:pPr>
      <w:r>
        <w:t xml:space="preserve">Prema potvrdi FINE na dan </w:t>
      </w:r>
      <w:r w:rsidR="00900B3C">
        <w:t>26. rujna</w:t>
      </w:r>
      <w:r>
        <w:t xml:space="preserve"> 2016. godine žiro račun dužnika blokiran je</w:t>
      </w:r>
      <w:r w:rsidR="00900B3C">
        <w:t xml:space="preserve"> neprekidno 311 dana, a iznos nepodmirenih osnova za plaćanje iznosi 34.255,31 kunu</w:t>
      </w:r>
      <w:r>
        <w:t xml:space="preserve">.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lastRenderedPageBreak/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900B3C">
        <w:rPr>
          <w:noProof w:val="false"/>
        </w:rPr>
        <w:t>13. listopada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760237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760237" w:rsidR="0076023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60237" w:rsidP="00760237" w:rsidR="00760237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936917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936917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6917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900B3C">
      <w:rPr>
        <w:noProof w:val="false"/>
      </w:rPr>
      <w:t>2821/16-12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C6B43"/>
    <w:rsid w:val="0023403D"/>
    <w:rsid w:val="00262E7F"/>
    <w:rsid w:val="00283809"/>
    <w:rsid w:val="002A6164"/>
    <w:rsid w:val="002D6E91"/>
    <w:rsid w:val="002D7583"/>
    <w:rsid w:val="0030413A"/>
    <w:rsid w:val="00341B62"/>
    <w:rsid w:val="00352F55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2454C"/>
    <w:rsid w:val="00660B6C"/>
    <w:rsid w:val="006630E6"/>
    <w:rsid w:val="006D29D0"/>
    <w:rsid w:val="006D37EF"/>
    <w:rsid w:val="006D7209"/>
    <w:rsid w:val="00760237"/>
    <w:rsid w:val="007A5DAF"/>
    <w:rsid w:val="007C5E77"/>
    <w:rsid w:val="00801912"/>
    <w:rsid w:val="00804778"/>
    <w:rsid w:val="00823E44"/>
    <w:rsid w:val="00852BC6"/>
    <w:rsid w:val="0085463C"/>
    <w:rsid w:val="008D12F2"/>
    <w:rsid w:val="00900B3C"/>
    <w:rsid w:val="009357C1"/>
    <w:rsid w:val="00936917"/>
    <w:rsid w:val="009D2742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92198"/>
    <w:rsid w:val="00DD686D"/>
    <w:rsid w:val="00EA30C4"/>
    <w:rsid w:val="00EA3AF8"/>
    <w:rsid w:val="00EB07C2"/>
    <w:rsid w:val="00EC2F02"/>
    <w:rsid w:val="00EE6B44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02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2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237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2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2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02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2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237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2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2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St-2821/2016-12</izvorni_sadrzaj>
    <derivirana_varijabla naziv="DomainObject.Oznaka_1">St-2821/2016-12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2821</izvorni_sadrzaj>
    <derivirana_varijabla naziv="DomainObject.Predmet.Broj_1">2821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St-2821/2016</izvorni_sadrzaj>
    <derivirana_varijabla naziv="DomainObject.Predmet.OznakaBroj_1">St-2821/2016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MARETIĆ MT j.d.o.o. za ugostiteljstvo i trgovinu</izvorni_sadrzaj>
    <derivirana_varijabla naziv="DomainObject.Predmet.ProtustrankaFormated_1">  MARETIĆ MT j.d.o.o. za ugostiteljstvo i trgovinu</derivirana_varijabla>
  </DomainObject.Predmet.ProtustrankaFormated>
  <DomainObject.Predmet.ProtustrankaFormatedOIB>
    <izvorni_sadrzaj>  MARETIĆ MT j.d.o.o. za ugostiteljstvo i trgovinu, OIB 07360346599</izvorni_sadrzaj>
    <derivirana_varijabla naziv="DomainObject.Predmet.ProtustrankaFormatedOIB_1">  MARETIĆ MT j.d.o.o. za ugostiteljstvo i trgovinu, OIB 07360346599</derivirana_varijabla>
  </DomainObject.Predmet.ProtustrankaFormatedOIB>
  <DomainObject.Predmet.ProtustrankaFormatedWithAdress>
    <izvorni_sadrzaj> MARETIĆ MT j.d.o.o. za ugostiteljstvo i trgovinu, Mokrička ulica 64, 10290 Zaprešić</izvorni_sadrzaj>
    <derivirana_varijabla naziv="DomainObject.Predmet.ProtustrankaFormatedWithAdress_1"> MARETIĆ MT j.d.o.o. za ugostiteljstvo i trgovinu, Mokrička ulica 64, 10290 Zaprešić</derivirana_varijabla>
  </DomainObject.Predmet.ProtustrankaFormatedWithAdress>
  <DomainObject.Predmet.ProtustrankaFormatedWithAdressOIB>
    <izvorni_sadrzaj> MARETIĆ MT j.d.o.o. za ugostiteljstvo i trgovinu, OIB 07360346599, Mokrička ulica 64, 10290 Zaprešić</izvorni_sadrzaj>
    <derivirana_varijabla naziv="DomainObject.Predmet.ProtustrankaFormatedWithAdressOIB_1"> MARETIĆ MT j.d.o.o. za ugostiteljstvo i trgovinu, OIB 07360346599, Mokrička ulica 64, 10290 Zaprešić</derivirana_varijabla>
  </DomainObject.Predmet.ProtustrankaFormatedWithAdressOIB>
  <DomainObject.Predmet.ProtustrankaWithAdress>
    <izvorni_sadrzaj>MARETIĆ MT j.d.o.o. za ugostiteljstvo i trgovinu Mokrička ulica 64, 10290 Zaprešić</izvorni_sadrzaj>
    <derivirana_varijabla naziv="DomainObject.Predmet.ProtustrankaWithAdress_1">MARETIĆ MT j.d.o.o. za ugostiteljstvo i trgovinu Mokrička ulica 64, 10290 Zaprešić</derivirana_varijabla>
  </DomainObject.Predmet.ProtustrankaWithAdress>
  <DomainObject.Predmet.ProtustrankaWithAdressOIB>
    <izvorni_sadrzaj>MARETIĆ MT j.d.o.o. za ugostiteljstvo i trgovinu, OIB 07360346599, Mokrička ulica 64, 10290 Zaprešić</izvorni_sadrzaj>
    <derivirana_varijabla naziv="DomainObject.Predmet.ProtustrankaWithAdressOIB_1">MARETIĆ MT j.d.o.o. za ugostiteljstvo i trgovinu, OIB 07360346599, Mokrička ulica 64, 10290 Zaprešić</derivirana_varijabla>
  </DomainObject.Predmet.ProtustrankaWithAdressOIB>
  <DomainObject.Predmet.ProtustrankaNazivFormated>
    <izvorni_sadrzaj>MARETIĆ MT j.d.o.o. za ugostiteljstvo i trgovinu</izvorni_sadrzaj>
    <derivirana_varijabla naziv="DomainObject.Predmet.ProtustrankaNazivFormated_1">MARETIĆ MT j.d.o.o. za ugostiteljstvo i trgovinu</derivirana_varijabla>
  </DomainObject.Predmet.ProtustrankaNazivFormated>
  <DomainObject.Predmet.ProtustrankaNazivFormatedOIB>
    <izvorni_sadrzaj>MARETIĆ MT j.d.o.o. za ugostiteljstvo i trgovinu, OIB 07360346599</izvorni_sadrzaj>
    <derivirana_varijabla naziv="DomainObject.Predmet.ProtustrankaNazivFormatedOIB_1">MARETIĆ MT j.d.o.o. za ugostiteljstvo i trgovinu, OIB 07360346599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MARETIĆ MT j.d.o.o. za ugostiteljstvo i trgovinu</item>
    </izvorni_sadrzaj>
    <derivirana_varijabla naziv="DomainObject.Predmet.ProtuStrankaListFormated_1">
      <item>MARETIĆ MT j.d.o.o. za ugostiteljstvo i trgovinu</item>
    </derivirana_varijabla>
  </DomainObject.Predmet.ProtuStrankaListFormated>
  <DomainObject.Predmet.ProtuStrankaListFormatedOIB>
    <izvorni_sadrzaj>
      <item>MARETIĆ MT j.d.o.o. za ugostiteljstvo i trgovinu, OIB 07360346599</item>
    </izvorni_sadrzaj>
    <derivirana_varijabla naziv="DomainObject.Predmet.ProtuStrankaListFormatedOIB_1">
      <item>MARETIĆ MT j.d.o.o. za ugostiteljstvo i trgovinu, OIB 07360346599</item>
    </derivirana_varijabla>
  </DomainObject.Predmet.ProtuStrankaListFormatedOIB>
  <DomainObject.Predmet.ProtuStrankaListFormatedWithAdress>
    <izvorni_sadrzaj>
      <item>MARETIĆ MT j.d.o.o. za ugostiteljstvo i trgovinu, Mokrička ulica 64, 10290 Zaprešić</item>
    </izvorni_sadrzaj>
    <derivirana_varijabla naziv="DomainObject.Predmet.ProtuStrankaListFormatedWithAdress_1">
      <item>MARETIĆ MT j.d.o.o. za ugostiteljstvo i trgovinu, Mokrička ulica 64, 10290 Zaprešić</item>
    </derivirana_varijabla>
  </DomainObject.Predmet.ProtuStrankaListFormatedWithAdress>
  <DomainObject.Predmet.ProtuStrankaListFormatedWithAdressOIB>
    <izvorni_sadrzaj>
      <item>MARETIĆ MT j.d.o.o. za ugostiteljstvo i trgovinu, OIB 07360346599, Mokrička ulica 64, 10290 Zaprešić</item>
    </izvorni_sadrzaj>
    <derivirana_varijabla naziv="DomainObject.Predmet.ProtuStrankaListFormatedWithAdressOIB_1">
      <item>MARETIĆ MT j.d.o.o. za ugostiteljstvo i trgovinu, OIB 07360346599, Mokrička ulica 64, 10290 Zaprešić</item>
    </derivirana_varijabla>
  </DomainObject.Predmet.ProtuStrankaListFormatedWithAdressOIB>
  <DomainObject.Predmet.ProtuStrankaListNazivFormated>
    <izvorni_sadrzaj>
      <item>MARETIĆ MT j.d.o.o. za ugostiteljstvo i trgovinu</item>
    </izvorni_sadrzaj>
    <derivirana_varijabla naziv="DomainObject.Predmet.ProtuStrankaListNazivFormated_1">
      <item>MARETIĆ MT j.d.o.o. za ugostiteljstvo i trgovinu</item>
    </derivirana_varijabla>
  </DomainObject.Predmet.ProtuStrankaListNazivFormated>
  <DomainObject.Predmet.ProtuStrankaListNazivFormatedOIB>
    <izvorni_sadrzaj>
      <item>MARETIĆ MT j.d.o.o. za ugostiteljstvo i trgovinu, OIB 07360346599</item>
    </izvorni_sadrzaj>
    <derivirana_varijabla naziv="DomainObject.Predmet.ProtuStrankaListNazivFormatedOIB_1">
      <item>MARETIĆ MT j.d.o.o. za ugostiteljstvo i trgovinu, OIB 07360346599</item>
    </derivirana_varijabla>
  </DomainObject.Predmet.ProtuStrankaListNazivFormatedOIB>
  <DomainObject.Predmet.OstaliListFormated>
    <izvorni_sadrzaj>
      <item>Marina Maretić</item>
    </izvorni_sadrzaj>
    <derivirana_varijabla naziv="DomainObject.Predmet.OstaliListFormated_1">
      <item>Marina Maretić</item>
    </derivirana_varijabla>
  </DomainObject.Predmet.OstaliListFormated>
  <DomainObject.Predmet.OstaliListFormatedOIB>
    <izvorni_sadrzaj>
      <item>Marina Maretić, OIB 12080568652</item>
    </izvorni_sadrzaj>
    <derivirana_varijabla naziv="DomainObject.Predmet.OstaliListFormatedOIB_1">
      <item>Marina Maretić, OIB 12080568652</item>
    </derivirana_varijabla>
  </DomainObject.Predmet.OstaliListFormatedOIB>
  <DomainObject.Predmet.OstaliListFormatedWithAdress>
    <izvorni_sadrzaj>
      <item>Marina Maretić, Mokrička Ulica 64, 10290 Zaprešić</item>
    </izvorni_sadrzaj>
    <derivirana_varijabla naziv="DomainObject.Predmet.OstaliListFormatedWithAdress_1">
      <item>Marina Maretić, Mokrička Ulica 64, 10290 Zaprešić</item>
    </derivirana_varijabla>
  </DomainObject.Predmet.OstaliListFormatedWithAdress>
  <DomainObject.Predmet.OstaliListFormatedWithAdressOIB>
    <izvorni_sadrzaj>
      <item>Marina Maretić, OIB 12080568652, Mokrička Ulica 64, 10290 Zaprešić</item>
    </izvorni_sadrzaj>
    <derivirana_varijabla naziv="DomainObject.Predmet.OstaliListFormatedWithAdressOIB_1">
      <item>Marina Maretić, OIB 12080568652, Mokrička Ulica 64, 10290 Zaprešić</item>
    </derivirana_varijabla>
  </DomainObject.Predmet.OstaliListFormatedWithAdressOIB>
  <DomainObject.Predmet.OstaliListNazivFormated>
    <izvorni_sadrzaj>
      <item>Marina Maretić</item>
    </izvorni_sadrzaj>
    <derivirana_varijabla naziv="DomainObject.Predmet.OstaliListNazivFormated_1">
      <item>Marina Maretić</item>
    </derivirana_varijabla>
  </DomainObject.Predmet.OstaliListNazivFormated>
  <DomainObject.Predmet.OstaliListNazivFormatedOIB>
    <izvorni_sadrzaj>
      <item>Marina Maretić, OIB 12080568652</item>
    </izvorni_sadrzaj>
    <derivirana_varijabla naziv="DomainObject.Predmet.OstaliListNazivFormatedOIB_1">
      <item>Marina Maretić, OIB 12080568652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>St-2821/2016-12</izvorni_sadrzaj>
    <derivirana_varijabla naziv="DomainObject.PoslovniBrojDokumenta_1">St-2821/2016-12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MARETIĆ MT j.d.o.o. za ugostiteljstvo i trgovinu</izvorni_sadrzaj>
    <derivirana_varijabla naziv="DomainObject.Predmet.ProtustrankaIDrugi_1">MARETIĆ MT j.d.o.o. za ugostiteljstvo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MARETIĆ MT j.d.o.o. za ugostiteljstvo i trgovinu, OIB 07360346599, Mokrička ulica 64, 10290 Zaprešić</izvorni_sadrzaj>
    <derivirana_varijabla naziv="DomainObject.Predmet.ProtustrankaIDrugiAdressOIB_1">MARETIĆ MT j.d.o.o. za ugostiteljstvo i trgovinu, OIB 07360346599, Mokrička ulica 64,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MARETIĆ MT j.d.o.o. za ugostiteljstvo i trgovinu</item>
      <item>Marina Maretić</item>
      <item>VJEROVNICI</item>
    </izvorni_sadrzaj>
    <derivirana_varijabla naziv="DomainObject.Predmet.SudioniciListNaziv_1">
      <item>FINA Regionalni centar Zagreb</item>
      <item>MARETIĆ MT j.d.o.o. za ugostiteljstvo i trgovinu</item>
      <item>Marina Maretić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MARETIĆ MT j.d.o.o. za ugostiteljstvo i trgovinu, OIB 07360346599, Mokrička ulica 64,10290 Zaprešić</item>
      <item>Marina Maretić, OIB 12080568652, Mokrička Ulica 64,10290 Zaprešić</item>
      <item>VJEROVNICI</item>
    </izvorni_sadrzaj>
    <derivirana_varijabla naziv="DomainObject.Predmet.SudioniciListAdressOIB_1">
      <item>FINA Regionalni centar Zagreb, OIB 85821130368, Trg svibanjskih žrtava 1995. br. 1,10000 Zagreb</item>
      <item>MARETIĆ MT j.d.o.o. za ugostiteljstvo i trgovinu, OIB 07360346599, Mokrička ulica 64,10290 Zaprešić</item>
      <item>Marina Maretić, OIB 12080568652, Mokrička Ulica 64,10290 Zaprešić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07360346599</item>
      <item>, OIB 12080568652</item>
      <item>, OIB null</item>
    </izvorni_sadrzaj>
    <derivirana_varijabla naziv="DomainObject.Predmet.SudioniciListNazivOIB_1">
      <item>, OIB 85821130368</item>
      <item>, OIB 07360346599</item>
      <item>, OIB 12080568652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2972</properties:Characters>
  <properties:Lines>67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2016-10-13T09:37:00Z</dcterms:created>
  <dc:creator>Vinka Mihalinčić</dc:creator>
  <cp:lastModifiedBy>Vinka Mihalinčić</cp:lastModifiedBy>
  <cp:lastPrinted>2016-10-13T09:37:00Z</cp:lastPrinted>
  <dcterms:modified xmlns:xsi="http://www.w3.org/2001/XMLSchema-instance" xsi:type="dcterms:W3CDTF">2016-10-13T12:37:00Z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St-2821/2016-12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