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938b" w14:paraId="138938b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D51B78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D13917" w:rsidRPr="008E1136">
        <w:t>BONNIE &amp; CLYDE j.d.o.o. za ugostiteljstvo, Zadar, Branimirova obala 2c, OIB: 97338840193</w:t>
      </w:r>
      <w:r w:rsidR="00F3298D">
        <w:t xml:space="preserve">, </w:t>
      </w:r>
      <w:r w:rsidR="00C947ED">
        <w:t xml:space="preserve">povodom zahtjeva Financijske agencije, Regionalnog centra Split, Podružnice Zadar, Ivana Danila 4, OIB: 85821130368 od </w:t>
      </w:r>
      <w:r w:rsidR="00D13917">
        <w:t>22</w:t>
      </w:r>
      <w:r w:rsidR="00A57491">
        <w:t xml:space="preserve">. </w:t>
      </w:r>
      <w:r w:rsidR="006853BC">
        <w:t>siječnja</w:t>
      </w:r>
      <w:r w:rsidR="00757DF3">
        <w:t xml:space="preserve"> 201</w:t>
      </w:r>
      <w:r w:rsidR="006853BC">
        <w:t>9</w:t>
      </w:r>
      <w:r w:rsidR="00C947ED">
        <w:t xml:space="preserve">., </w:t>
      </w:r>
      <w:r w:rsidR="00D13917">
        <w:t>8</w:t>
      </w:r>
      <w:r w:rsidR="00572FB9">
        <w:t xml:space="preserve">. </w:t>
      </w:r>
      <w:r w:rsidR="00D13917">
        <w:t>veljače</w:t>
      </w:r>
      <w:r w:rsidR="00C947ED">
        <w:t xml:space="preserve"> 201</w:t>
      </w:r>
      <w:r w:rsidR="00FF2D35">
        <w:t>9</w:t>
      </w:r>
      <w:r w:rsidR="00C947ED">
        <w:t xml:space="preserve">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D13917" w:rsidRPr="008E1136">
        <w:t>BONNIE &amp; CLYDE j.d.o.o. za ugostiteljstvo, Zadar, Branimirova obala 2c, OIB: 97338840193</w:t>
      </w:r>
      <w:r w:rsidR="00A57491">
        <w:t>,</w:t>
      </w:r>
      <w:r>
        <w:t xml:space="preserve"> na temelju neizvršenih osnova za plaćanje iznosi </w:t>
      </w:r>
      <w:r w:rsidR="00D13917">
        <w:t>15</w:t>
      </w:r>
      <w:r w:rsidR="00293F0B">
        <w:t>.</w:t>
      </w:r>
      <w:r w:rsidR="00D13917">
        <w:t>160</w:t>
      </w:r>
      <w:r w:rsidR="00293F0B">
        <w:t>,</w:t>
      </w:r>
      <w:r w:rsidR="00D13917">
        <w:t>27</w:t>
      </w:r>
      <w:r w:rsidR="00293F0B">
        <w:t xml:space="preserve"> </w:t>
      </w:r>
      <w:r>
        <w:t xml:space="preserve">kn.  </w:t>
      </w:r>
    </w:p>
    <w:p w:rsidRDefault="006A7F78" w:rsidP="00246016" w:rsidR="006E3223" w:rsidRPr="00D51B78">
      <w:pPr>
        <w:jc w:val="both"/>
      </w:pPr>
      <w:r>
        <w:t xml:space="preserve">            </w:t>
      </w:r>
      <w:r w:rsidR="00C947ED">
        <w:t>2.  Poziva</w:t>
      </w:r>
      <w:r w:rsidR="00D13917">
        <w:t>ju se osoba</w:t>
      </w:r>
      <w:r w:rsidR="00C947ED">
        <w:t xml:space="preserve"> ovlašten</w:t>
      </w:r>
      <w:r w:rsidR="00D13917">
        <w:t>a</w:t>
      </w:r>
      <w:r w:rsidR="00C947ED">
        <w:t xml:space="preserve"> za zastupanje dužnika po zakonu </w:t>
      </w:r>
      <w:r w:rsidR="00D13917">
        <w:t>Antonela Žigun</w:t>
      </w:r>
      <w:r w:rsidR="00C947ED">
        <w:t xml:space="preserve">, u roku od 15 (petnaest) dana od dana objave ovog oglasa na e-oglasnoj ploči ovog suda, a temeljem odredbe čl. 430. Stečajnog zakona (Narodne novine broj </w:t>
      </w:r>
      <w:r w:rsidR="00AD11DE">
        <w:t>104/17</w:t>
      </w:r>
      <w:r w:rsidR="00C947ED"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D13917">
        <w:t>8</w:t>
      </w:r>
      <w:r w:rsidR="00572FB9">
        <w:t xml:space="preserve">. </w:t>
      </w:r>
      <w:r w:rsidR="00D13917">
        <w:t>veljače</w:t>
      </w:r>
      <w:r>
        <w:t xml:space="preserve"> 201</w:t>
      </w:r>
      <w:r w:rsidR="00FF2D35">
        <w:t>9</w:t>
      </w:r>
      <w:r>
        <w:t>.</w:t>
      </w:r>
    </w:p>
    <w:p w:rsidRDefault="00845ADA" w:rsidP="006E3223" w:rsidR="00845ADA">
      <w:pPr>
        <w:jc w:val="center"/>
      </w:pPr>
    </w:p>
    <w:p w:rsidRDefault="00845ADA" w:rsidP="00845ADA" w:rsidR="00845ADA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 xml:space="preserve">Za točnost otpravka – ovlaštena službenica                                     </w:t>
      </w:r>
      <w:r>
        <w:rPr>
          <w:rFonts w:hAnsi="Times" w:ascii="Times"/>
        </w:rPr>
        <w:tab/>
        <w:t>Sudska savjetnica</w:t>
      </w:r>
    </w:p>
    <w:p w:rsidRDefault="00845ADA" w:rsidP="00845ADA" w:rsidR="00845ADA">
      <w:pPr>
        <w:tabs>
          <w:tab w:pos="709" w:val="left"/>
          <w:tab w:pos="9072" w:val="right"/>
        </w:tabs>
        <w:rPr>
          <w:rFonts w:hAnsi="Times" w:ascii="Times"/>
        </w:rPr>
      </w:pPr>
      <w:r>
        <w:rPr>
          <w:rFonts w:hAnsi="Times" w:ascii="Times"/>
        </w:rPr>
        <w:t xml:space="preserve">Kristina Njegovan                                                               </w:t>
      </w:r>
      <w:r>
        <w:rPr>
          <w:rFonts w:hAnsi="Times" w:ascii="Times"/>
        </w:rPr>
        <w:tab/>
        <w:t xml:space="preserve">     Anamarija Kovačić Milković, v.r.</w:t>
      </w:r>
    </w:p>
    <w:p w:rsidRDefault="00845ADA" w:rsidP="00845ADA" w:rsidR="00845ADA"/>
    <w:p w:rsidRDefault="00845ADA" w:rsidP="00845ADA" w:rsidR="00845ADA"/>
    <w:p w:rsidRDefault="00845ADA" w:rsidP="00845ADA" w:rsidR="00845ADA"/>
    <w:p w:rsidRDefault="00845ADA" w:rsidP="00767D31" w:rsidR="00845ADA">
      <w:pPr>
        <w:jc w:val="both"/>
      </w:pPr>
    </w:p>
    <w:p w:rsidRDefault="00845ADA" w:rsidP="00767D31" w:rsidR="00845ADA">
      <w:pPr>
        <w:jc w:val="both"/>
      </w:pPr>
    </w:p>
    <w:p w:rsidRDefault="00767D31" w:rsidP="00767D31" w:rsidR="00767D31">
      <w:pPr>
        <w:jc w:val="both"/>
      </w:pPr>
      <w:r>
        <w:t>DN-a:</w:t>
      </w:r>
    </w:p>
    <w:p w:rsidRDefault="00767D31" w:rsidP="00767D31" w:rsidR="00767D31" w:rsidRPr="00845ADA">
      <w:pPr>
        <w:ind w:firstLine="708"/>
        <w:jc w:val="both"/>
      </w:pPr>
      <w:r w:rsidRPr="00845ADA"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845ADA" w:rsidR="00845ADA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845ADA">
      <w:rPr>
        <w:bCs/>
      </w:rPr>
      <w:t>Poslovni broj: 6 St-28/2019-5</w:t>
    </w:r>
  </w:p>
  <w:p w:rsidRDefault="004766F8" w:rsidP="00845ADA" w:rsidR="004766F8" w:rsidRPr="00845ADA">
    <w:pPr>
      <w:jc w:val="right"/>
      <w:rPr>
        <w:bCs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24C0" w:rsidP="00F824C0" w:rsidR="00F824C0">
    <w:pPr>
      <w:jc w:val="right"/>
      <w:rPr>
        <w:bCs/>
      </w:rPr>
    </w:pPr>
    <w:r>
      <w:rPr>
        <w:bCs/>
      </w:rPr>
      <w:t>Poslovni broj: 6 St-</w:t>
    </w:r>
    <w:r w:rsidR="00D13917">
      <w:rPr>
        <w:bCs/>
      </w:rPr>
      <w:t>28</w:t>
    </w:r>
    <w:r>
      <w:rPr>
        <w:bCs/>
      </w:rPr>
      <w:t>/</w:t>
    </w:r>
    <w:r w:rsidR="00D13917">
      <w:rPr>
        <w:bCs/>
      </w:rPr>
      <w:t>2019-5</w:t>
    </w:r>
  </w:p>
  <w:p w:rsidRDefault="004766F8" w:rsidP="00F824C0" w:rsidR="004766F8">
    <w:pPr>
      <w:pStyle w:val="Zaglavlje"/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56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181C89"/>
    <w:rsid w:val="00246016"/>
    <w:rsid w:val="00293F0B"/>
    <w:rsid w:val="002A4229"/>
    <w:rsid w:val="002A58B5"/>
    <w:rsid w:val="002C1099"/>
    <w:rsid w:val="00311E6A"/>
    <w:rsid w:val="003306D2"/>
    <w:rsid w:val="003619F6"/>
    <w:rsid w:val="003703A9"/>
    <w:rsid w:val="00370533"/>
    <w:rsid w:val="003B43D8"/>
    <w:rsid w:val="003B6340"/>
    <w:rsid w:val="003D4EBA"/>
    <w:rsid w:val="003E538F"/>
    <w:rsid w:val="00402768"/>
    <w:rsid w:val="00427A5D"/>
    <w:rsid w:val="00466387"/>
    <w:rsid w:val="004766F8"/>
    <w:rsid w:val="0047690B"/>
    <w:rsid w:val="0048096C"/>
    <w:rsid w:val="004F3916"/>
    <w:rsid w:val="00503CED"/>
    <w:rsid w:val="005406B1"/>
    <w:rsid w:val="00555408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3FD1"/>
    <w:rsid w:val="006245CE"/>
    <w:rsid w:val="00643753"/>
    <w:rsid w:val="00664E53"/>
    <w:rsid w:val="006853BC"/>
    <w:rsid w:val="006854A2"/>
    <w:rsid w:val="006A7F78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97F9E"/>
    <w:rsid w:val="007A0BAF"/>
    <w:rsid w:val="007B768D"/>
    <w:rsid w:val="007F4A0A"/>
    <w:rsid w:val="007F7B13"/>
    <w:rsid w:val="00825E57"/>
    <w:rsid w:val="00845ADA"/>
    <w:rsid w:val="00850E40"/>
    <w:rsid w:val="0087009D"/>
    <w:rsid w:val="00875C04"/>
    <w:rsid w:val="008B3E63"/>
    <w:rsid w:val="008D0449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A319A"/>
    <w:rsid w:val="009D27C8"/>
    <w:rsid w:val="009E69AB"/>
    <w:rsid w:val="009E6F97"/>
    <w:rsid w:val="009F7717"/>
    <w:rsid w:val="00A0227C"/>
    <w:rsid w:val="00A24D71"/>
    <w:rsid w:val="00A31F6F"/>
    <w:rsid w:val="00A52AEF"/>
    <w:rsid w:val="00A57491"/>
    <w:rsid w:val="00A711ED"/>
    <w:rsid w:val="00A86089"/>
    <w:rsid w:val="00AA398E"/>
    <w:rsid w:val="00AC3E20"/>
    <w:rsid w:val="00AD11DE"/>
    <w:rsid w:val="00AD25BB"/>
    <w:rsid w:val="00AE5A5F"/>
    <w:rsid w:val="00AE79BD"/>
    <w:rsid w:val="00B17EFE"/>
    <w:rsid w:val="00B93D8D"/>
    <w:rsid w:val="00B951D5"/>
    <w:rsid w:val="00BD1275"/>
    <w:rsid w:val="00BF7CFA"/>
    <w:rsid w:val="00C049D8"/>
    <w:rsid w:val="00C231AF"/>
    <w:rsid w:val="00C6554D"/>
    <w:rsid w:val="00C7185F"/>
    <w:rsid w:val="00C736E2"/>
    <w:rsid w:val="00C947ED"/>
    <w:rsid w:val="00CA1811"/>
    <w:rsid w:val="00D13917"/>
    <w:rsid w:val="00D51B78"/>
    <w:rsid w:val="00D54EC3"/>
    <w:rsid w:val="00D7777C"/>
    <w:rsid w:val="00D82541"/>
    <w:rsid w:val="00DA7158"/>
    <w:rsid w:val="00DB66B2"/>
    <w:rsid w:val="00DE513E"/>
    <w:rsid w:val="00E13686"/>
    <w:rsid w:val="00E673BA"/>
    <w:rsid w:val="00E8100C"/>
    <w:rsid w:val="00F3298D"/>
    <w:rsid w:val="00F569DB"/>
    <w:rsid w:val="00F81FA4"/>
    <w:rsid w:val="00F824C0"/>
    <w:rsid w:val="00F87045"/>
    <w:rsid w:val="00F94B7A"/>
    <w:rsid w:val="00FA32AA"/>
    <w:rsid w:val="00FD19B3"/>
    <w:rsid w:val="00FD3A86"/>
    <w:rsid w:val="00FF2D35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6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5A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A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A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A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A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5A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A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A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A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A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75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99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7448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9297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04576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39256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1115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31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21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585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77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2019.</izvorni_sadrzaj>
    <derivirana_varijabla naziv="DomainObject.Predmet.DatumOsnivanja_1">22.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St-28/2019</izvorni_sadrzaj>
    <derivirana_varijabla naziv="DomainObject.Predmet.OznakaBroj_1">St-28/2019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BONNIE &amp; CLYDE j.d.o.o. za ugostiteljstvo</izvorni_sadrzaj>
    <derivirana_varijabla naziv="DomainObject.Predmet.ProtustrankaFormated_1">  BONNIE &amp; CLYDE j.d.o.o. za ugostiteljstvo</derivirana_varijabla>
  </DomainObject.Predmet.ProtustrankaFormated>
  <DomainObject.Predmet.ProtustrankaFormatedOIB>
    <izvorni_sadrzaj>  BONNIE &amp; CLYDE j.d.o.o. za ugostiteljstvo, OIB 97338840193</izvorni_sadrzaj>
    <derivirana_varijabla naziv="DomainObject.Predmet.ProtustrankaFormatedOIB_1">  BONNIE &amp; CLYDE j.d.o.o. za ugostiteljstvo, OIB 97338840193</derivirana_varijabla>
  </DomainObject.Predmet.ProtustrankaFormatedOIB>
  <DomainObject.Predmet.ProtustrankaFormatedWithAdress>
    <izvorni_sadrzaj> BONNIE &amp; CLYDE j.d.o.o. za ugostiteljstvo, Branimirova obala 2/c, 23000 Zadar</izvorni_sadrzaj>
    <derivirana_varijabla naziv="DomainObject.Predmet.ProtustrankaFormatedWithAdress_1"> BONNIE &amp; CLYDE j.d.o.o. za ugostiteljstvo, Branimirova obala 2/c, 23000 Zadar</derivirana_varijabla>
  </DomainObject.Predmet.ProtustrankaFormatedWithAdress>
  <DomainObject.Predmet.ProtustrankaFormatedWithAdressOIB>
    <izvorni_sadrzaj> BONNIE &amp; CLYDE j.d.o.o. za ugostiteljstvo, OIB 97338840193, Branimirova obala 2/c, 23000 Zadar</izvorni_sadrzaj>
    <derivirana_varijabla naziv="DomainObject.Predmet.ProtustrankaFormatedWithAdressOIB_1"> BONNIE &amp; CLYDE j.d.o.o. za ugostiteljstvo, OIB 97338840193, Branimirova obala 2/c, 23000 Zadar</derivirana_varijabla>
  </DomainObject.Predmet.ProtustrankaFormatedWithAdressOIB>
  <DomainObject.Predmet.ProtustrankaWithAdress>
    <izvorni_sadrzaj>BONNIE &amp; CLYDE j.d.o.o. za ugostiteljstvo Branimirova obala 2/c, 23000 Zadar</izvorni_sadrzaj>
    <derivirana_varijabla naziv="DomainObject.Predmet.ProtustrankaWithAdress_1">BONNIE &amp; CLYDE j.d.o.o. za ugostiteljstvo Branimirova obala 2/c, 23000 Zadar</derivirana_varijabla>
  </DomainObject.Predmet.ProtustrankaWithAdress>
  <DomainObject.Predmet.ProtustrankaWithAdressOIB>
    <izvorni_sadrzaj>BONNIE &amp; CLYDE j.d.o.o. za ugostiteljstvo, OIB 97338840193, Branimirova obala 2/c, 23000 Zadar</izvorni_sadrzaj>
    <derivirana_varijabla naziv="DomainObject.Predmet.ProtustrankaWithAdressOIB_1">BONNIE &amp; CLYDE j.d.o.o. za ugostiteljstvo, OIB 97338840193, Branimirova obala 2/c, 23000 Zadar</derivirana_varijabla>
  </DomainObject.Predmet.ProtustrankaWithAdressOIB>
  <DomainObject.Predmet.ProtustrankaNazivFormated>
    <izvorni_sadrzaj>BONNIE &amp; CLYDE j.d.o.o. za ugostiteljstvo</izvorni_sadrzaj>
    <derivirana_varijabla naziv="DomainObject.Predmet.ProtustrankaNazivFormated_1">BONNIE &amp; CLYDE j.d.o.o. za ugostiteljstvo</derivirana_varijabla>
  </DomainObject.Predmet.ProtustrankaNazivFormated>
  <DomainObject.Predmet.ProtustrankaNazivFormatedOIB>
    <izvorni_sadrzaj>BONNIE &amp; CLYDE j.d.o.o. za ugostiteljstvo, OIB 97338840193</izvorni_sadrzaj>
    <derivirana_varijabla naziv="DomainObject.Predmet.ProtustrankaNazivFormatedOIB_1">BONNIE &amp; CLYDE j.d.o.o. za ugostiteljstvo, OIB 97338840193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BONNIE &amp; CLYDE j.d.o.o. za ugostiteljstvo</item>
    </izvorni_sadrzaj>
    <derivirana_varijabla naziv="DomainObject.Predmet.ProtuStrankaListFormated_1">
      <item>BONNIE &amp; CLYDE j.d.o.o. za ugostiteljstvo</item>
    </derivirana_varijabla>
  </DomainObject.Predmet.ProtuStrankaListFormated>
  <DomainObject.Predmet.ProtuStrankaListFormatedOIB>
    <izvorni_sadrzaj>
      <item>BONNIE &amp; CLYDE j.d.o.o. za ugostiteljstvo, OIB 97338840193</item>
    </izvorni_sadrzaj>
    <derivirana_varijabla naziv="DomainObject.Predmet.ProtuStrankaListFormatedOIB_1">
      <item>BONNIE &amp; CLYDE j.d.o.o. za ugostiteljstvo, OIB 97338840193</item>
    </derivirana_varijabla>
  </DomainObject.Predmet.ProtuStrankaListFormatedOIB>
  <DomainObject.Predmet.ProtuStrankaListFormatedWithAdress>
    <izvorni_sadrzaj>
      <item>BONNIE &amp; CLYDE j.d.o.o. za ugostiteljstvo, Branimirova obala 2/c, 23000 Zadar</item>
    </izvorni_sadrzaj>
    <derivirana_varijabla naziv="DomainObject.Predmet.ProtuStrankaListFormatedWithAdress_1">
      <item>BONNIE &amp; CLYDE j.d.o.o. za ugostiteljstvo, Branimirova obala 2/c, 23000 Zadar</item>
    </derivirana_varijabla>
  </DomainObject.Predmet.ProtuStrankaListFormatedWithAdress>
  <DomainObject.Predmet.ProtuStrankaListFormatedWithAdressOIB>
    <izvorni_sadrzaj>
      <item>BONNIE &amp; CLYDE j.d.o.o. za ugostiteljstvo, OIB 97338840193, Branimirova obala 2/c, 23000 Zadar</item>
    </izvorni_sadrzaj>
    <derivirana_varijabla naziv="DomainObject.Predmet.ProtuStrankaListFormatedWithAdressOIB_1">
      <item>BONNIE &amp; CLYDE j.d.o.o. za ugostiteljstvo, OIB 97338840193, Branimirova obala 2/c, 23000 Zadar</item>
    </derivirana_varijabla>
  </DomainObject.Predmet.ProtuStrankaListFormatedWithAdressOIB>
  <DomainObject.Predmet.ProtuStrankaListNazivFormated>
    <izvorni_sadrzaj>
      <item>BONNIE &amp; CLYDE j.d.o.o. za ugostiteljstvo</item>
    </izvorni_sadrzaj>
    <derivirana_varijabla naziv="DomainObject.Predmet.ProtuStrankaListNazivFormated_1">
      <item>BONNIE &amp; CLYDE j.d.o.o. za ugostiteljstvo</item>
    </derivirana_varijabla>
  </DomainObject.Predmet.ProtuStrankaListNazivFormated>
  <DomainObject.Predmet.ProtuStrankaListNazivFormatedOIB>
    <izvorni_sadrzaj>
      <item>BONNIE &amp; CLYDE j.d.o.o. za ugostiteljstvo, OIB 97338840193</item>
    </izvorni_sadrzaj>
    <derivirana_varijabla naziv="DomainObject.Predmet.ProtuStrankaListNazivFormatedOIB_1">
      <item>BONNIE &amp; CLYDE j.d.o.o. za ugostiteljstvo, OIB 97338840193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BONNIE &amp; CLYDE j.d.o.o. za ugostiteljstvo</izvorni_sadrzaj>
    <derivirana_varijabla naziv="DomainObject.Predmet.ProtustrankaIDrugi_1">BONNIE &amp; CLYDE j.d.o.o.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BONNIE &amp; CLYDE j.d.o.o. za ugostiteljstvo, OIB 97338840193, Branimirova obala 2/c, 23000 Zadar</izvorni_sadrzaj>
    <derivirana_varijabla naziv="DomainObject.Predmet.ProtustrankaIDrugiAdressOIB_1">BONNIE &amp; CLYDE j.d.o.o. za ugostiteljstvo, OIB 97338840193, Branimirova obala 2/c,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BONNIE &amp; CLYDE j.d.o.o. za ugostiteljstvo</item>
    </izvorni_sadrzaj>
    <derivirana_varijabla naziv="DomainObject.Predmet.SudioniciListNaziv_1">
      <item>FINA</item>
      <item>BONNIE &amp; CLYDE j.d.o.o. za ugostiteljstvo</item>
    </derivirana_varijabla>
  </DomainObject.Predmet.SudioniciListNaziv>
  <DomainObject.Predmet.SudioniciListAdressOIB>
    <izvorni_sadrzaj>
      <item>FINA, OIB 85821130368, Ivana Danila 4,23000 Zadar</item>
      <item>BONNIE &amp; CLYDE j.d.o.o. za ugostiteljstvo, OIB 97338840193, Branimirova obala 2/c,23000 Zadar</item>
    </izvorni_sadrzaj>
    <derivirana_varijabla naziv="DomainObject.Predmet.SudioniciListAdressOIB_1">
      <item>FINA, OIB 85821130368, Ivana Danila 4,23000 Zadar</item>
      <item>BONNIE &amp; CLYDE j.d.o.o. za ugostiteljstvo, OIB 97338840193, Branimirova obala 2/c,23000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97338840193</item>
    </izvorni_sadrzaj>
    <derivirana_varijabla naziv="DomainObject.Predmet.SudioniciListNazivOIB_1">
      <item>, OIB 85821130368</item>
      <item>, OIB 97338840193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2063</properties:Characters>
  <properties:Lines>54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2019-02-07T13:33:00Z</dcterms:created>
  <dc:creator>mklismanic</dc:creator>
  <cp:lastModifiedBy>Kristina Njegovan</cp:lastModifiedBy>
  <cp:lastPrinted>2019-01-29T11:52:00Z</cp:lastPrinted>
  <dcterms:modified xmlns:xsi="http://www.w3.org/2001/XMLSchema-instance" xsi:type="dcterms:W3CDTF">2019-02-08T08:27:00Z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(St-28-2019-oglas Zadar.docx)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