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f3734" w14:paraId="99f3734" w:rsidRDefault="005572E7" w:rsidP="00910611" w:rsidR="005572E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72E7" w:rsidP="00910611" w:rsidR="005572E7">
      <w:r>
        <w:rPr>
          <w:rFonts w:eastAsia="MS Mincho"/>
        </w:rPr>
        <w:t xml:space="preserve">   REPUBLIKA HRVATSKA</w:t>
      </w:r>
    </w:p>
    <w:p w:rsidRDefault="005572E7" w:rsidP="00910611" w:rsidR="005572E7">
      <w:r>
        <w:rPr>
          <w:rFonts w:eastAsia="MS Mincho"/>
        </w:rPr>
        <w:t>TRGOVAČKI SUD U RIJECI</w:t>
      </w:r>
    </w:p>
    <w:p w:rsidRDefault="005572E7" w:rsidR="005572E7"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A730B8" w:rsidRPr="00A730B8">
        <w:t>LOLOVITA j.d.o.o. za trgovinu i ugostiteljstvo Lovran, Liganj, Brajdina 24, OIB 35173484445</w:t>
      </w:r>
      <w:r w:rsidR="00405479" w:rsidRPr="00405479">
        <w:t xml:space="preserve">, dana </w:t>
      </w:r>
      <w:r w:rsidR="00A045A1">
        <w:t>03.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A730B8" w:rsidRPr="00A730B8">
        <w:t>LOLOVITA j.d.o.o. za trgovinu i ugostiteljstvo Lovran, Liganj, Brajdina 24, OIB 35173484445</w:t>
      </w:r>
      <w:r w:rsidR="007A72BF" w:rsidRPr="00A045A1">
        <w:t>.</w:t>
      </w:r>
    </w:p>
    <w:p w:rsidRDefault="007A72BF" w:rsidP="007A72BF" w:rsidR="007A72BF" w:rsidRPr="00990266">
      <w:pPr>
        <w:pStyle w:val="Bezproreda"/>
        <w:ind w:left="1080"/>
        <w:jc w:val="both"/>
      </w:pPr>
    </w:p>
    <w:p w:rsidRDefault="00BE5CEB" w:rsidP="00BE5CEB" w:rsidR="006B2A66" w:rsidRPr="002D1F65">
      <w:pPr>
        <w:pStyle w:val="Bezproreda"/>
        <w:jc w:val="both"/>
      </w:pPr>
      <w:r>
        <w:t>II.</w:t>
      </w:r>
      <w:r>
        <w:tab/>
      </w:r>
      <w:r w:rsidR="00321306" w:rsidRPr="00990266">
        <w:t xml:space="preserve">Za stečajnog upravitelja imenuje </w:t>
      </w:r>
      <w:r w:rsidR="005D62DF">
        <w:t>se</w:t>
      </w:r>
      <w:r w:rsidR="00F132F7">
        <w:t xml:space="preserve"> </w:t>
      </w:r>
      <w:r w:rsidR="005572E7">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A730B8" w:rsidRPr="00A730B8">
        <w:rPr>
          <w:bCs/>
          <w:noProof/>
        </w:rPr>
        <w:t>Blaženka Prpić, Rijeka, Corrado Ilijasich 21, OIB 58591486513</w:t>
      </w:r>
      <w:r w:rsidR="00A045A1" w:rsidRPr="002D1F65">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A730B8" w:rsidRPr="00A730B8">
        <w:t>LOLOVITA j.d.o.o. za trgovinu i ugostiteljstvo Lovran, Liganj, Brajdina 24, OIB 35173484445</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730B8" w:rsidP="00A730B8" w:rsidR="00A730B8" w:rsidRPr="00A730B8">
      <w:pPr>
        <w:jc w:val="both"/>
      </w:pPr>
      <w:r w:rsidRPr="00A730B8">
        <w:tab/>
        <w:t xml:space="preserve">Financijska agencija, Regionalni centar Rijeka podnijela je ovome sudu 08. svibnja 2018. godine prijedlog za otvaranje stečajnog postupka nad dužnikom LOLOVITA j.d.o.o. za trgovinu i ugostiteljstvo Lovran, Liganj, Brajdina 24, OIB 35173484445 (dalje: dužnik) temeljem čl.110. st.1. Stečajnog zakona (Narodne novine, broj 104/17, dalje: SZ-a). </w:t>
      </w:r>
    </w:p>
    <w:p w:rsidRDefault="00A730B8" w:rsidP="00A730B8" w:rsidR="00A730B8" w:rsidRPr="00A730B8">
      <w:pPr>
        <w:jc w:val="both"/>
      </w:pPr>
      <w:r w:rsidRPr="00A730B8">
        <w:tab/>
        <w:t>Predlagatelj je u prijedlogu naveo da dužnik na dan 02. svibnja 2018. godine u Očevidniku redoslijeda osnova za plaćanje ima evidentirane neizvršene osnove za plaćanje u neprekinutom razdoblju od 120 dana u ukupnom iznosu 35.911,55 kn u koji iznos je uračunata i kamata i naknada Financijske agencije za provedbe ovrhe i da dužnik ima dva zaposlenika.</w:t>
      </w:r>
    </w:p>
    <w:p w:rsidRDefault="00A730B8" w:rsidP="00A730B8" w:rsidR="00A730B8" w:rsidRPr="00A730B8">
      <w:pPr>
        <w:jc w:val="both"/>
      </w:pPr>
      <w:r w:rsidRPr="00A730B8">
        <w:tab/>
        <w:t xml:space="preserve">Rješenjem poslovni broj St-300/2018-3 od 17. svibnja 2018. godine pokrenut je prethodni postupak radi utvrđivanja pretpostavki za otvaranje stečajnog postupka nad dužnikom te naloženo osobi za zastupanje dužnika Leu Bukarica, Opatija, Bože Milanovića 4, dostaviti sudu pisano izviješće o financijsko – gospodarskom stanju </w:t>
      </w:r>
      <w:r w:rsidRPr="00A730B8">
        <w:lastRenderedPageBreak/>
        <w:t>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30B8" w:rsidP="00A730B8" w:rsidR="00A730B8" w:rsidRPr="00A730B8">
      <w:pPr>
        <w:jc w:val="both"/>
      </w:pPr>
      <w:r w:rsidRPr="00A730B8">
        <w:tab/>
        <w:t xml:space="preserve">Budući zastupnik dužnika po zakonu nije postupio po nalogu suda od 17. svibnja 2018. godine, a niti je pristupio na ročište 05. srpnja 2018. godine, sud je rješenjem od 05. srpnja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730B8" w:rsidP="00A730B8" w:rsidR="00A730B8" w:rsidRPr="00A730B8">
      <w:pPr>
        <w:jc w:val="both"/>
      </w:pPr>
      <w:r w:rsidRPr="00A730B8">
        <w:tab/>
        <w:t xml:space="preserve">U prethodnom postupku privremeni stečajni upravitelj je utvrdio slijedeće </w:t>
      </w:r>
    </w:p>
    <w:p w:rsidRDefault="00A730B8" w:rsidP="00A730B8" w:rsidR="00A730B8" w:rsidRPr="00A730B8">
      <w:pPr>
        <w:jc w:val="both"/>
        <w:rPr>
          <w:bCs/>
        </w:rPr>
      </w:pPr>
      <w:r w:rsidRPr="00A730B8">
        <w:rPr>
          <w:bCs/>
        </w:rPr>
        <w:tab/>
        <w:t xml:space="preserve">Prema bilanci na dan 31. prosinca 2016. godine dužnik ima iskazanu kratkotrajnu imovinu u visini 22.798,00 kn, potraživanja u iznosu 1.528,00 kn i novca u iznosu 21.270,00 kn. </w:t>
      </w:r>
      <w:r w:rsidRPr="00A730B8">
        <w:rPr>
          <w:bCs/>
        </w:rPr>
        <w:tab/>
      </w:r>
      <w:r w:rsidRPr="00A730B8">
        <w:rPr>
          <w:bCs/>
        </w:rPr>
        <w:tab/>
      </w:r>
      <w:r w:rsidRPr="00A730B8">
        <w:rPr>
          <w:bCs/>
        </w:rPr>
        <w:tab/>
      </w:r>
      <w:r w:rsidRPr="00A730B8">
        <w:rPr>
          <w:bCs/>
        </w:rPr>
        <w:tab/>
        <w:t xml:space="preserve">  </w:t>
      </w:r>
      <w:r w:rsidRPr="00A730B8">
        <w:rPr>
          <w:bCs/>
        </w:rPr>
        <w:tab/>
      </w:r>
    </w:p>
    <w:p w:rsidRDefault="00A730B8" w:rsidP="00A730B8" w:rsidR="00A730B8" w:rsidRPr="00A730B8">
      <w:pPr>
        <w:jc w:val="both"/>
        <w:rPr>
          <w:bCs/>
        </w:rPr>
      </w:pPr>
      <w:r w:rsidRPr="00A730B8">
        <w:rPr>
          <w:bCs/>
        </w:rPr>
        <w:tab/>
        <w:t>Dužnik ne posjeduje dugotrajnu materijalnu imovinu, a kratkotrajna imovina je uglavnom novac. Dugoročnih obveza nema, a kratkoročne se odnose na dugovanja za poreze i doprinose 2.638,00 kn, te kako je navedeno u bilješkama uz financijska izvješća ostatak se odnosi na -ostale- kratkoročne obveze.</w:t>
      </w:r>
    </w:p>
    <w:p w:rsidRDefault="00A730B8" w:rsidP="00A730B8" w:rsidR="00A730B8" w:rsidRPr="00A730B8">
      <w:pPr>
        <w:jc w:val="both"/>
        <w:rPr>
          <w:bCs/>
        </w:rPr>
      </w:pPr>
      <w:r w:rsidRPr="00A730B8">
        <w:rPr>
          <w:bCs/>
        </w:rPr>
        <w:tab/>
        <w:t>Prema bilanci na dan 31. prosinca 2016. godine dužnik ima iskazanu ukupnu imovinu u visini 22.798,00 kn i ukupne obveze u visini 27.615,00 kn.</w:t>
      </w:r>
      <w:r w:rsidRPr="00A730B8">
        <w:rPr>
          <w:bCs/>
        </w:rPr>
        <w:tab/>
      </w:r>
      <w:r w:rsidRPr="00A730B8">
        <w:rPr>
          <w:bCs/>
        </w:rPr>
        <w:tab/>
      </w:r>
      <w:r w:rsidRPr="00A730B8">
        <w:rPr>
          <w:bCs/>
        </w:rPr>
        <w:tab/>
      </w:r>
    </w:p>
    <w:p w:rsidRDefault="00A730B8" w:rsidP="00A730B8" w:rsidR="00A730B8" w:rsidRPr="00A730B8">
      <w:pPr>
        <w:jc w:val="both"/>
        <w:rPr>
          <w:bCs/>
        </w:rPr>
      </w:pPr>
      <w:r w:rsidRPr="00A730B8">
        <w:rPr>
          <w:bCs/>
        </w:rPr>
        <w:tab/>
        <w:t>Iz dostupne dokumentacije proizlazi da dužnik nema dugotrajne imovine, a ni dugoročnih obveza.</w:t>
      </w:r>
    </w:p>
    <w:p w:rsidRDefault="00A730B8" w:rsidP="00A730B8" w:rsidR="00A730B8" w:rsidRPr="00A730B8">
      <w:pPr>
        <w:jc w:val="both"/>
        <w:rPr>
          <w:b/>
          <w:bCs/>
        </w:rPr>
      </w:pPr>
      <w:r w:rsidRPr="00A730B8">
        <w:rPr>
          <w:bCs/>
        </w:rPr>
        <w:tab/>
        <w:t>Obveze su veće od  imovine dužnika i omjer je -(minus) 4.817,00 kn manje imovine od obveza u 2016. godini, zbog čega je dužnik u promatranom razdoblju prezadužen.</w:t>
      </w:r>
    </w:p>
    <w:p w:rsidRDefault="00A730B8" w:rsidP="00A730B8" w:rsidR="00A730B8" w:rsidRPr="00A730B8">
      <w:pPr>
        <w:jc w:val="both"/>
        <w:rPr>
          <w:bCs/>
        </w:rPr>
      </w:pPr>
      <w:r w:rsidRPr="00A730B8">
        <w:rPr>
          <w:bCs/>
        </w:rPr>
        <w:tab/>
        <w:t>Prema dostupnim financijskim izvješćima, navedenim u izvješću, te činjenice da je žiro račun dužnika blokiran, ostvareni su stečajni razlozi iz čl.6. i 7. SZ-a za otvaranje stečajnog postupka nesposobnost za plaćanja i prezaduženost.</w:t>
      </w:r>
    </w:p>
    <w:p w:rsidRDefault="00A730B8" w:rsidP="00A730B8" w:rsidR="00A730B8" w:rsidRPr="00A730B8">
      <w:pPr>
        <w:jc w:val="both"/>
        <w:rPr>
          <w:bCs/>
        </w:rPr>
      </w:pPr>
      <w:r w:rsidRPr="00A730B8">
        <w:rPr>
          <w:bCs/>
        </w:rPr>
        <w:tab/>
        <w:t xml:space="preserve">Prema Očevidniku neizvršenih osnova za plaćanje na dan 06. rujna 2018. godine dužnik ima evidentirane neizvršene osnove za plaćanje u ukupnom iznosu 40.239,14 kn u razdoblju dužem od 60 dana. </w:t>
      </w:r>
    </w:p>
    <w:p w:rsidRDefault="00A730B8" w:rsidP="00A730B8" w:rsidR="00A730B8" w:rsidRPr="00A730B8">
      <w:pPr>
        <w:jc w:val="both"/>
        <w:rPr>
          <w:bCs/>
        </w:rPr>
      </w:pPr>
      <w:r w:rsidRPr="00A730B8">
        <w:rPr>
          <w:bCs/>
        </w:rPr>
        <w:tab/>
        <w:t>Privremeni stečajni upravitelj je posebno naveo da nema podataka o imovini dužnika za 2017. godinu.</w:t>
      </w:r>
    </w:p>
    <w:p w:rsidRDefault="00A730B8" w:rsidP="00A730B8" w:rsidR="00A730B8" w:rsidRPr="00A730B8">
      <w:pPr>
        <w:jc w:val="both"/>
        <w:rPr>
          <w:bCs/>
        </w:rPr>
      </w:pPr>
      <w:r w:rsidRPr="00A730B8">
        <w:rPr>
          <w:bCs/>
        </w:rPr>
        <w:tab/>
        <w:t>Obzirom da je u prethodnom postupku utvrđeno postojanje stečajnog razloga, kao i činjenica nedostatnosti dužnikove imovine za namirenje troškova stečajnog postupka, privremeni stečajni upravitelj predložio je sudu da pozove osobe koje imaju pravni interes za pokretanje stečajnog postupka da predujme iznos od kn 25.000,00 za pokriće troškova postupka:</w:t>
      </w:r>
    </w:p>
    <w:p w:rsidRDefault="00A730B8" w:rsidP="00A730B8" w:rsidR="00A730B8" w:rsidRPr="00A730B8">
      <w:pPr>
        <w:jc w:val="both"/>
        <w:rPr>
          <w:bCs/>
        </w:rPr>
      </w:pPr>
      <w:r w:rsidRPr="00A730B8">
        <w:rPr>
          <w:bCs/>
        </w:rPr>
        <w:t>- troškovi prethodnog postupka(bruto) kn 5.000,00</w:t>
      </w:r>
    </w:p>
    <w:p w:rsidRDefault="00A730B8" w:rsidP="00A730B8" w:rsidR="00A730B8" w:rsidRPr="00A730B8">
      <w:pPr>
        <w:jc w:val="both"/>
        <w:rPr>
          <w:bCs/>
        </w:rPr>
      </w:pPr>
      <w:r w:rsidRPr="00A730B8">
        <w:rPr>
          <w:bCs/>
        </w:rPr>
        <w:t>- troškovi stečajnog postupka(bruto)    kn 12.000,00</w:t>
      </w:r>
    </w:p>
    <w:p w:rsidRDefault="00A730B8" w:rsidP="00A730B8" w:rsidR="00A730B8" w:rsidRPr="00A730B8">
      <w:pPr>
        <w:jc w:val="both"/>
        <w:rPr>
          <w:bCs/>
        </w:rPr>
      </w:pPr>
      <w:r w:rsidRPr="00A730B8">
        <w:rPr>
          <w:bCs/>
        </w:rPr>
        <w:t>- troškovi knjigovodstva, materijalni troškovi</w:t>
      </w:r>
      <w:r>
        <w:rPr>
          <w:bCs/>
        </w:rPr>
        <w:t xml:space="preserve"> – </w:t>
      </w:r>
      <w:r w:rsidRPr="00A730B8">
        <w:rPr>
          <w:bCs/>
        </w:rPr>
        <w:t>izrada</w:t>
      </w:r>
      <w:r>
        <w:rPr>
          <w:bCs/>
        </w:rPr>
        <w:t xml:space="preserve"> </w:t>
      </w:r>
      <w:r w:rsidRPr="00A730B8">
        <w:rPr>
          <w:bCs/>
        </w:rPr>
        <w:t>pečata, poštarina, otvaranje i održavanje žiro računa i sl. kn 8.000,00.</w:t>
      </w:r>
    </w:p>
    <w:p w:rsidRDefault="004A57BD" w:rsidP="004A57BD"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730B8">
        <w:t>06.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730B8">
        <w:t>25</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A730B8">
        <w:t>06.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730B8">
        <w:t>06.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45A1">
        <w:rPr>
          <w:bCs/>
        </w:rPr>
        <w:t>03.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5572E7"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72E7">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730B8">
      <w:t>300</w:t>
    </w:r>
    <w:r w:rsidR="009338B7">
      <w:t>/18-</w:t>
    </w:r>
    <w:r w:rsidR="002D1F65">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572E7"/>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5572E7"/>
    <w:rPr>
      <w:color w:val="808080"/>
      <w:bdr w:space="0" w:sz="0" w:color="auto" w:val="none"/>
      <w:shd w:fill="auto" w:color="auto" w:val="clear"/>
    </w:rPr>
  </w:style>
  <w:style w:customStyle="true" w:styleId="eSPISCCParagraphDefaultFont" w:type="character">
    <w:name w:val="eSPIS_CC_Paragraph Default Font"/>
    <w:basedOn w:val="Zadanifontodlomka"/>
    <w:rsid w:val="005572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72E7"/>
    <w:rPr>
      <w:b/>
      <w:bdr w:space="0" w:sz="0" w:color="auto" w:val="none"/>
      <w:shd w:fill="FFFFCC" w:color="auto" w:val="clear"/>
      <w:lang w:val="hr-HR"/>
    </w:rPr>
  </w:style>
  <w:style w:customStyle="true" w:styleId="PozadinaSvijetloCrvena" w:type="character">
    <w:name w:val="Pozadina_SvijetloCrvena"/>
    <w:basedOn w:val="eSPISCCParagraphDefaultFont"/>
    <w:rsid w:val="005572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72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5572E7"/>
    <w:rPr>
      <w:color w:val="808080"/>
      <w:bdr w:color="auto" w:space="0" w:sz="0" w:val="none"/>
      <w:shd w:color="auto" w:fill="auto" w:val="clear"/>
    </w:rPr>
  </w:style>
  <w:style w:customStyle="1" w:styleId="eSPISCCParagraphDefaultFont" w:type="character">
    <w:name w:val="eSPIS_CC_Paragraph Default Font"/>
    <w:basedOn w:val="Zadanifontodlomka"/>
    <w:rsid w:val="005572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72E7"/>
    <w:rPr>
      <w:b/>
      <w:bdr w:color="auto" w:space="0" w:sz="0" w:val="none"/>
      <w:shd w:color="auto" w:fill="FFFFCC" w:val="clear"/>
      <w:lang w:val="hr-HR"/>
    </w:rPr>
  </w:style>
  <w:style w:customStyle="1" w:styleId="PozadinaSvijetloCrvena" w:type="character">
    <w:name w:val="Pozadina_SvijetloCrvena"/>
    <w:basedOn w:val="eSPISCCParagraphDefaultFont"/>
    <w:rsid w:val="005572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72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St-300/2018</izvorni_sadrzaj>
    <derivirana_varijabla naziv="DomainObject.Predmet.OznakaBroj_1">St-300/2018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LOLOVITA j.d.o.o.</izvorni_sadrzaj>
    <derivirana_varijabla naziv="DomainObject.Predmet.ProtustrankaFormated_1">  LOLOVITA j.d.o.o.</derivirana_varijabla>
  </DomainObject.Predmet.ProtustrankaFormated>
  <DomainObject.Predmet.ProtustrankaFormatedOIB>
    <izvorni_sadrzaj>  LOLOVITA j.d.o.o., OIB 35173484445</izvorni_sadrzaj>
    <derivirana_varijabla naziv="DomainObject.Predmet.ProtustrankaFormatedOIB_1">  LOLOVITA j.d.o.o., OIB 35173484445</derivirana_varijabla>
  </DomainObject.Predmet.ProtustrankaFormatedOIB>
  <DomainObject.Predmet.ProtustrankaFormatedWithAdress>
    <izvorni_sadrzaj> LOLOVITA j.d.o.o., Brajdina 24, 51415 Lovran</izvorni_sadrzaj>
    <derivirana_varijabla naziv="DomainObject.Predmet.ProtustrankaFormatedWithAdress_1"> LOLOVITA j.d.o.o., Brajdina 24, 51415 Lovran</derivirana_varijabla>
  </DomainObject.Predmet.ProtustrankaFormatedWithAdress>
  <DomainObject.Predmet.ProtustrankaFormatedWithAdressOIB>
    <izvorni_sadrzaj> LOLOVITA j.d.o.o., OIB 35173484445, Brajdina 24, 51415 Lovran</izvorni_sadrzaj>
    <derivirana_varijabla naziv="DomainObject.Predmet.ProtustrankaFormatedWithAdressOIB_1"> LOLOVITA j.d.o.o., OIB 35173484445, Brajdina 24, 51415 Lovran</derivirana_varijabla>
  </DomainObject.Predmet.ProtustrankaFormatedWithAdressOIB>
  <DomainObject.Predmet.ProtustrankaWithAdress>
    <izvorni_sadrzaj>LOLOVITA j.d.o.o. Brajdina 24, 51415 Lovran</izvorni_sadrzaj>
    <derivirana_varijabla naziv="DomainObject.Predmet.ProtustrankaWithAdress_1">LOLOVITA j.d.o.o. Brajdina 24, 51415 Lovran</derivirana_varijabla>
  </DomainObject.Predmet.ProtustrankaWithAdress>
  <DomainObject.Predmet.ProtustrankaWithAdressOIB>
    <izvorni_sadrzaj>LOLOVITA j.d.o.o., OIB 35173484445, Brajdina 24, 51415 Lovran</izvorni_sadrzaj>
    <derivirana_varijabla naziv="DomainObject.Predmet.ProtustrankaWithAdressOIB_1">LOLOVITA j.d.o.o., OIB 35173484445, Brajdina 24, 51415 Lovran</derivirana_varijabla>
  </DomainObject.Predmet.ProtustrankaWithAdressOIB>
  <DomainObject.Predmet.ProtustrankaNazivFormated>
    <izvorni_sadrzaj>LOLOVITA j.d.o.o.</izvorni_sadrzaj>
    <derivirana_varijabla naziv="DomainObject.Predmet.ProtustrankaNazivFormated_1">LOLOVITA j.d.o.o.</derivirana_varijabla>
  </DomainObject.Predmet.ProtustrankaNazivFormated>
  <DomainObject.Predmet.ProtustrankaNazivFormatedOIB>
    <izvorni_sadrzaj>LOLOVITA j.d.o.o., OIB 35173484445</izvorni_sadrzaj>
    <derivirana_varijabla naziv="DomainObject.Predmet.ProtustrankaNazivFormatedOIB_1">LOLOVITA j.d.o.o., OIB 35173484445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LOLOVITA j.d.o.o.</item>
    </izvorni_sadrzaj>
    <derivirana_varijabla naziv="DomainObject.Predmet.ProtuStrankaListFormated_1">
      <item>LOLOVITA j.d.o.o.</item>
    </derivirana_varijabla>
  </DomainObject.Predmet.ProtuStrankaListFormated>
  <DomainObject.Predmet.ProtuStrankaListFormatedOIB>
    <izvorni_sadrzaj>
      <item>LOLOVITA j.d.o.o., OIB 35173484445</item>
    </izvorni_sadrzaj>
    <derivirana_varijabla naziv="DomainObject.Predmet.ProtuStrankaListFormatedOIB_1">
      <item>LOLOVITA j.d.o.o., OIB 35173484445</item>
    </derivirana_varijabla>
  </DomainObject.Predmet.ProtuStrankaListFormatedOIB>
  <DomainObject.Predmet.ProtuStrankaListFormatedWithAdress>
    <izvorni_sadrzaj>
      <item>LOLOVITA j.d.o.o., Brajdina 24, 51415 Lovran</item>
    </izvorni_sadrzaj>
    <derivirana_varijabla naziv="DomainObject.Predmet.ProtuStrankaListFormatedWithAdress_1">
      <item>LOLOVITA j.d.o.o., Brajdina 24, 51415 Lovran</item>
    </derivirana_varijabla>
  </DomainObject.Predmet.ProtuStrankaListFormatedWithAdress>
  <DomainObject.Predmet.ProtuStrankaListFormatedWithAdressOIB>
    <izvorni_sadrzaj>
      <item>LOLOVITA j.d.o.o., OIB 35173484445, Brajdina 24, 51415 Lovran</item>
    </izvorni_sadrzaj>
    <derivirana_varijabla naziv="DomainObject.Predmet.ProtuStrankaListFormatedWithAdressOIB_1">
      <item>LOLOVITA j.d.o.o., OIB 35173484445, Brajdina 24, 51415 Lovran</item>
    </derivirana_varijabla>
  </DomainObject.Predmet.ProtuStrankaListFormatedWithAdressOIB>
  <DomainObject.Predmet.ProtuStrankaListNazivFormated>
    <izvorni_sadrzaj>
      <item>LOLOVITA j.d.o.o.</item>
    </izvorni_sadrzaj>
    <derivirana_varijabla naziv="DomainObject.Predmet.ProtuStrankaListNazivFormated_1">
      <item>LOLOVITA j.d.o.o.</item>
    </derivirana_varijabla>
  </DomainObject.Predmet.ProtuStrankaListNazivFormated>
  <DomainObject.Predmet.ProtuStrankaListNazivFormatedOIB>
    <izvorni_sadrzaj>
      <item>LOLOVITA j.d.o.o., OIB 35173484445</item>
    </izvorni_sadrzaj>
    <derivirana_varijabla naziv="DomainObject.Predmet.ProtuStrankaListNazivFormatedOIB_1">
      <item>LOLOVITA j.d.o.o., OIB 35173484445</item>
    </derivirana_varijabla>
  </DomainObject.Predmet.ProtuStrankaListNazivFormatedOIB>
  <DomainObject.Predmet.OstaliListFormated>
    <izvorni_sadrzaj>
      <item>Leo Bukarica</item>
    </izvorni_sadrzaj>
    <derivirana_varijabla naziv="DomainObject.Predmet.OstaliListFormated_1">
      <item>Leo Bukarica</item>
    </derivirana_varijabla>
  </DomainObject.Predmet.OstaliListFormated>
  <DomainObject.Predmet.OstaliListFormatedOIB>
    <izvorni_sadrzaj>
      <item>Leo Bukarica, OIB 17118842467</item>
    </izvorni_sadrzaj>
    <derivirana_varijabla naziv="DomainObject.Predmet.OstaliListFormatedOIB_1">
      <item>Leo Bukarica, OIB 17118842467</item>
    </derivirana_varijabla>
  </DomainObject.Predmet.OstaliListFormatedOIB>
  <DomainObject.Predmet.OstaliListFormatedWithAdress>
    <izvorni_sadrzaj>
      <item>Leo Bukarica, Ulica Bože Milanovića 4, 51410 Opatija</item>
    </izvorni_sadrzaj>
    <derivirana_varijabla naziv="DomainObject.Predmet.OstaliListFormatedWithAdress_1">
      <item>Leo Bukarica, Ulica Bože Milanovića 4, 51410 Opatija</item>
    </derivirana_varijabla>
  </DomainObject.Predmet.OstaliListFormatedWithAdress>
  <DomainObject.Predmet.OstaliListFormatedWithAdressOIB>
    <izvorni_sadrzaj>
      <item>Leo Bukarica, OIB 17118842467, Ulica Bože Milanovića 4, 51410 Opatija</item>
    </izvorni_sadrzaj>
    <derivirana_varijabla naziv="DomainObject.Predmet.OstaliListFormatedWithAdressOIB_1">
      <item>Leo Bukarica, OIB 17118842467, Ulica Bože Milanovića 4, 51410 Opatija</item>
    </derivirana_varijabla>
  </DomainObject.Predmet.OstaliListFormatedWithAdressOIB>
  <DomainObject.Predmet.OstaliListNazivFormated>
    <izvorni_sadrzaj>
      <item>Leo Bukarica</item>
    </izvorni_sadrzaj>
    <derivirana_varijabla naziv="DomainObject.Predmet.OstaliListNazivFormated_1">
      <item>Leo Bukarica</item>
    </derivirana_varijabla>
  </DomainObject.Predmet.OstaliListNazivFormated>
  <DomainObject.Predmet.OstaliListNazivFormatedOIB>
    <izvorni_sadrzaj>
      <item>Leo Bukarica, OIB 17118842467</item>
    </izvorni_sadrzaj>
    <derivirana_varijabla naziv="DomainObject.Predmet.OstaliListNazivFormatedOIB_1">
      <item>Leo Bukarica, OIB 17118842467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LOLOVITA j.d.o.o.</izvorni_sadrzaj>
    <derivirana_varijabla naziv="DomainObject.Predmet.ProtustrankaIDrugi_1">LOLOVITA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LOLOVITA j.d.o.o., OIB 35173484445, Brajdina 24, 51415 Lovran</izvorni_sadrzaj>
    <derivirana_varijabla naziv="DomainObject.Predmet.ProtustrankaIDrugiAdressOIB_1">LOLOVITA j.d.o.o., OIB 35173484445, Brajdina 24,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LOLOVITA j.d.o.o.</item>
      <item>Leo Bukarica</item>
    </izvorni_sadrzaj>
    <derivirana_varijabla naziv="DomainObject.Predmet.SudioniciListNaziv_1">
      <item>FINA  Rijeka</item>
      <item>LOLOVITA j.d.o.o.</item>
      <item>Leo Bukarica</item>
    </derivirana_varijabla>
  </DomainObject.Predmet.SudioniciListNaziv>
  <DomainObject.Predmet.SudioniciListAdressOIB>
    <izvorni_sadrzaj>
      <item>FINA  Rijeka, OIB 85821130368, Frana Kurelca 8,51000 Rijeka</item>
      <item>LOLOVITA j.d.o.o., OIB 35173484445, Brajdina 24,51415 Lovran</item>
      <item>Leo Bukarica, OIB 17118842467, Ulica Bože Milanovića 4,51410 Opatija</item>
    </izvorni_sadrzaj>
    <derivirana_varijabla naziv="DomainObject.Predmet.SudioniciListAdressOIB_1">
      <item>FINA  Rijeka, OIB 85821130368, Frana Kurelca 8,51000 Rijeka</item>
      <item>LOLOVITA j.d.o.o., OIB 35173484445, Brajdina 24,51415 Lovran</item>
      <item>Leo Bukarica, OIB 17118842467, Ulica Bože Milanovića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35173484445</item>
      <item>, OIB 17118842467</item>
    </izvorni_sadrzaj>
    <derivirana_varijabla naziv="DomainObject.Predmet.SudioniciListNazivOIB_1">
      <item>, OIB 85821130368</item>
      <item>, OIB 35173484445</item>
      <item>, OIB 17118842467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0011F0-4A87-4691-A8D1-4EB176A063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1154</properties:Words>
  <properties:Characters>6535</properties:Characters>
  <properties:Lines>128</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2018-10-03T11:27:00Z</dcterms:created>
  <dc:creator>dcmelik</dc:creator>
  <cp:lastModifiedBy>Jasna Radulović</cp:lastModifiedBy>
  <cp:lastPrinted>2018-10-03T11:20:00Z</cp:lastPrinted>
  <dcterms:modified xmlns:xsi="http://www.w3.org/2001/XMLSchema-instance" xsi:type="dcterms:W3CDTF">2018-10-03T11:29:00Z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(300-18 NOVO SZ-15. ČL.132.docx)</vt:lpwstr>
  </prop:property>
  <prop:property name="CC_coloring" pid="4" fmtid="{D5CDD505-2E9C-101B-9397-08002B2CF9AE}">
    <vt:bool>false</vt:bool>
  </prop:property>
  <prop:property name="BrojStranica" pid="5" fmtid="{D5CDD505-2E9C-101B-9397-08002B2CF9AE}">
    <vt:i4>3</vt:i4>
  </prop:property>
</prop:Properties>
</file>