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64f2" w14:paraId="f3664f2" w:rsidRDefault="0072613F" w:rsidP="00DD3BC1" w:rsidR="00DD3BC1">
      <w:pPr>
        <w:pStyle w:val="Bezproreda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>EURO OPREMA</w:t>
      </w:r>
      <w:r w:rsidR="00DD3BC1">
        <w:rPr>
          <w:b/>
          <w:sz w:val="24"/>
          <w:szCs w:val="24"/>
        </w:rPr>
        <w:t xml:space="preserve">  d.o.o. u stečaju</w:t>
      </w:r>
    </w:p>
    <w:p w:rsidRDefault="0072613F" w:rsidP="00DD3BC1" w:rsidR="00DD3BC1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Zagreb, 5. Trnjanski nasip 23</w:t>
      </w:r>
      <w:r w:rsidR="00DD3BC1">
        <w:rPr>
          <w:b/>
          <w:sz w:val="24"/>
          <w:szCs w:val="24"/>
        </w:rPr>
        <w:t xml:space="preserve"> </w:t>
      </w:r>
    </w:p>
    <w:p w:rsidRDefault="00DD3BC1" w:rsidP="00DD3BC1" w:rsidR="00DD3BC1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OIB </w:t>
      </w:r>
      <w:r w:rsidR="0072613F">
        <w:rPr>
          <w:b/>
          <w:sz w:val="24"/>
          <w:szCs w:val="24"/>
        </w:rPr>
        <w:t>29538074286</w:t>
      </w:r>
      <w:r>
        <w:rPr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</w:p>
    <w:p w:rsidRDefault="00DD3BC1" w:rsidP="00DD3BC1" w:rsidR="00DD3BC1">
      <w:pPr>
        <w:pStyle w:val="Bezproreda"/>
        <w:rPr>
          <w:b/>
          <w:sz w:val="24"/>
          <w:szCs w:val="24"/>
        </w:rPr>
      </w:pPr>
    </w:p>
    <w:p w:rsidRDefault="00DD3BC1" w:rsidP="00DD3BC1" w:rsidR="00DD3BC1">
      <w:pPr>
        <w:pStyle w:val="Bezproreda"/>
        <w:jc w:val="center"/>
        <w:rPr>
          <w:b/>
          <w:sz w:val="24"/>
          <w:szCs w:val="24"/>
        </w:rPr>
      </w:pPr>
    </w:p>
    <w:p w:rsidRDefault="00DD3BC1" w:rsidP="00DD3BC1" w:rsidR="00DD3BC1">
      <w:pPr>
        <w:pStyle w:val="Bezproreda"/>
        <w:jc w:val="center"/>
        <w:rPr>
          <w:b/>
          <w:sz w:val="24"/>
          <w:szCs w:val="24"/>
        </w:rPr>
      </w:pPr>
    </w:p>
    <w:p w:rsidRDefault="00DD3BC1" w:rsidP="00DD3BC1" w:rsidR="00DD3BC1">
      <w:pPr>
        <w:jc w:val="center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 xml:space="preserve">                                                               </w:t>
      </w:r>
    </w:p>
    <w:p w:rsidRDefault="00DD3BC1" w:rsidP="00DD3BC1" w:rsidR="00DD3BC1">
      <w:pPr>
        <w:pStyle w:val="Naslov1"/>
        <w:rPr>
          <w:rFonts w:hAnsiTheme="minorHAnsi" w:asciiTheme="minorHAnsi"/>
          <w:color w:val="auto"/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 xml:space="preserve"> </w:t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rFonts w:hAnsiTheme="minorHAnsi" w:asciiTheme="minorHAnsi"/>
          <w:color w:val="auto"/>
          <w:sz w:val="24"/>
          <w:szCs w:val="24"/>
          <w:lang w:val="pl-PL"/>
        </w:rPr>
        <w:tab/>
      </w:r>
      <w:r w:rsidR="003E085C">
        <w:rPr>
          <w:rFonts w:hAnsiTheme="minorHAnsi" w:asciiTheme="minorHAnsi"/>
          <w:color w:val="auto"/>
          <w:sz w:val="24"/>
          <w:szCs w:val="24"/>
          <w:lang w:val="pl-PL"/>
        </w:rPr>
        <w:tab/>
      </w:r>
      <w:r>
        <w:rPr>
          <w:rFonts w:hAnsiTheme="minorHAnsi" w:asciiTheme="minorHAnsi"/>
          <w:color w:val="auto"/>
          <w:sz w:val="24"/>
          <w:szCs w:val="24"/>
          <w:lang w:val="pl-PL"/>
        </w:rPr>
        <w:t>TRGOVAČKI SUD U ZAGREBU</w:t>
      </w:r>
    </w:p>
    <w:p w:rsidRDefault="00DD3BC1" w:rsidP="0072613F" w:rsidR="00DD3BC1">
      <w:pPr>
        <w:pStyle w:val="Naslov1"/>
        <w:rPr>
          <w:lang w:val="pl-PL"/>
        </w:rPr>
      </w:pPr>
      <w:r>
        <w:rPr>
          <w:rFonts w:hAnsiTheme="minorHAnsi" w:asciiTheme="minorHAnsi"/>
          <w:color w:val="auto"/>
          <w:sz w:val="24"/>
          <w:szCs w:val="24"/>
          <w:lang w:val="pl-PL"/>
        </w:rPr>
        <w:tab/>
      </w:r>
      <w:r>
        <w:rPr>
          <w:rFonts w:hAnsiTheme="minorHAnsi" w:asciiTheme="minorHAnsi"/>
          <w:color w:val="auto"/>
          <w:sz w:val="24"/>
          <w:szCs w:val="24"/>
          <w:lang w:val="pl-PL"/>
        </w:rPr>
        <w:tab/>
        <w:t xml:space="preserve">                                                                   </w:t>
      </w:r>
    </w:p>
    <w:p w:rsidRDefault="00DD3BC1" w:rsidP="003E085C" w:rsidR="003E085C" w:rsidRPr="00FF5BD4">
      <w:pPr>
        <w:pStyle w:val="Bezproreda"/>
        <w:ind w:left="5760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 xml:space="preserve">                                                                                             </w:t>
      </w:r>
      <w:r w:rsidR="003E085C" w:rsidRPr="00FF5BD4">
        <w:rPr>
          <w:b/>
          <w:sz w:val="24"/>
          <w:szCs w:val="24"/>
          <w:lang w:val="pl-PL"/>
        </w:rPr>
        <w:t xml:space="preserve">                                                                          </w:t>
      </w:r>
      <w:r w:rsidR="003E085C">
        <w:rPr>
          <w:b/>
          <w:sz w:val="24"/>
          <w:szCs w:val="24"/>
          <w:lang w:val="pl-PL"/>
        </w:rPr>
        <w:t xml:space="preserve">                            </w:t>
      </w:r>
      <w:r w:rsidR="003E085C" w:rsidRPr="00FF5BD4">
        <w:rPr>
          <w:b/>
          <w:sz w:val="24"/>
          <w:szCs w:val="24"/>
          <w:lang w:val="pl-PL"/>
        </w:rPr>
        <w:t>na posl.br. St-5913/2016</w:t>
      </w:r>
    </w:p>
    <w:p w:rsidRDefault="003E085C" w:rsidP="003E085C" w:rsidR="003E085C">
      <w:pPr>
        <w:pStyle w:val="Bezproreda"/>
        <w:rPr>
          <w:b/>
          <w:sz w:val="24"/>
          <w:szCs w:val="24"/>
          <w:lang w:val="pl-PL"/>
        </w:rPr>
      </w:pPr>
      <w:r w:rsidRPr="00FF5BD4">
        <w:rPr>
          <w:b/>
          <w:sz w:val="24"/>
          <w:szCs w:val="24"/>
          <w:lang w:val="pl-PL"/>
        </w:rPr>
        <w:t xml:space="preserve">                                                                              </w:t>
      </w:r>
      <w:r>
        <w:rPr>
          <w:b/>
          <w:sz w:val="24"/>
          <w:szCs w:val="24"/>
          <w:lang w:val="pl-PL"/>
        </w:rPr>
        <w:t xml:space="preserve">                            </w:t>
      </w:r>
      <w:r w:rsidRPr="00FF5BD4">
        <w:rPr>
          <w:b/>
          <w:sz w:val="24"/>
          <w:szCs w:val="24"/>
          <w:lang w:val="pl-PL"/>
        </w:rPr>
        <w:t>-------------------------------</w:t>
      </w:r>
      <w:r>
        <w:rPr>
          <w:b/>
          <w:sz w:val="24"/>
          <w:szCs w:val="24"/>
          <w:lang w:val="pl-PL"/>
        </w:rPr>
        <w:t>---</w:t>
      </w:r>
      <w:r w:rsidRPr="00FF5BD4">
        <w:rPr>
          <w:b/>
          <w:sz w:val="24"/>
          <w:szCs w:val="24"/>
          <w:lang w:val="pl-PL"/>
        </w:rPr>
        <w:t>--</w:t>
      </w:r>
    </w:p>
    <w:p w:rsidRDefault="003E085C" w:rsidP="003E085C" w:rsidR="003E085C" w:rsidRPr="00FF5BD4">
      <w:pPr>
        <w:pStyle w:val="Bezproreda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  <w:t xml:space="preserve">             Sudac:  Ivana Koštarić Fegeš</w:t>
      </w:r>
    </w:p>
    <w:p w:rsidRDefault="00DD3BC1" w:rsidP="00DD3BC1" w:rsidR="00DD3BC1">
      <w:pPr>
        <w:rPr>
          <w:b/>
          <w:sz w:val="24"/>
          <w:szCs w:val="24"/>
          <w:lang w:val="pl-PL"/>
        </w:rPr>
      </w:pPr>
    </w:p>
    <w:p w:rsidRDefault="009B3703" w:rsidP="009B3703" w:rsidR="009B3703">
      <w:pPr>
        <w:rPr>
          <w:b/>
          <w:sz w:val="24"/>
          <w:szCs w:val="24"/>
          <w:lang w:val="pl-PL"/>
        </w:rPr>
      </w:pPr>
    </w:p>
    <w:p w:rsidRDefault="00FE25CF" w:rsidP="00FE25CF" w:rsidR="00FE25CF" w:rsidRPr="00FE25CF">
      <w:pPr>
        <w:pStyle w:val="Bezproreda"/>
        <w:jc w:val="center"/>
        <w:rPr>
          <w:b/>
          <w:sz w:val="24"/>
          <w:szCs w:val="24"/>
        </w:rPr>
      </w:pPr>
      <w:r w:rsidRPr="00FE25CF">
        <w:rPr>
          <w:b/>
          <w:sz w:val="24"/>
          <w:szCs w:val="24"/>
        </w:rPr>
        <w:t>PODNESAK STEČAJNOG UPRAVITELJA</w:t>
      </w:r>
    </w:p>
    <w:p w:rsidRDefault="00FE25CF" w:rsidP="00FE25CF" w:rsidR="00FE25CF" w:rsidRPr="00FE25CF">
      <w:pPr>
        <w:pStyle w:val="Bezproreda"/>
        <w:jc w:val="center"/>
        <w:rPr>
          <w:b/>
          <w:sz w:val="24"/>
          <w:szCs w:val="24"/>
        </w:rPr>
      </w:pPr>
      <w:r w:rsidRPr="00FE25CF">
        <w:rPr>
          <w:b/>
          <w:sz w:val="24"/>
          <w:szCs w:val="24"/>
        </w:rPr>
        <w:t>-------------------------------------------------------------------------------------------------------------------------------</w:t>
      </w:r>
    </w:p>
    <w:p w:rsidRDefault="00C3467C" w:rsidP="00EE332E" w:rsidR="00C346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Ovim podneskom stečajni upravitelj izvješćuje sud i vjerovnike da je nakon predaje Izvješća o tijeku stečajnog postupka i stanju stečajne mase </w:t>
      </w:r>
      <w:r w:rsidR="00AD48A5">
        <w:rPr>
          <w:sz w:val="24"/>
          <w:szCs w:val="24"/>
        </w:rPr>
        <w:t xml:space="preserve">od </w:t>
      </w:r>
      <w:r>
        <w:rPr>
          <w:sz w:val="24"/>
          <w:szCs w:val="24"/>
        </w:rPr>
        <w:t xml:space="preserve">22.08.2018.g., stečajni dužnik naplatio dio potraživanja od dužnika BAR EQUIP j.d.o.o. Zagreb </w:t>
      </w:r>
      <w:r w:rsidR="00AD48A5">
        <w:rPr>
          <w:sz w:val="24"/>
          <w:szCs w:val="24"/>
        </w:rPr>
        <w:t xml:space="preserve">u </w:t>
      </w:r>
      <w:r>
        <w:rPr>
          <w:sz w:val="24"/>
          <w:szCs w:val="24"/>
        </w:rPr>
        <w:t>iznos</w:t>
      </w:r>
      <w:r w:rsidR="00AD48A5">
        <w:rPr>
          <w:sz w:val="24"/>
          <w:szCs w:val="24"/>
        </w:rPr>
        <w:t>u</w:t>
      </w:r>
      <w:r>
        <w:rPr>
          <w:sz w:val="24"/>
          <w:szCs w:val="24"/>
        </w:rPr>
        <w:t xml:space="preserve"> od 10.000,00 kn, te iznos od 1</w:t>
      </w:r>
      <w:r w:rsidR="00866F82">
        <w:rPr>
          <w:sz w:val="24"/>
          <w:szCs w:val="24"/>
        </w:rPr>
        <w:t>.</w:t>
      </w:r>
      <w:r>
        <w:rPr>
          <w:sz w:val="24"/>
          <w:szCs w:val="24"/>
        </w:rPr>
        <w:t>055,28 kn od dužnika “Val Color” vl. Igor Valčić</w:t>
      </w:r>
      <w:r w:rsidR="00AD48A5">
        <w:rPr>
          <w:sz w:val="24"/>
          <w:szCs w:val="24"/>
        </w:rPr>
        <w:t xml:space="preserve"> iz Zadra, </w:t>
      </w:r>
      <w:r>
        <w:rPr>
          <w:sz w:val="24"/>
          <w:szCs w:val="24"/>
        </w:rPr>
        <w:t xml:space="preserve">temeljem rješenja o ovrsi br. </w:t>
      </w:r>
      <w:r w:rsidR="00AD48A5">
        <w:rPr>
          <w:sz w:val="24"/>
          <w:szCs w:val="24"/>
        </w:rPr>
        <w:t>O</w:t>
      </w:r>
      <w:r>
        <w:rPr>
          <w:sz w:val="24"/>
          <w:szCs w:val="24"/>
        </w:rPr>
        <w:t>vrv-148/18 J</w:t>
      </w:r>
      <w:r w:rsidR="00AD48A5">
        <w:rPr>
          <w:sz w:val="24"/>
          <w:szCs w:val="24"/>
        </w:rPr>
        <w:t xml:space="preserve">avnog bilježnika </w:t>
      </w:r>
      <w:r>
        <w:rPr>
          <w:sz w:val="24"/>
          <w:szCs w:val="24"/>
        </w:rPr>
        <w:t xml:space="preserve">Suzane </w:t>
      </w:r>
      <w:r w:rsidR="00591D3E">
        <w:rPr>
          <w:sz w:val="24"/>
          <w:szCs w:val="24"/>
        </w:rPr>
        <w:t>H</w:t>
      </w:r>
      <w:r>
        <w:rPr>
          <w:sz w:val="24"/>
          <w:szCs w:val="24"/>
        </w:rPr>
        <w:t>rabra iz Za</w:t>
      </w:r>
      <w:r w:rsidR="00866F82">
        <w:rPr>
          <w:sz w:val="24"/>
          <w:szCs w:val="24"/>
        </w:rPr>
        <w:t>dra</w:t>
      </w:r>
      <w:r>
        <w:rPr>
          <w:sz w:val="24"/>
          <w:szCs w:val="24"/>
        </w:rPr>
        <w:t>.</w:t>
      </w:r>
    </w:p>
    <w:p w:rsidRDefault="00AD48A5" w:rsidP="00EE332E" w:rsidR="00AD48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 navedenom rješenju o ovrsi, potraživanje dužnika “Val Color” vl. Igor Valčić je u cijelosti naplaćeno </w:t>
      </w:r>
      <w:r w:rsidRPr="00AD48A5">
        <w:rPr>
          <w:i/>
          <w:sz w:val="24"/>
          <w:szCs w:val="24"/>
        </w:rPr>
        <w:t>(glavnica, kamate</w:t>
      </w:r>
      <w:r>
        <w:rPr>
          <w:i/>
          <w:sz w:val="24"/>
          <w:szCs w:val="24"/>
        </w:rPr>
        <w:t xml:space="preserve"> i</w:t>
      </w:r>
      <w:r w:rsidRPr="00AD48A5">
        <w:rPr>
          <w:i/>
          <w:sz w:val="24"/>
          <w:szCs w:val="24"/>
        </w:rPr>
        <w:t xml:space="preserve"> troškovi),</w:t>
      </w:r>
      <w:r>
        <w:rPr>
          <w:sz w:val="24"/>
          <w:szCs w:val="24"/>
        </w:rPr>
        <w:t xml:space="preserve"> te je ovaj postupak okončan.</w:t>
      </w:r>
    </w:p>
    <w:p w:rsidRDefault="00AD48A5" w:rsidP="00EE332E" w:rsidR="00C3467C" w:rsidRPr="00C3467C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C3467C" w:rsidRPr="00C3467C">
        <w:rPr>
          <w:b/>
          <w:sz w:val="24"/>
          <w:szCs w:val="24"/>
        </w:rPr>
        <w:t xml:space="preserve">Stanje žiro računa na dan 31.08.2018.g. iznosi </w:t>
      </w:r>
      <w:r>
        <w:rPr>
          <w:b/>
          <w:sz w:val="24"/>
          <w:szCs w:val="24"/>
        </w:rPr>
        <w:t xml:space="preserve"> </w:t>
      </w:r>
      <w:r w:rsidR="00C3467C" w:rsidRPr="00C3467C">
        <w:rPr>
          <w:b/>
          <w:sz w:val="24"/>
          <w:szCs w:val="24"/>
        </w:rPr>
        <w:t>101.675,76 kn.</w:t>
      </w:r>
    </w:p>
    <w:p w:rsidRDefault="00C3467C" w:rsidP="00EE332E" w:rsidR="00C3467C" w:rsidRPr="00C3467C">
      <w:pPr>
        <w:jc w:val="both"/>
        <w:rPr>
          <w:i/>
          <w:sz w:val="24"/>
          <w:szCs w:val="24"/>
        </w:rPr>
      </w:pPr>
      <w:r w:rsidRPr="00C3467C">
        <w:rPr>
          <w:i/>
          <w:sz w:val="24"/>
          <w:szCs w:val="24"/>
        </w:rPr>
        <w:t>Prilog: Izvod žiro računa</w:t>
      </w:r>
    </w:p>
    <w:p w:rsidRDefault="00C3467C" w:rsidP="00EE332E" w:rsidR="00C3467C">
      <w:pPr>
        <w:jc w:val="both"/>
        <w:rPr>
          <w:sz w:val="24"/>
          <w:szCs w:val="24"/>
        </w:rPr>
      </w:pPr>
    </w:p>
    <w:p w:rsidRDefault="003E085C" w:rsidP="00EE332E" w:rsidR="00EE332E">
      <w:pPr>
        <w:pStyle w:val="Bezproreda"/>
        <w:rPr>
          <w:rFonts w:cs="Arial"/>
          <w:sz w:val="24"/>
          <w:szCs w:val="24"/>
          <w:lang w:val="pl-PL"/>
        </w:rPr>
      </w:pPr>
      <w:r>
        <w:rPr>
          <w:rFonts w:cs="Arial"/>
          <w:sz w:val="24"/>
          <w:szCs w:val="24"/>
          <w:lang w:val="pl-PL"/>
        </w:rPr>
        <w:t xml:space="preserve">U Zagrebu, </w:t>
      </w:r>
      <w:r w:rsidR="00591D3E">
        <w:rPr>
          <w:rFonts w:cs="Arial"/>
          <w:sz w:val="24"/>
          <w:szCs w:val="24"/>
          <w:lang w:val="pl-PL"/>
        </w:rPr>
        <w:t xml:space="preserve"> 05</w:t>
      </w:r>
      <w:r>
        <w:rPr>
          <w:rFonts w:cs="Arial"/>
          <w:sz w:val="24"/>
          <w:szCs w:val="24"/>
          <w:lang w:val="pl-PL"/>
        </w:rPr>
        <w:t xml:space="preserve">. </w:t>
      </w:r>
      <w:r w:rsidR="00591D3E">
        <w:rPr>
          <w:rFonts w:cs="Arial"/>
          <w:sz w:val="24"/>
          <w:szCs w:val="24"/>
          <w:lang w:val="pl-PL"/>
        </w:rPr>
        <w:t>rujna</w:t>
      </w:r>
      <w:r w:rsidR="00511A73">
        <w:rPr>
          <w:rFonts w:cs="Arial"/>
          <w:sz w:val="24"/>
          <w:szCs w:val="24"/>
          <w:lang w:val="pl-PL"/>
        </w:rPr>
        <w:t xml:space="preserve"> </w:t>
      </w:r>
      <w:r w:rsidR="00EE332E">
        <w:rPr>
          <w:rFonts w:cs="Arial"/>
          <w:sz w:val="24"/>
          <w:szCs w:val="24"/>
          <w:lang w:val="pl-PL"/>
        </w:rPr>
        <w:t>201</w:t>
      </w:r>
      <w:r>
        <w:rPr>
          <w:rFonts w:cs="Arial"/>
          <w:sz w:val="24"/>
          <w:szCs w:val="24"/>
          <w:lang w:val="pl-PL"/>
        </w:rPr>
        <w:t>8</w:t>
      </w:r>
      <w:r w:rsidR="00EE332E">
        <w:rPr>
          <w:rFonts w:cs="Arial"/>
          <w:sz w:val="24"/>
          <w:szCs w:val="24"/>
          <w:lang w:val="pl-PL"/>
        </w:rPr>
        <w:t>.g.</w:t>
      </w:r>
      <w:r w:rsidR="00EE332E">
        <w:rPr>
          <w:rFonts w:cs="Arial"/>
          <w:sz w:val="24"/>
          <w:szCs w:val="24"/>
          <w:lang w:val="pl-PL"/>
        </w:rPr>
        <w:tab/>
      </w:r>
      <w:r w:rsidR="00EE332E">
        <w:rPr>
          <w:rFonts w:cs="Arial"/>
          <w:sz w:val="24"/>
          <w:szCs w:val="24"/>
          <w:lang w:val="pl-PL"/>
        </w:rPr>
        <w:tab/>
      </w:r>
      <w:r w:rsidR="00EE332E">
        <w:rPr>
          <w:rFonts w:cs="Arial"/>
          <w:sz w:val="24"/>
          <w:szCs w:val="24"/>
          <w:lang w:val="pl-PL"/>
        </w:rPr>
        <w:tab/>
      </w:r>
      <w:r w:rsidR="00EE332E">
        <w:rPr>
          <w:rFonts w:cs="Arial"/>
          <w:sz w:val="24"/>
          <w:szCs w:val="24"/>
          <w:lang w:val="pl-PL"/>
        </w:rPr>
        <w:tab/>
        <w:t xml:space="preserve">                </w:t>
      </w:r>
      <w:r w:rsidR="00511A73">
        <w:rPr>
          <w:rFonts w:cs="Arial"/>
          <w:sz w:val="24"/>
          <w:szCs w:val="24"/>
          <w:lang w:val="pl-PL"/>
        </w:rPr>
        <w:t xml:space="preserve">             </w:t>
      </w:r>
      <w:r w:rsidR="00EE332E">
        <w:rPr>
          <w:rFonts w:cs="Arial"/>
          <w:sz w:val="24"/>
          <w:szCs w:val="24"/>
          <w:lang w:val="pl-PL"/>
        </w:rPr>
        <w:t xml:space="preserve">         Stečajni upravitelj</w:t>
      </w:r>
    </w:p>
    <w:p w:rsidRDefault="00EE332E" w:rsidP="00EE332E" w:rsidR="00EE332E">
      <w:pPr>
        <w:pStyle w:val="Bezproreda"/>
        <w:rPr>
          <w:rFonts w:cs="Arial"/>
          <w:sz w:val="24"/>
          <w:szCs w:val="24"/>
          <w:lang w:val="pl-PL"/>
        </w:rPr>
      </w:pPr>
      <w:r>
        <w:rPr>
          <w:rFonts w:cs="Arial"/>
          <w:sz w:val="24"/>
          <w:szCs w:val="24"/>
          <w:lang w:val="pl-PL"/>
        </w:rPr>
        <w:t xml:space="preserve">                                                                                                                                   Perica Mitrović, ipl.iur.</w:t>
      </w:r>
    </w:p>
    <w:sectPr w:rsidSect="00456A81" w:rsidR="00EE33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0E7" w:rsidP="004D3752" w:rsidR="00B330E7">
      <w:pPr>
        <w:spacing w:lineRule="auto" w:line="240" w:after="0"/>
      </w:pPr>
      <w:r>
        <w:separator/>
      </w:r>
    </w:p>
  </w:endnote>
  <w:endnote w:id="0" w:type="continuationSeparator">
    <w:p w:rsidRDefault="00B330E7" w:rsidP="004D3752" w:rsidR="00B330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80" w:rsidR="001C2D8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80" w:rsidR="001C2D8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80" w:rsidR="001C2D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0E7" w:rsidP="004D3752" w:rsidR="00B330E7">
      <w:pPr>
        <w:spacing w:lineRule="auto" w:line="240" w:after="0"/>
      </w:pPr>
      <w:r>
        <w:separator/>
      </w:r>
    </w:p>
  </w:footnote>
  <w:footnote w:id="0" w:type="continuationSeparator">
    <w:p w:rsidRDefault="00B330E7" w:rsidP="004D3752" w:rsidR="00B330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80" w:rsidR="001C2D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80" w:rsidR="001C2D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80" w:rsidR="001C2D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3204C"/>
    <w:multiLevelType w:val="hybridMultilevel"/>
    <w:tmpl w:val="444221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CF6644"/>
    <w:multiLevelType w:val="hybridMultilevel"/>
    <w:tmpl w:val="4E8E298E"/>
    <w:lvl w:tplc="56D24A0E" w:ilvl="0">
      <w:numFmt w:val="bullet"/>
      <w:lvlText w:val="-"/>
      <w:lvlJc w:val="left"/>
      <w:pPr>
        <w:ind w:hanging="360" w:left="502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E655FEF"/>
    <w:multiLevelType w:val="hybridMultilevel"/>
    <w:tmpl w:val="E8E8ADD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F45D28"/>
    <w:multiLevelType w:val="hybridMultilevel"/>
    <w:tmpl w:val="E06E7480"/>
    <w:lvl w:tplc="B17A1E12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A36E54"/>
    <w:multiLevelType w:val="hybridMultilevel"/>
    <w:tmpl w:val="E8E8ADD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642E64"/>
    <w:multiLevelType w:val="hybridMultilevel"/>
    <w:tmpl w:val="33EE7B74"/>
    <w:lvl w:tplc="3B06A778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DE7341D"/>
    <w:multiLevelType w:val="multilevel"/>
    <w:tmpl w:val="701C7DE0"/>
    <w:lvl w:ilvl="0">
      <w:start w:val="5"/>
      <w:numFmt w:val="decimal"/>
      <w:lvlText w:val="%1."/>
      <w:lvlJc w:val="left"/>
      <w:pPr>
        <w:ind w:hanging="360" w:left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84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hanging="720" w:left="123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hanging="720" w:left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6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07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490"/>
      </w:pPr>
      <w:rPr>
        <w:rFonts w:hint="default"/>
      </w:rPr>
    </w:lvl>
  </w:abstractNum>
  <w:abstractNum w:abstractNumId="7">
    <w:nsid w:val="6C59508A"/>
    <w:multiLevelType w:val="hybridMultilevel"/>
    <w:tmpl w:val="478C242E"/>
    <w:lvl w:tplc="8348E2E6" w:ilvl="0">
      <w:start w:val="2"/>
      <w:numFmt w:val="upperRoman"/>
      <w:lvlText w:val="%1."/>
      <w:lvlJc w:val="left"/>
      <w:pPr>
        <w:ind w:hanging="720" w:left="108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B75B6D"/>
    <w:multiLevelType w:val="hybridMultilevel"/>
    <w:tmpl w:val="467A3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4FC"/>
    <w:rsid w:val="00002956"/>
    <w:rsid w:val="00006752"/>
    <w:rsid w:val="0001278B"/>
    <w:rsid w:val="000171A2"/>
    <w:rsid w:val="00017C5F"/>
    <w:rsid w:val="00023440"/>
    <w:rsid w:val="000239B8"/>
    <w:rsid w:val="000261FF"/>
    <w:rsid w:val="000266F9"/>
    <w:rsid w:val="00027B61"/>
    <w:rsid w:val="00030F91"/>
    <w:rsid w:val="00035455"/>
    <w:rsid w:val="00037722"/>
    <w:rsid w:val="00042B67"/>
    <w:rsid w:val="00044DB9"/>
    <w:rsid w:val="000569FF"/>
    <w:rsid w:val="00056CE5"/>
    <w:rsid w:val="000612D0"/>
    <w:rsid w:val="0006259F"/>
    <w:rsid w:val="00067CA5"/>
    <w:rsid w:val="00072F3E"/>
    <w:rsid w:val="00076256"/>
    <w:rsid w:val="0008579F"/>
    <w:rsid w:val="00091711"/>
    <w:rsid w:val="00095163"/>
    <w:rsid w:val="000958A2"/>
    <w:rsid w:val="000A09D3"/>
    <w:rsid w:val="000A4E52"/>
    <w:rsid w:val="000A54B5"/>
    <w:rsid w:val="000A54BB"/>
    <w:rsid w:val="000A6A71"/>
    <w:rsid w:val="000A7224"/>
    <w:rsid w:val="000D0B9E"/>
    <w:rsid w:val="000D2AA6"/>
    <w:rsid w:val="000D3DF7"/>
    <w:rsid w:val="000D401E"/>
    <w:rsid w:val="000E46B4"/>
    <w:rsid w:val="000E47B8"/>
    <w:rsid w:val="000F09F3"/>
    <w:rsid w:val="000F384B"/>
    <w:rsid w:val="000F4061"/>
    <w:rsid w:val="00106EB8"/>
    <w:rsid w:val="00107566"/>
    <w:rsid w:val="00110469"/>
    <w:rsid w:val="00111849"/>
    <w:rsid w:val="001130A8"/>
    <w:rsid w:val="0011733E"/>
    <w:rsid w:val="00124986"/>
    <w:rsid w:val="0012797E"/>
    <w:rsid w:val="00133DAF"/>
    <w:rsid w:val="0013478C"/>
    <w:rsid w:val="0013762C"/>
    <w:rsid w:val="001401E2"/>
    <w:rsid w:val="00145387"/>
    <w:rsid w:val="001511AA"/>
    <w:rsid w:val="00152D15"/>
    <w:rsid w:val="00154776"/>
    <w:rsid w:val="0015772E"/>
    <w:rsid w:val="00161712"/>
    <w:rsid w:val="001629E5"/>
    <w:rsid w:val="001730A3"/>
    <w:rsid w:val="00183A86"/>
    <w:rsid w:val="00186C84"/>
    <w:rsid w:val="001A1CB7"/>
    <w:rsid w:val="001A7E77"/>
    <w:rsid w:val="001C2D80"/>
    <w:rsid w:val="001D2657"/>
    <w:rsid w:val="001E0509"/>
    <w:rsid w:val="001E1E68"/>
    <w:rsid w:val="001F01D0"/>
    <w:rsid w:val="001F42DB"/>
    <w:rsid w:val="00204412"/>
    <w:rsid w:val="00205DC2"/>
    <w:rsid w:val="00207DD7"/>
    <w:rsid w:val="002122DB"/>
    <w:rsid w:val="00213AD2"/>
    <w:rsid w:val="00214792"/>
    <w:rsid w:val="00223A65"/>
    <w:rsid w:val="002332F3"/>
    <w:rsid w:val="00252623"/>
    <w:rsid w:val="00253243"/>
    <w:rsid w:val="002555E5"/>
    <w:rsid w:val="002562CE"/>
    <w:rsid w:val="00260795"/>
    <w:rsid w:val="00262CF1"/>
    <w:rsid w:val="0026339C"/>
    <w:rsid w:val="00266540"/>
    <w:rsid w:val="002742C8"/>
    <w:rsid w:val="00282A8A"/>
    <w:rsid w:val="00293767"/>
    <w:rsid w:val="002946E0"/>
    <w:rsid w:val="00294EA5"/>
    <w:rsid w:val="00296AD9"/>
    <w:rsid w:val="002B083B"/>
    <w:rsid w:val="002B1639"/>
    <w:rsid w:val="002B185F"/>
    <w:rsid w:val="002B1DE0"/>
    <w:rsid w:val="002B563C"/>
    <w:rsid w:val="002B73F4"/>
    <w:rsid w:val="002C2F3C"/>
    <w:rsid w:val="002C6446"/>
    <w:rsid w:val="002D5231"/>
    <w:rsid w:val="002D5613"/>
    <w:rsid w:val="002D7811"/>
    <w:rsid w:val="002E4CF3"/>
    <w:rsid w:val="002F22DA"/>
    <w:rsid w:val="00300F74"/>
    <w:rsid w:val="00301327"/>
    <w:rsid w:val="00302A88"/>
    <w:rsid w:val="003126FE"/>
    <w:rsid w:val="0031516C"/>
    <w:rsid w:val="0031629C"/>
    <w:rsid w:val="00316E75"/>
    <w:rsid w:val="00320381"/>
    <w:rsid w:val="0032051B"/>
    <w:rsid w:val="00320C4D"/>
    <w:rsid w:val="00325A77"/>
    <w:rsid w:val="003329F6"/>
    <w:rsid w:val="003357C1"/>
    <w:rsid w:val="00341884"/>
    <w:rsid w:val="00344A8C"/>
    <w:rsid w:val="00345E6B"/>
    <w:rsid w:val="00347DF2"/>
    <w:rsid w:val="003519FC"/>
    <w:rsid w:val="003520A8"/>
    <w:rsid w:val="00363819"/>
    <w:rsid w:val="00366D30"/>
    <w:rsid w:val="00377B73"/>
    <w:rsid w:val="00383C8E"/>
    <w:rsid w:val="003934A4"/>
    <w:rsid w:val="00394BBA"/>
    <w:rsid w:val="003A069C"/>
    <w:rsid w:val="003A3362"/>
    <w:rsid w:val="003B2CA8"/>
    <w:rsid w:val="003B5E81"/>
    <w:rsid w:val="003C3387"/>
    <w:rsid w:val="003C531E"/>
    <w:rsid w:val="003C7A13"/>
    <w:rsid w:val="003C7CE2"/>
    <w:rsid w:val="003D483A"/>
    <w:rsid w:val="003D5A6F"/>
    <w:rsid w:val="003D740F"/>
    <w:rsid w:val="003E085C"/>
    <w:rsid w:val="003E1C2E"/>
    <w:rsid w:val="003E6AD9"/>
    <w:rsid w:val="003E6EE7"/>
    <w:rsid w:val="003E703C"/>
    <w:rsid w:val="003E726A"/>
    <w:rsid w:val="003F3B12"/>
    <w:rsid w:val="003F791B"/>
    <w:rsid w:val="00401F50"/>
    <w:rsid w:val="00402EDE"/>
    <w:rsid w:val="00403158"/>
    <w:rsid w:val="004071BA"/>
    <w:rsid w:val="004138F3"/>
    <w:rsid w:val="00414B46"/>
    <w:rsid w:val="00420CF1"/>
    <w:rsid w:val="00420FDC"/>
    <w:rsid w:val="004214C2"/>
    <w:rsid w:val="00422B5F"/>
    <w:rsid w:val="00422C85"/>
    <w:rsid w:val="0042533E"/>
    <w:rsid w:val="0042691D"/>
    <w:rsid w:val="0043359E"/>
    <w:rsid w:val="004470B7"/>
    <w:rsid w:val="004500AF"/>
    <w:rsid w:val="00451DD4"/>
    <w:rsid w:val="004529FA"/>
    <w:rsid w:val="004539C2"/>
    <w:rsid w:val="00455544"/>
    <w:rsid w:val="00456A81"/>
    <w:rsid w:val="0045749F"/>
    <w:rsid w:val="004579E9"/>
    <w:rsid w:val="0047311E"/>
    <w:rsid w:val="00474278"/>
    <w:rsid w:val="00477A6E"/>
    <w:rsid w:val="00481C9B"/>
    <w:rsid w:val="00483E2B"/>
    <w:rsid w:val="00490B1D"/>
    <w:rsid w:val="004954A5"/>
    <w:rsid w:val="00495B74"/>
    <w:rsid w:val="004A284E"/>
    <w:rsid w:val="004A2E1A"/>
    <w:rsid w:val="004A30C4"/>
    <w:rsid w:val="004A40C0"/>
    <w:rsid w:val="004A61FE"/>
    <w:rsid w:val="004B37DC"/>
    <w:rsid w:val="004C10E4"/>
    <w:rsid w:val="004C15BC"/>
    <w:rsid w:val="004C2B85"/>
    <w:rsid w:val="004C640C"/>
    <w:rsid w:val="004D3752"/>
    <w:rsid w:val="004E2E39"/>
    <w:rsid w:val="004E3E78"/>
    <w:rsid w:val="004F5B4E"/>
    <w:rsid w:val="004F762B"/>
    <w:rsid w:val="00502EC1"/>
    <w:rsid w:val="00503907"/>
    <w:rsid w:val="00504B24"/>
    <w:rsid w:val="00506FEE"/>
    <w:rsid w:val="00511A73"/>
    <w:rsid w:val="00515445"/>
    <w:rsid w:val="005162ED"/>
    <w:rsid w:val="00521EA6"/>
    <w:rsid w:val="00535F85"/>
    <w:rsid w:val="0054197D"/>
    <w:rsid w:val="00543318"/>
    <w:rsid w:val="0055086E"/>
    <w:rsid w:val="00554290"/>
    <w:rsid w:val="00557038"/>
    <w:rsid w:val="00560934"/>
    <w:rsid w:val="005611C0"/>
    <w:rsid w:val="00561C06"/>
    <w:rsid w:val="0056378E"/>
    <w:rsid w:val="00567632"/>
    <w:rsid w:val="00567DB6"/>
    <w:rsid w:val="00570A63"/>
    <w:rsid w:val="005763C5"/>
    <w:rsid w:val="00576DEA"/>
    <w:rsid w:val="00576F9F"/>
    <w:rsid w:val="005806CA"/>
    <w:rsid w:val="00581157"/>
    <w:rsid w:val="00584D9E"/>
    <w:rsid w:val="00585EBF"/>
    <w:rsid w:val="00590D48"/>
    <w:rsid w:val="00591D3E"/>
    <w:rsid w:val="00591F41"/>
    <w:rsid w:val="005926EA"/>
    <w:rsid w:val="0059364C"/>
    <w:rsid w:val="00594186"/>
    <w:rsid w:val="005B4A3D"/>
    <w:rsid w:val="005B6072"/>
    <w:rsid w:val="005B7244"/>
    <w:rsid w:val="005D054D"/>
    <w:rsid w:val="005D339B"/>
    <w:rsid w:val="005D44B2"/>
    <w:rsid w:val="005E68F5"/>
    <w:rsid w:val="005E7682"/>
    <w:rsid w:val="0060284D"/>
    <w:rsid w:val="00611BAD"/>
    <w:rsid w:val="006161E1"/>
    <w:rsid w:val="00616CB3"/>
    <w:rsid w:val="00620692"/>
    <w:rsid w:val="00635127"/>
    <w:rsid w:val="0063665B"/>
    <w:rsid w:val="006405BC"/>
    <w:rsid w:val="006405CA"/>
    <w:rsid w:val="00640891"/>
    <w:rsid w:val="00646887"/>
    <w:rsid w:val="006476AF"/>
    <w:rsid w:val="00660DCA"/>
    <w:rsid w:val="006638D8"/>
    <w:rsid w:val="00664536"/>
    <w:rsid w:val="0066471C"/>
    <w:rsid w:val="0066537E"/>
    <w:rsid w:val="00665699"/>
    <w:rsid w:val="006658E9"/>
    <w:rsid w:val="0066614A"/>
    <w:rsid w:val="006710B1"/>
    <w:rsid w:val="00671A71"/>
    <w:rsid w:val="00681429"/>
    <w:rsid w:val="00691524"/>
    <w:rsid w:val="0069489E"/>
    <w:rsid w:val="006A0835"/>
    <w:rsid w:val="006B114D"/>
    <w:rsid w:val="006B579E"/>
    <w:rsid w:val="006B6B1A"/>
    <w:rsid w:val="006C0ADD"/>
    <w:rsid w:val="006C6FC8"/>
    <w:rsid w:val="006D144E"/>
    <w:rsid w:val="006D2C86"/>
    <w:rsid w:val="006D5086"/>
    <w:rsid w:val="006D7245"/>
    <w:rsid w:val="006E0362"/>
    <w:rsid w:val="006E39C2"/>
    <w:rsid w:val="006E6460"/>
    <w:rsid w:val="006F2CEF"/>
    <w:rsid w:val="00700A79"/>
    <w:rsid w:val="007018E8"/>
    <w:rsid w:val="007027CA"/>
    <w:rsid w:val="00712091"/>
    <w:rsid w:val="00715D34"/>
    <w:rsid w:val="00720B66"/>
    <w:rsid w:val="0072613F"/>
    <w:rsid w:val="0073051F"/>
    <w:rsid w:val="00734548"/>
    <w:rsid w:val="00743051"/>
    <w:rsid w:val="0074318F"/>
    <w:rsid w:val="00744636"/>
    <w:rsid w:val="00754A8C"/>
    <w:rsid w:val="007569D0"/>
    <w:rsid w:val="00757B26"/>
    <w:rsid w:val="00760587"/>
    <w:rsid w:val="00767610"/>
    <w:rsid w:val="00773A00"/>
    <w:rsid w:val="007802A7"/>
    <w:rsid w:val="0078366E"/>
    <w:rsid w:val="00787C71"/>
    <w:rsid w:val="00797441"/>
    <w:rsid w:val="007B47FB"/>
    <w:rsid w:val="007B7364"/>
    <w:rsid w:val="007B7FE2"/>
    <w:rsid w:val="007D101C"/>
    <w:rsid w:val="007E4662"/>
    <w:rsid w:val="007E6235"/>
    <w:rsid w:val="007E76AD"/>
    <w:rsid w:val="007F0ABF"/>
    <w:rsid w:val="007F0D34"/>
    <w:rsid w:val="007F554D"/>
    <w:rsid w:val="00801643"/>
    <w:rsid w:val="00802D3D"/>
    <w:rsid w:val="00804E58"/>
    <w:rsid w:val="008122C3"/>
    <w:rsid w:val="0081313E"/>
    <w:rsid w:val="008176F1"/>
    <w:rsid w:val="00817FA4"/>
    <w:rsid w:val="00821AFB"/>
    <w:rsid w:val="008243C0"/>
    <w:rsid w:val="00824E7E"/>
    <w:rsid w:val="00827A74"/>
    <w:rsid w:val="00830148"/>
    <w:rsid w:val="00831E84"/>
    <w:rsid w:val="0083317C"/>
    <w:rsid w:val="008436BA"/>
    <w:rsid w:val="00844EF5"/>
    <w:rsid w:val="00854317"/>
    <w:rsid w:val="0086507B"/>
    <w:rsid w:val="00866578"/>
    <w:rsid w:val="00866F82"/>
    <w:rsid w:val="00886771"/>
    <w:rsid w:val="00892462"/>
    <w:rsid w:val="00892ABA"/>
    <w:rsid w:val="00897458"/>
    <w:rsid w:val="008A2626"/>
    <w:rsid w:val="008A6DAD"/>
    <w:rsid w:val="008B20B0"/>
    <w:rsid w:val="008B23A5"/>
    <w:rsid w:val="008B650A"/>
    <w:rsid w:val="008C43F1"/>
    <w:rsid w:val="008D0C76"/>
    <w:rsid w:val="008D26C6"/>
    <w:rsid w:val="008D3C27"/>
    <w:rsid w:val="008D592E"/>
    <w:rsid w:val="008D69E8"/>
    <w:rsid w:val="008E01FE"/>
    <w:rsid w:val="008E16B2"/>
    <w:rsid w:val="008E54AA"/>
    <w:rsid w:val="008F358C"/>
    <w:rsid w:val="008F6553"/>
    <w:rsid w:val="00900368"/>
    <w:rsid w:val="00903963"/>
    <w:rsid w:val="00907048"/>
    <w:rsid w:val="00912AF1"/>
    <w:rsid w:val="009177C4"/>
    <w:rsid w:val="00917906"/>
    <w:rsid w:val="00923A1E"/>
    <w:rsid w:val="00933936"/>
    <w:rsid w:val="00940FA5"/>
    <w:rsid w:val="00951165"/>
    <w:rsid w:val="009568E4"/>
    <w:rsid w:val="00971F46"/>
    <w:rsid w:val="009819BB"/>
    <w:rsid w:val="00981B0E"/>
    <w:rsid w:val="00985DA8"/>
    <w:rsid w:val="0098611F"/>
    <w:rsid w:val="00992A41"/>
    <w:rsid w:val="00994165"/>
    <w:rsid w:val="00994A84"/>
    <w:rsid w:val="009A2F61"/>
    <w:rsid w:val="009A7026"/>
    <w:rsid w:val="009B3703"/>
    <w:rsid w:val="009B3D83"/>
    <w:rsid w:val="009B5672"/>
    <w:rsid w:val="009B6CB1"/>
    <w:rsid w:val="009C2398"/>
    <w:rsid w:val="009C7E5C"/>
    <w:rsid w:val="009D1189"/>
    <w:rsid w:val="009D50A5"/>
    <w:rsid w:val="009D6198"/>
    <w:rsid w:val="009E206F"/>
    <w:rsid w:val="009E2F18"/>
    <w:rsid w:val="009E3EC1"/>
    <w:rsid w:val="009F101A"/>
    <w:rsid w:val="009F74B7"/>
    <w:rsid w:val="00A002E4"/>
    <w:rsid w:val="00A00402"/>
    <w:rsid w:val="00A07E44"/>
    <w:rsid w:val="00A11D01"/>
    <w:rsid w:val="00A14A20"/>
    <w:rsid w:val="00A16C28"/>
    <w:rsid w:val="00A20251"/>
    <w:rsid w:val="00A22A78"/>
    <w:rsid w:val="00A301B0"/>
    <w:rsid w:val="00A30454"/>
    <w:rsid w:val="00A34636"/>
    <w:rsid w:val="00A4081F"/>
    <w:rsid w:val="00A40CC9"/>
    <w:rsid w:val="00A618B3"/>
    <w:rsid w:val="00A622AC"/>
    <w:rsid w:val="00A63D58"/>
    <w:rsid w:val="00A6629C"/>
    <w:rsid w:val="00A676F6"/>
    <w:rsid w:val="00A73C63"/>
    <w:rsid w:val="00A760DF"/>
    <w:rsid w:val="00A76887"/>
    <w:rsid w:val="00A86D4C"/>
    <w:rsid w:val="00A9397D"/>
    <w:rsid w:val="00A94CB1"/>
    <w:rsid w:val="00A97E2F"/>
    <w:rsid w:val="00AB33E7"/>
    <w:rsid w:val="00AB6766"/>
    <w:rsid w:val="00AB7B18"/>
    <w:rsid w:val="00AC52F7"/>
    <w:rsid w:val="00AD123F"/>
    <w:rsid w:val="00AD3DD1"/>
    <w:rsid w:val="00AD470F"/>
    <w:rsid w:val="00AD48A5"/>
    <w:rsid w:val="00AD70F2"/>
    <w:rsid w:val="00AE1B47"/>
    <w:rsid w:val="00AE3FB8"/>
    <w:rsid w:val="00AE406B"/>
    <w:rsid w:val="00AE5D98"/>
    <w:rsid w:val="00AE65CC"/>
    <w:rsid w:val="00AF1FBC"/>
    <w:rsid w:val="00AF27C2"/>
    <w:rsid w:val="00AF3A71"/>
    <w:rsid w:val="00B07745"/>
    <w:rsid w:val="00B118B5"/>
    <w:rsid w:val="00B16CC2"/>
    <w:rsid w:val="00B20B09"/>
    <w:rsid w:val="00B27C22"/>
    <w:rsid w:val="00B32223"/>
    <w:rsid w:val="00B32DF5"/>
    <w:rsid w:val="00B330E7"/>
    <w:rsid w:val="00B449AE"/>
    <w:rsid w:val="00B518C4"/>
    <w:rsid w:val="00B60165"/>
    <w:rsid w:val="00B62470"/>
    <w:rsid w:val="00B64122"/>
    <w:rsid w:val="00B6682F"/>
    <w:rsid w:val="00B86228"/>
    <w:rsid w:val="00B863E9"/>
    <w:rsid w:val="00B86695"/>
    <w:rsid w:val="00B87B94"/>
    <w:rsid w:val="00B95CBE"/>
    <w:rsid w:val="00B963BF"/>
    <w:rsid w:val="00B965E6"/>
    <w:rsid w:val="00BA6E74"/>
    <w:rsid w:val="00BB0733"/>
    <w:rsid w:val="00BB1653"/>
    <w:rsid w:val="00BB2463"/>
    <w:rsid w:val="00BC46E4"/>
    <w:rsid w:val="00BC7A39"/>
    <w:rsid w:val="00BD11D0"/>
    <w:rsid w:val="00BD4F69"/>
    <w:rsid w:val="00BD7318"/>
    <w:rsid w:val="00BE4511"/>
    <w:rsid w:val="00BE4AAD"/>
    <w:rsid w:val="00BF49F2"/>
    <w:rsid w:val="00C03DBF"/>
    <w:rsid w:val="00C0433F"/>
    <w:rsid w:val="00C054FC"/>
    <w:rsid w:val="00C06063"/>
    <w:rsid w:val="00C102F6"/>
    <w:rsid w:val="00C11348"/>
    <w:rsid w:val="00C12C11"/>
    <w:rsid w:val="00C15276"/>
    <w:rsid w:val="00C21546"/>
    <w:rsid w:val="00C23F16"/>
    <w:rsid w:val="00C339C4"/>
    <w:rsid w:val="00C3467C"/>
    <w:rsid w:val="00C35500"/>
    <w:rsid w:val="00C447EC"/>
    <w:rsid w:val="00C44865"/>
    <w:rsid w:val="00C464F8"/>
    <w:rsid w:val="00C522A0"/>
    <w:rsid w:val="00C540EC"/>
    <w:rsid w:val="00C57320"/>
    <w:rsid w:val="00C66883"/>
    <w:rsid w:val="00C7161B"/>
    <w:rsid w:val="00C71B71"/>
    <w:rsid w:val="00C775F1"/>
    <w:rsid w:val="00C80EB8"/>
    <w:rsid w:val="00C87B09"/>
    <w:rsid w:val="00C94317"/>
    <w:rsid w:val="00CA1901"/>
    <w:rsid w:val="00CB1C62"/>
    <w:rsid w:val="00CC1525"/>
    <w:rsid w:val="00CC467A"/>
    <w:rsid w:val="00CD07F1"/>
    <w:rsid w:val="00CD0AC5"/>
    <w:rsid w:val="00CD3B96"/>
    <w:rsid w:val="00CE2666"/>
    <w:rsid w:val="00CE2FE0"/>
    <w:rsid w:val="00CE50FD"/>
    <w:rsid w:val="00CF4A6F"/>
    <w:rsid w:val="00CF56BE"/>
    <w:rsid w:val="00CF630A"/>
    <w:rsid w:val="00CF6ED9"/>
    <w:rsid w:val="00D018E9"/>
    <w:rsid w:val="00D026D7"/>
    <w:rsid w:val="00D02F92"/>
    <w:rsid w:val="00D12DB1"/>
    <w:rsid w:val="00D2655D"/>
    <w:rsid w:val="00D27D29"/>
    <w:rsid w:val="00D31F98"/>
    <w:rsid w:val="00D33BC1"/>
    <w:rsid w:val="00D36B6B"/>
    <w:rsid w:val="00D37E6E"/>
    <w:rsid w:val="00D46DB6"/>
    <w:rsid w:val="00D7162D"/>
    <w:rsid w:val="00D7304D"/>
    <w:rsid w:val="00D74F6A"/>
    <w:rsid w:val="00D87855"/>
    <w:rsid w:val="00D87895"/>
    <w:rsid w:val="00D87BDB"/>
    <w:rsid w:val="00D948A1"/>
    <w:rsid w:val="00DB04EC"/>
    <w:rsid w:val="00DC4955"/>
    <w:rsid w:val="00DC5722"/>
    <w:rsid w:val="00DD0E69"/>
    <w:rsid w:val="00DD1422"/>
    <w:rsid w:val="00DD3BC1"/>
    <w:rsid w:val="00DD3EC1"/>
    <w:rsid w:val="00DD5E18"/>
    <w:rsid w:val="00DD622D"/>
    <w:rsid w:val="00DD7790"/>
    <w:rsid w:val="00DE40D1"/>
    <w:rsid w:val="00DE4F0A"/>
    <w:rsid w:val="00DF0305"/>
    <w:rsid w:val="00DF305D"/>
    <w:rsid w:val="00DF6AB4"/>
    <w:rsid w:val="00E01EED"/>
    <w:rsid w:val="00E15B83"/>
    <w:rsid w:val="00E23E63"/>
    <w:rsid w:val="00E24A0C"/>
    <w:rsid w:val="00E2731B"/>
    <w:rsid w:val="00E27534"/>
    <w:rsid w:val="00E322D3"/>
    <w:rsid w:val="00E35A48"/>
    <w:rsid w:val="00E42803"/>
    <w:rsid w:val="00E444A5"/>
    <w:rsid w:val="00E51410"/>
    <w:rsid w:val="00E52937"/>
    <w:rsid w:val="00E5686E"/>
    <w:rsid w:val="00E616D2"/>
    <w:rsid w:val="00E722A7"/>
    <w:rsid w:val="00E7457B"/>
    <w:rsid w:val="00E75097"/>
    <w:rsid w:val="00E751E2"/>
    <w:rsid w:val="00E77110"/>
    <w:rsid w:val="00E806F7"/>
    <w:rsid w:val="00E840E2"/>
    <w:rsid w:val="00E85720"/>
    <w:rsid w:val="00E86E57"/>
    <w:rsid w:val="00E940A1"/>
    <w:rsid w:val="00EA322B"/>
    <w:rsid w:val="00EA3C2A"/>
    <w:rsid w:val="00EA6F72"/>
    <w:rsid w:val="00EB62E6"/>
    <w:rsid w:val="00EB70EC"/>
    <w:rsid w:val="00EC0891"/>
    <w:rsid w:val="00EC7402"/>
    <w:rsid w:val="00ED0BE8"/>
    <w:rsid w:val="00ED0D69"/>
    <w:rsid w:val="00ED51D1"/>
    <w:rsid w:val="00EE1127"/>
    <w:rsid w:val="00EE332E"/>
    <w:rsid w:val="00EE7285"/>
    <w:rsid w:val="00EE7F65"/>
    <w:rsid w:val="00F06804"/>
    <w:rsid w:val="00F17E9C"/>
    <w:rsid w:val="00F208B9"/>
    <w:rsid w:val="00F21EE4"/>
    <w:rsid w:val="00F2298A"/>
    <w:rsid w:val="00F249CD"/>
    <w:rsid w:val="00F46ECB"/>
    <w:rsid w:val="00F51234"/>
    <w:rsid w:val="00F5356E"/>
    <w:rsid w:val="00F55C56"/>
    <w:rsid w:val="00F57229"/>
    <w:rsid w:val="00F60041"/>
    <w:rsid w:val="00F63C85"/>
    <w:rsid w:val="00F63E17"/>
    <w:rsid w:val="00F64C39"/>
    <w:rsid w:val="00F652BC"/>
    <w:rsid w:val="00F70AC2"/>
    <w:rsid w:val="00F73055"/>
    <w:rsid w:val="00F76F89"/>
    <w:rsid w:val="00F83A17"/>
    <w:rsid w:val="00F8537D"/>
    <w:rsid w:val="00F87071"/>
    <w:rsid w:val="00F877B0"/>
    <w:rsid w:val="00F93E72"/>
    <w:rsid w:val="00F94766"/>
    <w:rsid w:val="00FA040B"/>
    <w:rsid w:val="00FA3B3A"/>
    <w:rsid w:val="00FA4B8E"/>
    <w:rsid w:val="00FB016D"/>
    <w:rsid w:val="00FB08CE"/>
    <w:rsid w:val="00FB41D4"/>
    <w:rsid w:val="00FB4E85"/>
    <w:rsid w:val="00FC0CB0"/>
    <w:rsid w:val="00FC78AC"/>
    <w:rsid w:val="00FC7943"/>
    <w:rsid w:val="00FD00DC"/>
    <w:rsid w:val="00FE25CF"/>
    <w:rsid w:val="00FE3E23"/>
    <w:rsid w:val="00FE5A41"/>
    <w:rsid w:val="00FF2F37"/>
    <w:rsid w:val="00FF3125"/>
    <w:rsid w:val="00FF5BD4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C054FC"/>
    <w:pPr>
      <w:keepNext/>
      <w:spacing w:lineRule="auto" w:line="240" w:after="0"/>
      <w:jc w:val="both"/>
      <w:outlineLvl w:val="0"/>
    </w:pPr>
    <w:rPr>
      <w:rFonts w:cs="Times New Roman" w:eastAsia="Times New Roman" w:hAnsi="Times New Roman" w:ascii="Times New Roman"/>
      <w:b/>
      <w:color w:val="FF0000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054FC"/>
    <w:rPr>
      <w:rFonts w:cs="Times New Roman" w:eastAsia="Times New Roman" w:hAnsi="Times New Roman" w:ascii="Times New Roman"/>
      <w:b/>
      <w:color w:val="FF0000"/>
      <w:sz w:val="28"/>
      <w:szCs w:val="20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9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49AE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semiHidden/>
    <w:unhideWhenUsed/>
    <w:rsid w:val="004D3752"/>
    <w:pPr>
      <w:tabs>
        <w:tab w:pos="4703" w:val="center"/>
        <w:tab w:pos="9406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semiHidden/>
    <w:rsid w:val="004D3752"/>
    <w:rPr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D3752"/>
    <w:pPr>
      <w:tabs>
        <w:tab w:pos="4703" w:val="center"/>
        <w:tab w:pos="9406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3752"/>
    <w:rPr>
      <w:lang w:val="hr-HR"/>
    </w:rPr>
  </w:style>
  <w:style w:styleId="Odlomakpopisa" w:type="paragraph">
    <w:name w:val="List Paragraph"/>
    <w:basedOn w:val="Normal"/>
    <w:uiPriority w:val="34"/>
    <w:qFormat/>
    <w:rsid w:val="008176F1"/>
    <w:pPr>
      <w:ind w:left="720"/>
      <w:contextualSpacing/>
    </w:pPr>
  </w:style>
  <w:style w:styleId="Bezproreda" w:type="paragraph">
    <w:name w:val="No Spacing"/>
    <w:uiPriority w:val="1"/>
    <w:qFormat/>
    <w:rsid w:val="007018E8"/>
    <w:pPr>
      <w:spacing w:lineRule="auto" w:line="240" w:after="0"/>
    </w:pPr>
    <w:rPr>
      <w:lang w:val="hr-HR"/>
    </w:rPr>
  </w:style>
  <w:style w:styleId="Hiperveza" w:type="character">
    <w:name w:val="Hyperlink"/>
    <w:basedOn w:val="Zadanifontodlomka"/>
    <w:uiPriority w:val="99"/>
    <w:unhideWhenUsed/>
    <w:rsid w:val="009F101A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AD3DD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Odlomakpopisa1" w:type="paragraph">
    <w:name w:val="Odlomak popisa1"/>
    <w:basedOn w:val="Normal"/>
    <w:rsid w:val="009E2F18"/>
    <w:pPr>
      <w:suppressAutoHyphens/>
      <w:ind w:left="720"/>
      <w:contextualSpacing/>
    </w:pPr>
    <w:rPr>
      <w:rFonts w:cs="Times New Roman" w:eastAsia="Calibri" w:hAnsi="Calibri" w:ascii="Calibri"/>
      <w:kern w:val="2"/>
    </w:rPr>
  </w:style>
  <w:style w:customStyle="true" w:styleId="Bezproreda1" w:type="paragraph">
    <w:name w:val="Bez proreda1"/>
    <w:rsid w:val="009E2F18"/>
    <w:pPr>
      <w:suppressAutoHyphens/>
      <w:spacing w:lineRule="auto" w:line="240" w:after="0"/>
    </w:pPr>
    <w:rPr>
      <w:rFonts w:cs="Times New Roman" w:eastAsia="Calibri" w:hAnsi="Calibri" w:ascii="Calibri"/>
      <w:kern w:val="2"/>
      <w:lang w:val="hr-HR"/>
    </w:rPr>
  </w:style>
  <w:style w:customStyle="true" w:styleId="Odlomakpopisa2" w:type="paragraph">
    <w:name w:val="Odlomak popisa2"/>
    <w:basedOn w:val="Normal"/>
    <w:rsid w:val="002B1639"/>
    <w:pPr>
      <w:suppressAutoHyphens/>
      <w:ind w:left="720"/>
      <w:contextualSpacing/>
    </w:pPr>
    <w:rPr>
      <w:rFonts w:cs="Times New Roman" w:eastAsia="Calibri" w:hAnsi="Calibri" w:ascii="Calibri"/>
      <w:kern w:val="2"/>
    </w:rPr>
  </w:style>
  <w:style w:customStyle="true" w:styleId="Bezproreda2" w:type="paragraph">
    <w:name w:val="Bez proreda2"/>
    <w:rsid w:val="002B1639"/>
    <w:pPr>
      <w:suppressAutoHyphens/>
      <w:spacing w:lineRule="auto" w:line="240" w:after="0"/>
    </w:pPr>
    <w:rPr>
      <w:rFonts w:cs="Times New Roman" w:eastAsia="Calibri" w:hAnsi="Calibri" w:ascii="Calibri"/>
      <w:kern w:val="2"/>
      <w:lang w:val="hr-HR"/>
    </w:rPr>
  </w:style>
  <w:style w:customStyle="true" w:styleId="Bezproreda3" w:type="paragraph">
    <w:name w:val="Bez proreda3"/>
    <w:rsid w:val="00917906"/>
    <w:pPr>
      <w:suppressAutoHyphens/>
      <w:spacing w:lineRule="auto" w:line="240" w:after="0"/>
    </w:pPr>
    <w:rPr>
      <w:rFonts w:cs="Times New Roman" w:eastAsia="Calibri" w:hAnsi="Calibri" w:ascii="Calibri"/>
      <w:kern w:val="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1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4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41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41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41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C054FC"/>
    <w:pPr>
      <w:keepNext/>
      <w:spacing w:after="0" w:line="240" w:lineRule="auto"/>
      <w:jc w:val="both"/>
      <w:outlineLvl w:val="0"/>
    </w:pPr>
    <w:rPr>
      <w:rFonts w:ascii="Times New Roman" w:cs="Times New Roman" w:eastAsia="Times New Roman" w:hAnsi="Times New Roman"/>
      <w:b/>
      <w:color w:val="FF0000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054FC"/>
    <w:rPr>
      <w:rFonts w:ascii="Times New Roman" w:cs="Times New Roman" w:eastAsia="Times New Roman" w:hAnsi="Times New Roman"/>
      <w:b/>
      <w:color w:val="FF0000"/>
      <w:sz w:val="28"/>
      <w:szCs w:val="20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9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49AE"/>
    <w:rPr>
      <w:rFonts w:ascii="Tahoma" w:cs="Tahoma" w:hAnsi="Tahoma"/>
      <w:sz w:val="16"/>
      <w:szCs w:val="16"/>
      <w:lang w:val="hr-HR"/>
    </w:rPr>
  </w:style>
  <w:style w:styleId="Zaglavlje" w:type="paragraph">
    <w:name w:val="header"/>
    <w:basedOn w:val="Normal"/>
    <w:link w:val="ZaglavljeChar"/>
    <w:semiHidden/>
    <w:unhideWhenUsed/>
    <w:rsid w:val="004D3752"/>
    <w:pPr>
      <w:tabs>
        <w:tab w:pos="4703" w:val="center"/>
        <w:tab w:pos="9406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semiHidden/>
    <w:rsid w:val="004D3752"/>
    <w:rPr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D3752"/>
    <w:pPr>
      <w:tabs>
        <w:tab w:pos="4703" w:val="center"/>
        <w:tab w:pos="9406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D3752"/>
    <w:rPr>
      <w:lang w:val="hr-HR"/>
    </w:rPr>
  </w:style>
  <w:style w:styleId="Odlomakpopisa" w:type="paragraph">
    <w:name w:val="List Paragraph"/>
    <w:basedOn w:val="Normal"/>
    <w:uiPriority w:val="34"/>
    <w:qFormat/>
    <w:rsid w:val="008176F1"/>
    <w:pPr>
      <w:ind w:left="720"/>
      <w:contextualSpacing/>
    </w:pPr>
  </w:style>
  <w:style w:styleId="Bezproreda" w:type="paragraph">
    <w:name w:val="No Spacing"/>
    <w:uiPriority w:val="1"/>
    <w:qFormat/>
    <w:rsid w:val="007018E8"/>
    <w:pPr>
      <w:spacing w:after="0" w:line="240" w:lineRule="auto"/>
    </w:pPr>
    <w:rPr>
      <w:lang w:val="hr-HR"/>
    </w:rPr>
  </w:style>
  <w:style w:styleId="Hiperveza" w:type="character">
    <w:name w:val="Hyperlink"/>
    <w:basedOn w:val="Zadanifontodlomka"/>
    <w:uiPriority w:val="99"/>
    <w:unhideWhenUsed/>
    <w:rsid w:val="009F101A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AD3DD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Odlomakpopisa1" w:type="paragraph">
    <w:name w:val="Odlomak popisa1"/>
    <w:basedOn w:val="Normal"/>
    <w:rsid w:val="009E2F18"/>
    <w:pPr>
      <w:suppressAutoHyphens/>
      <w:ind w:left="720"/>
      <w:contextualSpacing/>
    </w:pPr>
    <w:rPr>
      <w:rFonts w:ascii="Calibri" w:cs="Times New Roman" w:eastAsia="Calibri" w:hAnsi="Calibri"/>
      <w:kern w:val="2"/>
    </w:rPr>
  </w:style>
  <w:style w:customStyle="1" w:styleId="Bezproreda1" w:type="paragraph">
    <w:name w:val="Bez proreda1"/>
    <w:rsid w:val="009E2F18"/>
    <w:pPr>
      <w:suppressAutoHyphens/>
      <w:spacing w:after="0" w:line="240" w:lineRule="auto"/>
    </w:pPr>
    <w:rPr>
      <w:rFonts w:ascii="Calibri" w:cs="Times New Roman" w:eastAsia="Calibri" w:hAnsi="Calibri"/>
      <w:kern w:val="2"/>
      <w:lang w:val="hr-HR"/>
    </w:rPr>
  </w:style>
  <w:style w:customStyle="1" w:styleId="Odlomakpopisa2" w:type="paragraph">
    <w:name w:val="Odlomak popisa2"/>
    <w:basedOn w:val="Normal"/>
    <w:rsid w:val="002B1639"/>
    <w:pPr>
      <w:suppressAutoHyphens/>
      <w:ind w:left="720"/>
      <w:contextualSpacing/>
    </w:pPr>
    <w:rPr>
      <w:rFonts w:ascii="Calibri" w:cs="Times New Roman" w:eastAsia="Calibri" w:hAnsi="Calibri"/>
      <w:kern w:val="2"/>
    </w:rPr>
  </w:style>
  <w:style w:customStyle="1" w:styleId="Bezproreda2" w:type="paragraph">
    <w:name w:val="Bez proreda2"/>
    <w:rsid w:val="002B1639"/>
    <w:pPr>
      <w:suppressAutoHyphens/>
      <w:spacing w:after="0" w:line="240" w:lineRule="auto"/>
    </w:pPr>
    <w:rPr>
      <w:rFonts w:ascii="Calibri" w:cs="Times New Roman" w:eastAsia="Calibri" w:hAnsi="Calibri"/>
      <w:kern w:val="2"/>
      <w:lang w:val="hr-HR"/>
    </w:rPr>
  </w:style>
  <w:style w:customStyle="1" w:styleId="Bezproreda3" w:type="paragraph">
    <w:name w:val="Bez proreda3"/>
    <w:rsid w:val="00917906"/>
    <w:pPr>
      <w:suppressAutoHyphens/>
      <w:spacing w:after="0" w:line="240" w:lineRule="auto"/>
    </w:pPr>
    <w:rPr>
      <w:rFonts w:ascii="Calibri" w:cs="Times New Roman" w:eastAsia="Calibri" w:hAnsi="Calibri"/>
      <w:kern w:val="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1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4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41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4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4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31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16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3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985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13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51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685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BDC9E-89D8-4278-92AA-A6DA59450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958</properties:Characters>
  <properties:Lines>29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2018-09-07T09:36:00Z</dcterms:created>
  <dc:creator>nikolina</dc:creator>
  <cp:lastModifiedBy>Katarina Drndelić</cp:lastModifiedBy>
  <cp:lastPrinted>2017-06-14T09:22:00Z</cp:lastPrinted>
  <dcterms:modified xmlns:xsi="http://www.w3.org/2001/XMLSchema-instance" xsi:type="dcterms:W3CDTF">2018-09-07T09:43:00Z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(EURO OPREA PODNESAK 04092018 - za skupštinu.docx)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