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d4fd" w14:paraId="8f4d4fd" w:rsidRDefault="00C01193" w:rsidP="001940FB" w:rsidR="00C0119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C01193" w:rsidR="001065A0" w:rsidRPr="00C01193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221D3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01193" w:rsidP="00AA6BCF" w:rsidR="00C0119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C01193" w:rsidR="00C0119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C01193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01193" w:rsidP="00C01193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01193" w:rsidP="00AA6BCF" w:rsidR="00C01193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0119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0119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36800">
        <w:rPr>
          <w:rFonts w:cs="Calibri" w:eastAsia="Arial Unicode MS" w:hAnsi="Calibri" w:ascii="Calibri"/>
          <w:kern w:val="1"/>
          <w:lang w:eastAsia="ar-SA" w:val="hr-HR"/>
        </w:rPr>
        <w:t>DAŠA VULETIĆ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C01193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C36800" w:rsidRPr="00C36800">
        <w:rPr>
          <w:rFonts w:cs="Calibri" w:hAnsi="Calibri" w:ascii="Calibri"/>
        </w:rPr>
        <w:t>5.638,20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36800" w:rsidRPr="00C36800">
        <w:rPr>
          <w:rFonts w:cs="Calibri" w:hAnsi="Calibri" w:ascii="Calibri"/>
        </w:rPr>
        <w:t>5.338,20 kn</w:t>
      </w:r>
      <w:r w:rsidR="00C01193">
        <w:rPr>
          <w:rFonts w:cs="Calibri" w:hAnsi="Calibri" w:ascii="Calibri"/>
        </w:rPr>
        <w:t>,</w:t>
      </w:r>
      <w:r w:rsidR="00C3680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C36800">
        <w:rPr>
          <w:rFonts w:cs="Calibri" w:eastAsia="Arial Unicode MS" w:hAnsi="Calibri" w:ascii="Calibri"/>
          <w:kern w:val="1"/>
          <w:lang w:eastAsia="ar-SA" w:val="hr-HR"/>
        </w:rPr>
        <w:t>3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0119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C36800" w:rsidR="001D182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0119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01193" w:rsidRPr="00C0119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0119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4B7344" w:rsidP="00C36800" w:rsidR="004B734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01193" w:rsidP="00C36800" w:rsidR="00C01193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36800" w:rsidP="00AA6BCF" w:rsidR="00C36800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36800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36800">
              <w:rPr>
                <w:rFonts w:cs="Calibri" w:hAnsi="Calibri" w:ascii="Calibri"/>
              </w:rPr>
              <w:t>DAŠA VULETIĆ</w:t>
            </w:r>
            <w:r w:rsidR="00E1014B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 xml:space="preserve"> </w:t>
            </w:r>
            <w:r w:rsidRPr="00C36800">
              <w:rPr>
                <w:rFonts w:cs="Calibri" w:hAnsi="Calibri" w:ascii="Calibri"/>
              </w:rPr>
              <w:t>Zajčeva 3, Split</w:t>
            </w:r>
            <w:r w:rsidR="00E1014B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C36800">
              <w:rPr>
                <w:rFonts w:cs="Calibri" w:hAnsi="Calibri" w:ascii="Calibri"/>
              </w:rPr>
              <w:t>67252318428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36800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C36800">
              <w:rPr>
                <w:rFonts w:cs="Calibri" w:hAnsi="Calibri" w:ascii="Calibri"/>
              </w:rPr>
              <w:t>Ugovor o štednom depozitu broj 81-70-10165-0, knjigovodstvena kartica članskog uloga, izračun kamata</w:t>
            </w:r>
            <w:r w:rsidRPr="00136325">
              <w:rPr>
                <w:rFonts w:cs="Calibri" w:hAnsi="Calibri" w:ascii="Calibri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36800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36800">
              <w:rPr>
                <w:rFonts w:cs="Calibri" w:hAnsi="Calibri" w:ascii="Calibri"/>
              </w:rPr>
              <w:t>5.638,20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36800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36800">
              <w:rPr>
                <w:rFonts w:cs="Calibri" w:hAnsi="Calibri" w:ascii="Calibri"/>
              </w:rPr>
              <w:t>5.338,20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36800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36800">
              <w:rPr>
                <w:rFonts w:cs="Calibri" w:hAnsi="Calibri" w:ascii="Calibri"/>
              </w:rPr>
              <w:t>300,00 kn</w:t>
            </w:r>
          </w:p>
        </w:tc>
      </w:tr>
    </w:tbl>
    <w:p w:rsidRDefault="00AA6BCF" w:rsidP="00AA6BCF" w:rsidR="00AA6BCF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A64680" w:rsidP="00A64680" w:rsidR="00A6468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508F2" w:rsidP="00A64680" w:rsidR="00A6468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680" w:rsidP="00A64680" w:rsidR="00A6468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64680" w:rsidP="00A64680" w:rsidR="00A6468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64680" w:rsidP="00A64680" w:rsidR="00A6468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64680" w:rsidP="00A64680" w:rsidR="00A6468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64680" w:rsidP="00A64680" w:rsidR="00A64680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237" w:rsidR="00416237">
      <w:pPr>
        <w:spacing w:after="0"/>
      </w:pPr>
      <w:r>
        <w:separator/>
      </w:r>
    </w:p>
  </w:endnote>
  <w:endnote w:id="0" w:type="continuationSeparator">
    <w:p w:rsidRDefault="00416237" w:rsidR="004162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F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237" w:rsidR="00416237">
      <w:pPr>
        <w:spacing w:after="0"/>
      </w:pPr>
      <w:r>
        <w:separator/>
      </w:r>
    </w:p>
  </w:footnote>
  <w:footnote w:id="0" w:type="continuationSeparator">
    <w:p w:rsidRDefault="00416237" w:rsidR="0041623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7FD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08F2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16237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5EF1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B7344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21D3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2D3E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3B37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C7FD6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09B7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024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4680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01193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800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C7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FD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FD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FD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FD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C7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FD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FD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FD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FD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CC2DC-497D-40E4-93C8-DAFF5DF53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1415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2018-08-23T11:08:00Z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St-651/2017-83 / Podnesak - Podnesak (-83.docx)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