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124b" w14:paraId="18d124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B1318">
        <w:t>69</w:t>
      </w:r>
      <w:r w:rsidR="00402DB9">
        <w:t>74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02DB9">
        <w:t>6974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02DB9">
        <w:t xml:space="preserve">BELOŠEVIĆ PROMET d.o.o., OIB 40992168092, Velika Buna, </w:t>
      </w:r>
      <w:proofErr w:type="spellStart"/>
      <w:r w:rsidR="00402DB9">
        <w:t>Seljine</w:t>
      </w:r>
      <w:proofErr w:type="spellEnd"/>
      <w:r w:rsidR="00402DB9">
        <w:t xml:space="preserve"> brigade 43</w:t>
      </w:r>
      <w:r w:rsidR="002B1318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02DB9">
        <w:t>20.928,77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660C0"/>
    <w:rsid w:val="00D970B2"/>
    <w:rsid w:val="00DF1A86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6974</izvorni_sadrzaj>
    <derivirana_varijabla naziv="DomainObject.Predmet.Broj_1">6974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St-6974/2015</izvorni_sadrzaj>
    <derivirana_varijabla naziv="DomainObject.Predmet.OznakaBroj_1">St-6974/2015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BELOŠEVIĆ PROMET d.o.o. zastupanog po punomoćniku Marijan Belošević</izvorni_sadrzaj>
    <derivirana_varijabla naziv="DomainObject.Predmet.ProtustrankaFormated_1">  BELOŠEVIĆ PROMET d.o.o. zastupanog po punomoćniku Marijan Belošević</derivirana_varijabla>
  </DomainObject.Predmet.ProtustrankaFormated>
  <DomainObject.Predmet.ProtustrankaFormatedOIB>
    <izvorni_sadrzaj>  BELOŠEVIĆ PROMET d.o.o., OIB 40992168092 zastupanog po punomoćniku Marijan Belošević</izvorni_sadrzaj>
    <derivirana_varijabla naziv="DomainObject.Predmet.ProtustrankaFormatedOIB_1">  BELOŠEVIĆ PROMET d.o.o., OIB 40992168092 zastupanog po punomoćniku Marijan Belošević</derivirana_varijabla>
  </DomainObject.Predmet.ProtustrankaFormatedOIB>
  <DomainObject.Predmet.ProtustrankaFormatedWithAdress>
    <izvorni_sadrzaj> BELOŠEVIĆ PROMET d.o.o., Seljine brigade 43, 10413 Velika Buna zastupanog po punomoćniku Marijan Belošević</izvorni_sadrzaj>
    <derivirana_varijabla naziv="DomainObject.Predmet.ProtustrankaFormatedWithAdress_1"> BELOŠEVIĆ PROMET d.o.o., Seljine brigade 43, 10413 Velika Buna zastupanog po punomoćniku Marijan Belošević</derivirana_varijabla>
  </DomainObject.Predmet.ProtustrankaFormatedWithAdress>
  <DomainObject.Predmet.ProtustrankaFormatedWithAdressOIB>
    <izvorni_sadrzaj> BELOŠEVIĆ PROMET d.o.o., OIB 40992168092, Seljine brigade 43, 10413 Velika Buna zastupanog po punomoćniku Marijan Belošević</izvorni_sadrzaj>
    <derivirana_varijabla naziv="DomainObject.Predmet.ProtustrankaFormatedWithAdressOIB_1"> BELOŠEVIĆ PROMET d.o.o., OIB 40992168092, Seljine brigade 43, 10413 Velika Buna zastupanog po punomoćniku Marijan Belošević</derivirana_varijabla>
  </DomainObject.Predmet.ProtustrankaFormatedWithAdressOIB>
  <DomainObject.Predmet.ProtustrankaWithAdress>
    <izvorni_sadrzaj>BELOŠEVIĆ PROMET d.o.o. Seljine brigade 43, 10413 Velika Buna</izvorni_sadrzaj>
    <derivirana_varijabla naziv="DomainObject.Predmet.ProtustrankaWithAdress_1">BELOŠEVIĆ PROMET d.o.o. Seljine brigade 43, 10413 Velika Buna</derivirana_varijabla>
  </DomainObject.Predmet.ProtustrankaWithAdress>
  <DomainObject.Predmet.ProtustrankaWithAdressOIB>
    <izvorni_sadrzaj>BELOŠEVIĆ PROMET d.o.o., OIB 40992168092, Seljine brigade 43, 10413 Velika Buna</izvorni_sadrzaj>
    <derivirana_varijabla naziv="DomainObject.Predmet.ProtustrankaWithAdressOIB_1">BELOŠEVIĆ PROMET d.o.o., OIB 40992168092, Seljine brigade 43, 10413 Velika Buna</derivirana_varijabla>
  </DomainObject.Predmet.ProtustrankaWithAdressOIB>
  <DomainObject.Predmet.ProtustrankaNazivFormated>
    <izvorni_sadrzaj>BELOŠEVIĆ PROMET d.o.o.</izvorni_sadrzaj>
    <derivirana_varijabla naziv="DomainObject.Predmet.ProtustrankaNazivFormated_1">BELOŠEVIĆ PROMET d.o.o.</derivirana_varijabla>
  </DomainObject.Predmet.ProtustrankaNazivFormated>
  <DomainObject.Predmet.ProtustrankaNazivFormatedOIB>
    <izvorni_sadrzaj>BELOŠEVIĆ PROMET d.o.o., OIB 40992168092</izvorni_sadrzaj>
    <derivirana_varijabla naziv="DomainObject.Predmet.ProtustrankaNazivFormatedOIB_1">BELOŠEVIĆ PROMET d.o.o., OIB 40992168092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BELOŠEVIĆ PROMET d.o.o. zastupanog po punomoćniku Marijan Belošević</item>
    </izvorni_sadrzaj>
    <derivirana_varijabla naziv="DomainObject.Predmet.ProtuStrankaListFormated_1">
      <item>BELOŠEVIĆ PROMET d.o.o. zastupanog po punomoćniku Marijan Belošević</item>
    </derivirana_varijabla>
  </DomainObject.Predmet.ProtuStrankaListFormated>
  <DomainObject.Predmet.ProtuStrankaListFormatedOIB>
    <izvorni_sadrzaj>
      <item>BELOŠEVIĆ PROMET d.o.o., OIB 40992168092 zastupanog po punomoćniku Marijan Belošević</item>
    </izvorni_sadrzaj>
    <derivirana_varijabla naziv="DomainObject.Predmet.ProtuStrankaListFormatedOIB_1">
      <item>BELOŠEVIĆ PROMET d.o.o., OIB 40992168092 zastupanog po punomoćniku Marijan Belošević</item>
    </derivirana_varijabla>
  </DomainObject.Predmet.ProtuStrankaListFormatedOIB>
  <DomainObject.Predmet.ProtuStrankaListFormatedWithAdress>
    <izvorni_sadrzaj>
      <item>BELOŠEVIĆ PROMET d.o.o., Seljine brigade 43, 10413 Velika Buna zastupanog po punomoćniku Marijan Belošević</item>
    </izvorni_sadrzaj>
    <derivirana_varijabla naziv="DomainObject.Predmet.ProtuStrankaListFormatedWithAdress_1">
      <item>BELOŠEVIĆ PROMET d.o.o., Seljine brigade 43, 10413 Velika Buna zastupanog po punomoćniku Marijan Belošević</item>
    </derivirana_varijabla>
  </DomainObject.Predmet.ProtuStrankaListFormatedWithAdress>
  <DomainObject.Predmet.ProtuStrankaListFormatedWithAdressOIB>
    <izvorni_sadrzaj>
      <item>BELOŠEVIĆ PROMET d.o.o., OIB 40992168092, Seljine brigade 43, 10413 Velika Buna zastupanog po punomoćniku Marijan Belošević</item>
    </izvorni_sadrzaj>
    <derivirana_varijabla naziv="DomainObject.Predmet.ProtuStrankaListFormatedWithAdressOIB_1">
      <item>BELOŠEVIĆ PROMET d.o.o., OIB 40992168092, Seljine brigade 43, 10413 Velika Buna zastupanog po punomoćniku Marijan Belošević</item>
    </derivirana_varijabla>
  </DomainObject.Predmet.ProtuStrankaListFormatedWithAdressOIB>
  <DomainObject.Predmet.ProtuStrankaListNazivFormated>
    <izvorni_sadrzaj>
      <item>BELOŠEVIĆ PROMET d.o.o.</item>
    </izvorni_sadrzaj>
    <derivirana_varijabla naziv="DomainObject.Predmet.ProtuStrankaListNazivFormated_1">
      <item>BELOŠEVIĆ PROMET d.o.o.</item>
    </derivirana_varijabla>
  </DomainObject.Predmet.ProtuStrankaListNazivFormated>
  <DomainObject.Predmet.ProtuStrankaListNazivFormatedOIB>
    <izvorni_sadrzaj>
      <item>BELOŠEVIĆ PROMET d.o.o., OIB 40992168092</item>
    </izvorni_sadrzaj>
    <derivirana_varijabla naziv="DomainObject.Predmet.ProtuStrankaListNazivFormatedOIB_1">
      <item>BELOŠEVIĆ PROMET d.o.o., OIB 40992168092</item>
    </derivirana_varijabla>
  </DomainObject.Predmet.ProtuStrankaListNazivFormatedOIB>
  <DomainObject.Predmet.OstaliListFormated>
    <izvorni_sadrzaj>
      <item>Marijan Belošević punomoćnik sudionika u postupku BELOŠEVIĆ PROMET d.o.o.</item>
    </izvorni_sadrzaj>
    <derivirana_varijabla naziv="DomainObject.Predmet.OstaliListFormated_1">
      <item>Marijan Belošević punomoćnik sudionika u postupku BELOŠEVIĆ PROMET d.o.o.</item>
    </derivirana_varijabla>
  </DomainObject.Predmet.OstaliListFormated>
  <DomainObject.Predmet.OstaliListFormatedOIB>
    <izvorni_sadrzaj>
      <item>Marijan Belošević punomoćnik sudionika u postupku BELOŠEVIĆ PROMET d.o.o.</item>
    </izvorni_sadrzaj>
    <derivirana_varijabla naziv="DomainObject.Predmet.OstaliListFormatedOIB_1">
      <item>Marijan Belošević punomoćnik sudionika u postupku BELOŠEVIĆ PROMET d.o.o.</item>
    </derivirana_varijabla>
  </DomainObject.Predmet.OstaliListFormatedOIB>
  <DomainObject.Predmet.OstaliListFormatedWithAdress>
    <izvorni_sadrzaj>
      <item>Marijan Belošević, Seljine brigade 43, 10413 Velika Buna punomoćnik sudionika u postupku BELOŠEVIĆ PROMET d.o.o.</item>
    </izvorni_sadrzaj>
    <derivirana_varijabla naziv="DomainObject.Predmet.OstaliListFormatedWithAdress_1">
      <item>Marijan Belošević, Seljine brigade 43, 10413 Velika Buna punomoćnik sudionika u postupku BELOŠEVIĆ PROMET d.o.o.</item>
    </derivirana_varijabla>
  </DomainObject.Predmet.OstaliListFormatedWithAdress>
  <DomainObject.Predmet.OstaliListFormatedWithAdressOIB>
    <izvorni_sadrzaj>
      <item>Marijan Belošević, Seljine brigade 43, 10413 Velika Buna punomoćnik sudionika u postupku BELOŠEVIĆ PROMET d.o.o.</item>
    </izvorni_sadrzaj>
    <derivirana_varijabla naziv="DomainObject.Predmet.OstaliListFormatedWithAdressOIB_1">
      <item>Marijan Belošević, Seljine brigade 43, 10413 Velika Buna punomoćnik sudionika u postupku BELOŠEVIĆ PROMET d.o.o.</item>
    </derivirana_varijabla>
  </DomainObject.Predmet.OstaliListFormatedWithAdressOIB>
  <DomainObject.Predmet.OstaliListNazivFormated>
    <izvorni_sadrzaj>
      <item>Marijan Belošević</item>
    </izvorni_sadrzaj>
    <derivirana_varijabla naziv="DomainObject.Predmet.OstaliListNazivFormated_1">
      <item>Marijan Belošević</item>
    </derivirana_varijabla>
  </DomainObject.Predmet.OstaliListNazivFormated>
  <DomainObject.Predmet.OstaliListNazivFormatedOIB>
    <izvorni_sadrzaj>
      <item>Marijan Belošević</item>
    </izvorni_sadrzaj>
    <derivirana_varijabla naziv="DomainObject.Predmet.OstaliListNazivFormatedOIB_1">
      <item>Marijan Belošević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BELOŠEVIĆ PROMET d.o.o.</izvorni_sadrzaj>
    <derivirana_varijabla naziv="DomainObject.Predmet.ProtustrankaIDrugi_1">BELOŠEVIĆ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BELOŠEVIĆ PROMET d.o.o., OIB 40992168092, Seljine brigade 43, 10413 Velika Buna</izvorni_sadrzaj>
    <derivirana_varijabla naziv="DomainObject.Predmet.ProtustrankaIDrugiAdressOIB_1">BELOŠEVIĆ PROMET d.o.o., OIB 40992168092, Seljine brigade 43,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BELOŠEVIĆ PROMET d.o.o.</item>
      <item>FINA Regionalni centar Zagreb</item>
      <item>Marijan Belošević</item>
    </izvorni_sadrzaj>
    <derivirana_varijabla naziv="DomainObject.Predmet.SudioniciListNaziv_1">
      <item>BELOŠEVIĆ PROMET d.o.o.</item>
      <item>FINA Regionalni centar Zagreb</item>
      <item>Marijan Belošević</item>
    </derivirana_varijabla>
  </DomainObject.Predmet.SudioniciListNaziv>
  <DomainObject.Predmet.SudioniciListAdressOIB>
    <izvorni_sadrzaj>
      <item>BELOŠEVIĆ PROMET d.o.o., OIB 40992168092, Seljine brigade 43,10413 Velika Buna</item>
      <item>FINA Regionalni centar Zagreb, OIB 85821130368, Trg svibanjskih žrtava 1995. 1,10000 Zagreb</item>
      <item>Marijan Belošević, Seljine brigade 43,10413 Velika Buna</item>
    </izvorni_sadrzaj>
    <derivirana_varijabla naziv="DomainObject.Predmet.SudioniciListAdressOIB_1">
      <item>BELOŠEVIĆ PROMET d.o.o., OIB 40992168092, Seljine brigade 43,10413 Velika Buna</item>
      <item>FINA Regionalni centar Zagreb, OIB 85821130368, Trg svibanjskih žrtava 1995. 1,10000 Zagreb</item>
      <item>Marijan Belošević, Seljine brigade 43,10413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40992168092</item>
      <item>, OIB 85821130368</item>
      <item>, OIB null</item>
    </izvorni_sadrzaj>
    <derivirana_varijabla naziv="DomainObject.Predmet.SudioniciListNazivOIB_1">
      <item>, OIB 40992168092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E7F88-F64A-44F0-91E2-29522EA52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1334</properties:Characters>
  <properties:Lines>48</properties:Lines>
  <properties:Paragraphs>17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