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a351" w14:paraId="554a351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377BE9">
        <w:rPr>
          <w:rFonts w:cs="Times New Roman"/>
          <w:szCs w:val="24"/>
        </w:rPr>
        <w:t>8412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>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377BE9">
        <w:t>PAVLUŠEC d.o.o. OIB:73893015904, Zagreb, Stubička 61</w:t>
      </w:r>
      <w:r w:rsidR="00377BE9">
        <w:t>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377BE9">
        <w:rPr>
          <w:rFonts w:cs="Times New Roman"/>
          <w:szCs w:val="24"/>
        </w:rPr>
        <w:t>4.249,59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AC3F0C">
        <w:rPr>
          <w:rFonts w:cs="Times New Roman"/>
          <w:szCs w:val="24"/>
        </w:rPr>
        <w:t>10</w:t>
      </w:r>
      <w:r w:rsidR="00FC6A9D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377BE9"/>
    <w:rsid w:val="004F0CF9"/>
    <w:rsid w:val="00856A9B"/>
    <w:rsid w:val="008F133B"/>
    <w:rsid w:val="00960515"/>
    <w:rsid w:val="00AC3F0C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B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BE9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B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B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7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B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BE9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B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B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8412</izvorni_sadrzaj>
    <derivirana_varijabla naziv="DomainObject.Predmet.Broj_1">8412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St-8412/2015</izvorni_sadrzaj>
    <derivirana_varijabla naziv="DomainObject.Predmet.OznakaBroj_1">St-8412/2015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PAVLUŠEC d.o.o. zastupanog po punomoćniku SLAVKO PAVLUŠEC</izvorni_sadrzaj>
    <derivirana_varijabla naziv="DomainObject.Predmet.ProtustrankaFormated_1">  PAVLUŠEC d.o.o. zastupanog po punomoćniku SLAVKO PAVLUŠEC</derivirana_varijabla>
  </DomainObject.Predmet.ProtustrankaFormated>
  <DomainObject.Predmet.ProtustrankaFormatedOIB>
    <izvorni_sadrzaj>  PAVLUŠEC d.o.o., OIB 73893015904 zastupanog po punomoćniku SLAVKO PAVLUŠEC</izvorni_sadrzaj>
    <derivirana_varijabla naziv="DomainObject.Predmet.ProtustrankaFormatedOIB_1">  PAVLUŠEC d.o.o., OIB 73893015904 zastupanog po punomoćniku SLAVKO PAVLUŠEC</derivirana_varijabla>
  </DomainObject.Predmet.ProtustrankaFormatedOIB>
  <DomainObject.Predmet.ProtustrankaFormatedWithAdress>
    <izvorni_sadrzaj> PAVLUŠEC d.o.o., Stubička br. 61, 10000 Zagreb zastupanog po punomoćniku SLAVKO PAVLUŠEC</izvorni_sadrzaj>
    <derivirana_varijabla naziv="DomainObject.Predmet.ProtustrankaFormatedWithAdress_1"> PAVLUŠEC d.o.o., Stubička br. 61, 10000 Zagreb zastupanog po punomoćniku SLAVKO PAVLUŠEC</derivirana_varijabla>
  </DomainObject.Predmet.ProtustrankaFormatedWithAdress>
  <DomainObject.Predmet.ProtustrankaFormatedWithAdressOIB>
    <izvorni_sadrzaj> PAVLUŠEC d.o.o., OIB 73893015904, Stubička br. 61, 10000 Zagreb zastupanog po punomoćniku SLAVKO PAVLUŠEC</izvorni_sadrzaj>
    <derivirana_varijabla naziv="DomainObject.Predmet.ProtustrankaFormatedWithAdressOIB_1"> PAVLUŠEC d.o.o., OIB 73893015904, Stubička br. 61, 10000 Zagreb zastupanog po punomoćniku SLAVKO PAVLUŠEC</derivirana_varijabla>
  </DomainObject.Predmet.ProtustrankaFormatedWithAdressOIB>
  <DomainObject.Predmet.ProtustrankaWithAdress>
    <izvorni_sadrzaj>PAVLUŠEC d.o.o. Stubička br. 61, 10000 Zagreb</izvorni_sadrzaj>
    <derivirana_varijabla naziv="DomainObject.Predmet.ProtustrankaWithAdress_1">PAVLUŠEC d.o.o. Stubička br. 61, 10000 Zagreb</derivirana_varijabla>
  </DomainObject.Predmet.ProtustrankaWithAdress>
  <DomainObject.Predmet.ProtustrankaWithAdressOIB>
    <izvorni_sadrzaj>PAVLUŠEC d.o.o., OIB 73893015904, Stubička br. 61, 10000 Zagreb</izvorni_sadrzaj>
    <derivirana_varijabla naziv="DomainObject.Predmet.ProtustrankaWithAdressOIB_1">PAVLUŠEC d.o.o., OIB 73893015904, Stubička br. 61, 10000 Zagreb</derivirana_varijabla>
  </DomainObject.Predmet.ProtustrankaWithAdressOIB>
  <DomainObject.Predmet.ProtustrankaNazivFormated>
    <izvorni_sadrzaj>PAVLUŠEC d.o.o.</izvorni_sadrzaj>
    <derivirana_varijabla naziv="DomainObject.Predmet.ProtustrankaNazivFormated_1">PAVLUŠEC d.o.o.</derivirana_varijabla>
  </DomainObject.Predmet.ProtustrankaNazivFormated>
  <DomainObject.Predmet.ProtustrankaNazivFormatedOIB>
    <izvorni_sadrzaj>PAVLUŠEC d.o.o., OIB 73893015904</izvorni_sadrzaj>
    <derivirana_varijabla naziv="DomainObject.Predmet.ProtustrankaNazivFormatedOIB_1">PAVLUŠEC d.o.o., OIB 73893015904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PAVLUŠEC d.o.o. zastupanog po punomoćniku SLAVKO PAVLUŠEC</item>
    </izvorni_sadrzaj>
    <derivirana_varijabla naziv="DomainObject.Predmet.ProtuStrankaListFormated_1">
      <item>PAVLUŠEC d.o.o. zastupanog po punomoćniku SLAVKO PAVLUŠEC</item>
    </derivirana_varijabla>
  </DomainObject.Predmet.ProtuStrankaListFormated>
  <DomainObject.Predmet.ProtuStrankaListFormatedOIB>
    <izvorni_sadrzaj>
      <item>PAVLUŠEC d.o.o., OIB 73893015904 zastupanog po punomoćniku SLAVKO PAVLUŠEC</item>
    </izvorni_sadrzaj>
    <derivirana_varijabla naziv="DomainObject.Predmet.ProtuStrankaListFormatedOIB_1">
      <item>PAVLUŠEC d.o.o., OIB 73893015904 zastupanog po punomoćniku SLAVKO PAVLUŠEC</item>
    </derivirana_varijabla>
  </DomainObject.Predmet.ProtuStrankaListFormatedOIB>
  <DomainObject.Predmet.ProtuStrankaListFormatedWithAdress>
    <izvorni_sadrzaj>
      <item>PAVLUŠEC d.o.o., Stubička br. 61, 10000 Zagreb zastupanog po punomoćniku SLAVKO PAVLUŠEC</item>
    </izvorni_sadrzaj>
    <derivirana_varijabla naziv="DomainObject.Predmet.ProtuStrankaListFormatedWithAdress_1">
      <item>PAVLUŠEC d.o.o., Stubička br. 61, 10000 Zagreb zastupanog po punomoćniku SLAVKO PAVLUŠEC</item>
    </derivirana_varijabla>
  </DomainObject.Predmet.ProtuStrankaListFormatedWithAdress>
  <DomainObject.Predmet.ProtuStrankaListFormatedWithAdressOIB>
    <izvorni_sadrzaj>
      <item>PAVLUŠEC d.o.o., OIB 73893015904, Stubička br. 61, 10000 Zagreb zastupanog po punomoćniku SLAVKO PAVLUŠEC</item>
    </izvorni_sadrzaj>
    <derivirana_varijabla naziv="DomainObject.Predmet.ProtuStrankaListFormatedWithAdressOIB_1">
      <item>PAVLUŠEC d.o.o., OIB 73893015904, Stubička br. 61, 10000 Zagreb zastupanog po punomoćniku SLAVKO PAVLUŠEC</item>
    </derivirana_varijabla>
  </DomainObject.Predmet.ProtuStrankaListFormatedWithAdressOIB>
  <DomainObject.Predmet.ProtuStrankaListNazivFormated>
    <izvorni_sadrzaj>
      <item>PAVLUŠEC d.o.o.</item>
    </izvorni_sadrzaj>
    <derivirana_varijabla naziv="DomainObject.Predmet.ProtuStrankaListNazivFormated_1">
      <item>PAVLUŠEC d.o.o.</item>
    </derivirana_varijabla>
  </DomainObject.Predmet.ProtuStrankaListNazivFormated>
  <DomainObject.Predmet.ProtuStrankaListNazivFormatedOIB>
    <izvorni_sadrzaj>
      <item>PAVLUŠEC d.o.o., OIB 73893015904</item>
    </izvorni_sadrzaj>
    <derivirana_varijabla naziv="DomainObject.Predmet.ProtuStrankaListNazivFormatedOIB_1">
      <item>PAVLUŠEC d.o.o., OIB 73893015904</item>
    </derivirana_varijabla>
  </DomainObject.Predmet.ProtuStrankaListNazivFormatedOIB>
  <DomainObject.Predmet.OstaliListFormated>
    <izvorni_sadrzaj>
      <item>SLAVKO PAVLUŠEC punomoćnik sudionika u postupku PAVLUŠEC d.o.o.</item>
    </izvorni_sadrzaj>
    <derivirana_varijabla naziv="DomainObject.Predmet.OstaliListFormated_1">
      <item>SLAVKO PAVLUŠEC punomoćnik sudionika u postupku PAVLUŠEC d.o.o.</item>
    </derivirana_varijabla>
  </DomainObject.Predmet.OstaliListFormated>
  <DomainObject.Predmet.OstaliListFormatedOIB>
    <izvorni_sadrzaj>
      <item>SLAVKO PAVLUŠEC, OIB 54064098864 punomoćnik sudionika u postupku PAVLUŠEC d.o.o.</item>
    </izvorni_sadrzaj>
    <derivirana_varijabla naziv="DomainObject.Predmet.OstaliListFormatedOIB_1">
      <item>SLAVKO PAVLUŠEC, OIB 54064098864 punomoćnik sudionika u postupku PAVLUŠEC d.o.o.</item>
    </derivirana_varijabla>
  </DomainObject.Predmet.OstaliListFormatedOIB>
  <DomainObject.Predmet.OstaliListFormatedWithAdress>
    <izvorni_sadrzaj>
      <item>SLAVKO PAVLUŠEC, STUBIČKA 61, 10000 Zagreb punomoćnik sudionika u postupku PAVLUŠEC d.o.o.</item>
    </izvorni_sadrzaj>
    <derivirana_varijabla naziv="DomainObject.Predmet.OstaliListFormatedWithAdress_1">
      <item>SLAVKO PAVLUŠEC, STUBIČKA 61, 10000 Zagreb punomoćnik sudionika u postupku PAVLUŠEC d.o.o.</item>
    </derivirana_varijabla>
  </DomainObject.Predmet.OstaliListFormatedWithAdress>
  <DomainObject.Predmet.OstaliListFormatedWithAdressOIB>
    <izvorni_sadrzaj>
      <item>SLAVKO PAVLUŠEC, OIB 54064098864, STUBIČKA 61, 10000 Zagreb punomoćnik sudionika u postupku PAVLUŠEC d.o.o.</item>
    </izvorni_sadrzaj>
    <derivirana_varijabla naziv="DomainObject.Predmet.OstaliListFormatedWithAdressOIB_1">
      <item>SLAVKO PAVLUŠEC, OIB 54064098864, STUBIČKA 61, 10000 Zagreb punomoćnik sudionika u postupku PAVLUŠEC d.o.o.</item>
    </derivirana_varijabla>
  </DomainObject.Predmet.OstaliListFormatedWithAdressOIB>
  <DomainObject.Predmet.OstaliListNazivFormated>
    <izvorni_sadrzaj>
      <item>SLAVKO PAVLUŠEC</item>
    </izvorni_sadrzaj>
    <derivirana_varijabla naziv="DomainObject.Predmet.OstaliListNazivFormated_1">
      <item>SLAVKO PAVLUŠEC</item>
    </derivirana_varijabla>
  </DomainObject.Predmet.OstaliListNazivFormated>
  <DomainObject.Predmet.OstaliListNazivFormatedOIB>
    <izvorni_sadrzaj>
      <item>SLAVKO PAVLUŠEC, OIB 54064098864</item>
    </izvorni_sadrzaj>
    <derivirana_varijabla naziv="DomainObject.Predmet.OstaliListNazivFormatedOIB_1">
      <item>SLAVKO PAVLUŠEC, OIB 54064098864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PAVLUŠEC d.o.o.</izvorni_sadrzaj>
    <derivirana_varijabla naziv="DomainObject.Predmet.ProtustrankaIDrugi_1">PAVLUŠEC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PAVLUŠEC d.o.o., OIB 73893015904, Stubička br. 61, 10000 Zagreb</izvorni_sadrzaj>
    <derivirana_varijabla naziv="DomainObject.Predmet.ProtustrankaIDrugiAdressOIB_1">PAVLUŠEC d.o.o., OIB 73893015904, Stubička br.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PAVLUŠEC d.o.o.</item>
      <item>FINA Regionalni centar Zagreb</item>
      <item>SLAVKO PAVLUŠEC</item>
    </izvorni_sadrzaj>
    <derivirana_varijabla naziv="DomainObject.Predmet.SudioniciListNaziv_1">
      <item>PAVLUŠEC d.o.o.</item>
      <item>FINA Regionalni centar Zagreb</item>
      <item>SLAVKO PAVLUŠEC</item>
    </derivirana_varijabla>
  </DomainObject.Predmet.SudioniciListNaziv>
  <DomainObject.Predmet.SudioniciListAdressOIB>
    <izvorni_sadrzaj>
      <item>PAVLUŠEC d.o.o., OIB 73893015904, Stubička br. 61,10000 Zagreb</item>
      <item>FINA Regionalni centar Zagreb, OIB 85821130368, Trg svibanjskih žrtava 1995. 1,10000 Zagreb</item>
      <item>SLAVKO PAVLUŠEC, OIB 54064098864, STUBIČKA 61,10000 Zagreb</item>
    </izvorni_sadrzaj>
    <derivirana_varijabla naziv="DomainObject.Predmet.SudioniciListAdressOIB_1">
      <item>PAVLUŠEC d.o.o., OIB 73893015904, Stubička br. 61,10000 Zagreb</item>
      <item>FINA Regionalni centar Zagreb, OIB 85821130368, Trg svibanjskih žrtava 1995. 1,10000 Zagreb</item>
      <item>SLAVKO PAVLUŠEC, OIB 54064098864, STUBIČKA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73893015904</item>
      <item>, OIB 85821130368</item>
      <item>, OIB 54064098864</item>
    </izvorni_sadrzaj>
    <derivirana_varijabla naziv="DomainObject.Predmet.SudioniciListNazivOIB_1">
      <item>, OIB 73893015904</item>
      <item>, OIB 85821130368</item>
      <item>, OIB 54064098864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1291</properties:Characters>
  <properties:Lines>36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2016-02-10T08:19:00Z</cp:lastPrinted>
  <dcterms:modified xmlns:xsi="http://www.w3.org/2001/XMLSchema-instance" xsi:type="dcterms:W3CDTF">2016-02-10T08:19:00Z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