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ab2b" w14:paraId="f79ab2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2C29A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2C29A3">
        <w:rPr>
          <w:lang w:val="hr-HR"/>
        </w:rPr>
        <w:t xml:space="preserve">Trgovački sud u Splitu, po </w:t>
      </w:r>
      <w:r w:rsidR="00143364" w:rsidRPr="002C29A3">
        <w:rPr>
          <w:lang w:val="hr-HR"/>
        </w:rPr>
        <w:t>sudskom savjetniku Goranu Radanoviću</w:t>
      </w:r>
      <w:r w:rsidR="00634348" w:rsidRPr="002C29A3">
        <w:rPr>
          <w:lang w:val="hr-HR"/>
        </w:rPr>
        <w:t xml:space="preserve">, u skraćenom stečajnom postupku povodom zahtjeva </w:t>
      </w:r>
      <w:r w:rsidR="00634348" w:rsidRPr="002C29A3">
        <w:rPr>
          <w:szCs w:val="24"/>
          <w:lang w:val="hr-HR"/>
        </w:rPr>
        <w:t>FINANCIJSKE AGENCIJE, Regionalni centar Split, Podružnica Split, Mažuranićevo šetalište 24b</w:t>
      </w:r>
      <w:r w:rsidR="00634348" w:rsidRPr="002C29A3">
        <w:rPr>
          <w:lang w:val="hr-HR"/>
        </w:rPr>
        <w:t xml:space="preserve">, OIB: 85821130368, za provedbu skraćenog stečajnog postupka nad dužnikom </w:t>
      </w:r>
      <w:r w:rsidR="002C29A3" w:rsidRPr="002C29A3">
        <w:rPr>
          <w:lang w:val="hr-HR"/>
        </w:rPr>
        <w:t>SAMURAJ d.o.o.</w:t>
      </w:r>
      <w:r w:rsidR="00143364" w:rsidRPr="002C29A3">
        <w:rPr>
          <w:lang w:val="hr-HR"/>
        </w:rPr>
        <w:t>,</w:t>
      </w:r>
      <w:r w:rsidR="00650659" w:rsidRPr="002C29A3">
        <w:rPr>
          <w:lang w:val="hr-HR"/>
        </w:rPr>
        <w:t xml:space="preserve"> </w:t>
      </w:r>
      <w:r w:rsidR="002C29A3" w:rsidRPr="002C29A3">
        <w:rPr>
          <w:lang w:val="hr-HR"/>
        </w:rPr>
        <w:t>Podstrana (Općina Podstrana)</w:t>
      </w:r>
      <w:r w:rsidR="0076026A" w:rsidRPr="002C29A3">
        <w:rPr>
          <w:lang w:val="hr-HR"/>
        </w:rPr>
        <w:t xml:space="preserve">, </w:t>
      </w:r>
      <w:r w:rsidR="002C29A3" w:rsidRPr="002C29A3">
        <w:rPr>
          <w:lang w:val="hr-HR"/>
        </w:rPr>
        <w:t>Ulica Alfonsa Pavića 33</w:t>
      </w:r>
      <w:r w:rsidR="0076026A" w:rsidRPr="002C29A3">
        <w:rPr>
          <w:lang w:val="hr-HR"/>
        </w:rPr>
        <w:t xml:space="preserve">, OIB: </w:t>
      </w:r>
      <w:r w:rsidR="002C29A3" w:rsidRPr="002C29A3">
        <w:rPr>
          <w:lang w:val="hr-HR"/>
        </w:rPr>
        <w:t>33049367181</w:t>
      </w:r>
      <w:r w:rsidR="0076026A" w:rsidRPr="002C29A3">
        <w:rPr>
          <w:lang w:val="hr-HR"/>
        </w:rPr>
        <w:t xml:space="preserve">, MBS: </w:t>
      </w:r>
      <w:r w:rsidR="002C29A3" w:rsidRPr="002C29A3">
        <w:rPr>
          <w:lang w:val="hr-HR"/>
        </w:rPr>
        <w:t>060028220</w:t>
      </w:r>
      <w:r w:rsidR="00634348" w:rsidRPr="002C29A3">
        <w:rPr>
          <w:lang w:val="hr-HR"/>
        </w:rPr>
        <w:t>, dana</w:t>
      </w:r>
      <w:r w:rsidR="00E308B5" w:rsidRPr="002C29A3">
        <w:rPr>
          <w:lang w:val="hr-HR"/>
        </w:rPr>
        <w:t xml:space="preserve"> </w:t>
      </w:r>
      <w:r w:rsidR="00545585">
        <w:rPr>
          <w:lang w:val="hr-HR"/>
        </w:rPr>
        <w:t>20.</w:t>
      </w:r>
      <w:r w:rsidR="00BD1AE1" w:rsidRPr="002C29A3">
        <w:rPr>
          <w:lang w:val="hr-HR"/>
        </w:rPr>
        <w:t xml:space="preserve"> </w:t>
      </w:r>
      <w:r w:rsidR="00F80EC3" w:rsidRPr="002C29A3">
        <w:rPr>
          <w:lang w:val="hr-HR"/>
        </w:rPr>
        <w:t>svibnja</w:t>
      </w:r>
      <w:r w:rsidR="008967A5" w:rsidRPr="002C29A3">
        <w:rPr>
          <w:lang w:val="hr-HR"/>
        </w:rPr>
        <w:t xml:space="preserve"> 2016</w:t>
      </w:r>
      <w:r w:rsidR="00634348" w:rsidRPr="002C29A3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C29A3" w:rsidRPr="002C29A3">
        <w:rPr>
          <w:lang w:val="hr-HR"/>
        </w:rPr>
        <w:t>SAMURAJ d.o.o., Podstrana (Općina Podstrana), Ulica Alfonsa Pavića 33, OIB: 33049367181, MBS: 060028220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45585">
        <w:rPr>
          <w:lang w:val="hr-HR"/>
        </w:rPr>
        <w:t>20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AC4018">
        <w:rPr>
          <w:lang w:val="hr-HR"/>
        </w:rPr>
        <w:t>4</w:t>
      </w:r>
      <w:r>
        <w:rPr>
          <w:lang w:val="hr-HR"/>
        </w:rPr>
        <w:t>,</w:t>
      </w:r>
      <w:r w:rsidR="00AC4018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AC4018">
        <w:rPr>
          <w:lang w:val="hr-HR"/>
        </w:rPr>
        <w:t xml:space="preserve"> </w:t>
      </w:r>
      <w:r w:rsidR="00AC4018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C29A3" w:rsidRPr="002C29A3">
        <w:rPr>
          <w:lang w:val="hr-HR"/>
        </w:rPr>
        <w:t>SAMURAJ d.o.o., Podstrana (Općina Podstrana), Ulica Alfonsa Pavića 33, OIB: 33049367181, MBS: 060028220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2C29A3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C29A3" w:rsidRPr="002C29A3">
        <w:rPr>
          <w:lang w:val="hr-HR"/>
        </w:rPr>
        <w:t>SAMURAJ d.o.o., Podstrana (Općina Podstrana), Ulica Alfonsa Pavića 33, OIB: 33049367181, MBS: 060028220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C29A3">
        <w:rPr>
          <w:lang w:val="hr-HR"/>
        </w:rPr>
        <w:t>2250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C29A3">
        <w:rPr>
          <w:lang w:val="hr-HR"/>
        </w:rPr>
        <w:t>483</w:t>
      </w:r>
      <w:r w:rsidR="0076026A">
        <w:rPr>
          <w:lang w:val="hr-HR"/>
        </w:rPr>
        <w:t>.</w:t>
      </w:r>
      <w:r w:rsidR="002C29A3">
        <w:rPr>
          <w:lang w:val="hr-HR"/>
        </w:rPr>
        <w:t>067</w:t>
      </w:r>
      <w:r w:rsidR="0076026A">
        <w:rPr>
          <w:lang w:val="hr-HR"/>
        </w:rPr>
        <w:t>,</w:t>
      </w:r>
      <w:r w:rsidR="002C29A3">
        <w:rPr>
          <w:lang w:val="hr-HR"/>
        </w:rPr>
        <w:t>65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2C29A3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45585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AC4018">
      <w:pPr>
        <w:jc w:val="center"/>
        <w:rPr>
          <w:sz w:val="6"/>
          <w:szCs w:val="6"/>
          <w:lang w:val="hr-HR"/>
        </w:rPr>
      </w:pPr>
    </w:p>
    <w:p w:rsidRDefault="00D4027A" w:rsidP="00D4027A" w:rsidR="00D4027A" w:rsidRPr="00AC4018">
      <w:pPr>
        <w:jc w:val="both"/>
        <w:rPr>
          <w:sz w:val="22"/>
          <w:szCs w:val="22"/>
          <w:lang w:val="hr-HR"/>
        </w:rPr>
      </w:pPr>
    </w:p>
    <w:p w:rsidRDefault="00497EB4" w:rsidP="002C29A3" w:rsidR="00F80EC3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AC4018">
      <w:pPr>
        <w:ind w:left="6372"/>
        <w:rPr>
          <w:sz w:val="16"/>
          <w:szCs w:val="16"/>
        </w:rPr>
      </w:pPr>
    </w:p>
    <w:p w:rsidRDefault="00F80EC3" w:rsidP="001E0105" w:rsidR="00F80EC3" w:rsidRPr="00AC4018">
      <w:pPr>
        <w:ind w:left="6372"/>
        <w:rPr>
          <w:sz w:val="16"/>
          <w:szCs w:val="16"/>
        </w:rPr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92708" w:rsidRPr="0069270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C29A3">
      <w:t>1228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C29A3">
      <w:t>1228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45585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270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018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7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27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27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27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7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27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27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27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SAMURAJ društvo s ograničenom odgovornošću za trgovinu, rekreacijske i sportske djelatnosti</izvorni_sadrzaj>
    <derivirana_varijabla naziv="DomainObject.Predmet.ProtustrankaFormated_1">  SAMURAJ društvo s ograničenom odgovornošću za trgovinu, rekreacijske i sportske djelatnosti</derivirana_varijabla>
  </DomainObject.Predmet.ProtustrankaFormated>
  <DomainObject.Predmet.ProtustrankaFormatedOIB>
    <izvorni_sadrzaj>  SAMURAJ društvo s ograničenom odgovornošću za trgovinu, rekreacijske i sportske djelatnosti, OIB 33049367181</izvorni_sadrzaj>
    <derivirana_varijabla naziv="DomainObject.Predmet.ProtustrankaFormatedOIB_1">  SAMURAJ društvo s ograničenom odgovornošću za trgovinu, rekreacijske i sportske djelatnosti, OIB 33049367181</derivirana_varijabla>
  </DomainObject.Predmet.ProtustrankaFormatedOIB>
  <DomainObject.Predmet.ProtustrankaFormatedWithAdress>
    <izvorni_sadrzaj> SAMURAJ društvo s ograničenom odgovornošću za trgovinu, rekreacijske i sportske djelatnosti, Ulica Alfonsa Pavića 33, 21311 Podstrana</izvorni_sadrzaj>
    <derivirana_varijabla naziv="DomainObject.Predmet.ProtustrankaFormatedWithAdress_1"> SAMURAJ društvo s ograničenom odgovornošću za trgovinu, rekreacijske i sportske djelatnosti, Ulica Alfonsa Pavića 33, 21311 Podstrana</derivirana_varijabla>
  </DomainObject.Predmet.ProtustrankaFormatedWithAdress>
  <DomainObject.Predmet.ProtustrankaFormatedWithAdressOIB>
    <izvorni_sadrzaj> SAMURAJ društvo s ograničenom odgovornošću za trgovinu, rekreacijske i sportske djelatnosti, OIB 33049367181, Ulica Alfonsa Pavića 33, 21311 Podstrana</izvorni_sadrzaj>
    <derivirana_varijabla naziv="DomainObject.Predmet.ProtustrankaFormatedWithAdressOIB_1"> SAMURAJ društvo s ograničenom odgovornošću za trgovinu, rekreacijske i sportske djelatnosti, OIB 33049367181, Ulica Alfonsa Pavića 33, 21311 Podstrana</derivirana_varijabla>
  </DomainObject.Predmet.ProtustrankaFormatedWithAdressOIB>
  <DomainObject.Predmet.ProtustrankaWithAdress>
    <izvorni_sadrzaj>SAMURAJ društvo s ograničenom odgovornošću za trgovinu, rekreacijske i sportske djelatnosti Ulica Alfonsa Pavića 33, 21311 Podstrana</izvorni_sadrzaj>
    <derivirana_varijabla naziv="DomainObject.Predmet.ProtustrankaWithAdress_1">SAMURAJ društvo s ograničenom odgovornošću za trgovinu, rekreacijske i sportske djelatnosti Ulica Alfonsa Pavića 33, 21311 Podstrana</derivirana_varijabla>
  </DomainObject.Predmet.ProtustrankaWithAdress>
  <DomainObject.Predmet.ProtustrankaWithAdressOIB>
    <izvorni_sadrzaj>SAMURAJ društvo s ograničenom odgovornošću za trgovinu, rekreacijske i sportske djelatnosti, OIB 33049367181, Ulica Alfonsa Pavića 33, 21311 Podstrana</izvorni_sadrzaj>
    <derivirana_varijabla naziv="DomainObject.Predmet.ProtustrankaWithAdressOIB_1">SAMURAJ društvo s ograničenom odgovornošću za trgovinu, rekreacijske i sportske djelatnosti, OIB 33049367181, Ulica Alfonsa Pavića 33, 21311 Podstrana</derivirana_varijabla>
  </DomainObject.Predmet.ProtustrankaWithAdressOIB>
  <DomainObject.Predmet.ProtustrankaNazivFormated>
    <izvorni_sadrzaj>SAMURAJ društvo s ograničenom odgovornošću za trgovinu, rekreacijske i sportske djelatnosti</izvorni_sadrzaj>
    <derivirana_varijabla naziv="DomainObject.Predmet.ProtustrankaNazivFormated_1">SAMURAJ društvo s ograničenom odgovornošću za trgovinu, rekreacijske i sportske djelatnosti</derivirana_varijabla>
  </DomainObject.Predmet.ProtustrankaNazivFormated>
  <DomainObject.Predmet.ProtustrankaNazivFormatedOIB>
    <izvorni_sadrzaj>SAMURAJ društvo s ograničenom odgovornošću za trgovinu, rekreacijske i sportske djelatnosti, OIB 33049367181</izvorni_sadrzaj>
    <derivirana_varijabla naziv="DomainObject.Predmet.ProtustrankaNazivFormatedOIB_1">SAMURAJ društvo s ograničenom odgovornošću za trgovinu, rekreacijske i sportske djelatnosti, OIB 33049367181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483067.65</izvorni_sadrzaj>
    <derivirana_varijabla naziv="DomainObject.Predmet.TrenutnaVrijednost_1">483067.65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SAMURAJ društvo s ograničenom odgovornošću za trgovinu, rekreacijske i sportske djelatnosti</item>
    </izvorni_sadrzaj>
    <derivirana_varijabla naziv="DomainObject.Predmet.ProtuStrankaListFormated_1">
      <item>SAMURAJ društvo s ograničenom odgovornošću za trgovinu, rekreacijske i sportske djelatnosti</item>
    </derivirana_varijabla>
  </DomainObject.Predmet.ProtuStrankaListFormated>
  <DomainObject.Predmet.ProtuStrankaListFormatedOIB>
    <izvorni_sadrzaj>
      <item>SAMURAJ društvo s ograničenom odgovornošću za trgovinu, rekreacijske i sportske djelatnosti, OIB 33049367181</item>
    </izvorni_sadrzaj>
    <derivirana_varijabla naziv="DomainObject.Predmet.ProtuStrankaListFormatedOIB_1">
      <item>SAMURAJ društvo s ograničenom odgovornošću za trgovinu, rekreacijske i sportske djelatnosti, OIB 33049367181</item>
    </derivirana_varijabla>
  </DomainObject.Predmet.ProtuStrankaListFormatedOIB>
  <DomainObject.Predmet.ProtuStrankaListFormatedWithAdress>
    <izvorni_sadrzaj>
      <item>SAMURAJ društvo s ograničenom odgovornošću za trgovinu, rekreacijske i sportske djelatnosti, Ulica Alfonsa Pavića 33, 21311 Podstrana</item>
    </izvorni_sadrzaj>
    <derivirana_varijabla naziv="DomainObject.Predmet.ProtuStrankaListFormatedWithAdress_1">
      <item>SAMURAJ društvo s ograničenom odgovornošću za trgovinu, rekreacijske i sportske djelatnosti, Ulica Alfonsa Pavića 33, 21311 Podstrana</item>
    </derivirana_varijabla>
  </DomainObject.Predmet.ProtuStrankaListFormatedWithAdress>
  <DomainObject.Predmet.ProtuStrankaListFormatedWithAdressOIB>
    <izvorni_sadrzaj>
      <item>SAMURAJ društvo s ograničenom odgovornošću za trgovinu, rekreacijske i sportske djelatnosti, OIB 33049367181, Ulica Alfonsa Pavića 33, 21311 Podstrana</item>
    </izvorni_sadrzaj>
    <derivirana_varijabla naziv="DomainObject.Predmet.ProtuStrankaListFormatedWithAdressOIB_1">
      <item>SAMURAJ društvo s ograničenom odgovornošću za trgovinu, rekreacijske i sportske djelatnosti, OIB 33049367181, Ulica Alfonsa Pavića 33, 21311 Podstrana</item>
    </derivirana_varijabla>
  </DomainObject.Predmet.ProtuStrankaListFormatedWithAdressOIB>
  <DomainObject.Predmet.ProtuStrankaListNazivFormated>
    <izvorni_sadrzaj>
      <item>SAMURAJ društvo s ograničenom odgovornošću za trgovinu, rekreacijske i sportske djelatnosti</item>
    </izvorni_sadrzaj>
    <derivirana_varijabla naziv="DomainObject.Predmet.ProtuStrankaListNazivFormated_1">
      <item>SAMURAJ društvo s ograničenom odgovornošću za trgovinu, rekreacijske i sportske djelatnosti</item>
    </derivirana_varijabla>
  </DomainObject.Predmet.ProtuStrankaListNazivFormated>
  <DomainObject.Predmet.ProtuStrankaListNazivFormatedOIB>
    <izvorni_sadrzaj>
      <item>SAMURAJ društvo s ograničenom odgovornošću za trgovinu, rekreacijske i sportske djelatnosti, OIB 33049367181</item>
    </izvorni_sadrzaj>
    <derivirana_varijabla naziv="DomainObject.Predmet.ProtuStrankaListNazivFormatedOIB_1">
      <item>SAMURAJ društvo s ograničenom odgovornošću za trgovinu, rekreacijske i sportske djelatnosti, OIB 33049367181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SAMURAJ društvo s ograničenom odgovornošću za trgovinu, rekreacijske i sportske djelatnosti</izvorni_sadrzaj>
    <derivirana_varijabla naziv="DomainObject.Predmet.ProtustrankaIDrugi_1">SAMURAJ društvo s ograničenom odgovornošću za trgovinu, rekreacijske i sportske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SAMURAJ društvo s ograničenom odgovornošću za trgovinu, rekreacijske i sportske djelatnosti, OIB 33049367181, Ulica Alfonsa Pavića 33, 21311 Podstrana</izvorni_sadrzaj>
    <derivirana_varijabla naziv="DomainObject.Predmet.ProtustrankaIDrugiAdressOIB_1">SAMURAJ društvo s ograničenom odgovornošću za trgovinu, rekreacijske i sportske djelatnosti, OIB 33049367181, Ulica Alfonsa Pavića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SAMURAJ društvo s ograničenom odgovornošću za trgovinu, rekreacijske i sportske djelatnosti</item>
      <item>FINANCIJSKA AGENCIJA, RC SPLIT</item>
    </izvorni_sadrzaj>
    <derivirana_varijabla naziv="DomainObject.Predmet.SudioniciListNaziv_1">
      <item>SAMURAJ društvo s ograničenom odgovornošću za trgovinu, rekreacijske i sportske djelatnosti</item>
      <item>FINANCIJSKA AGENCIJA, RC SPLIT</item>
    </derivirana_varijabla>
  </DomainObject.Predmet.SudioniciListNaziv>
  <DomainObject.Predmet.SudioniciListAdressOIB>
    <izvorni_sadrzaj>
      <item>SAMURAJ društvo s ograničenom odgovornošću za trgovinu, rekreacijske i sportske djelatnosti, OIB 33049367181, Ulica Alfonsa Pavića 33,21311 Podstrana</item>
      <item>FINANCIJSKA AGENCIJA, RC SPLIT, OIB 85821130368, Mažuranićevo šetalište 24 b,21000 Split</item>
    </izvorni_sadrzaj>
    <derivirana_varijabla naziv="DomainObject.Predmet.SudioniciListAdressOIB_1">
      <item>SAMURAJ društvo s ograničenom odgovornošću za trgovinu, rekreacijske i sportske djelatnosti, OIB 33049367181, Ulica Alfonsa Pavića 33,21311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33049367181</item>
      <item>, OIB 85821130368</item>
    </izvorni_sadrzaj>
    <derivirana_varijabla naziv="DomainObject.Predmet.SudioniciListNazivOIB_1">
      <item>, OIB 33049367181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359B7-90C2-470D-BF8F-15A7CBB2A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4343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2016-05-17T08:37:00Z</dcterms:created>
  <dc:creator>wsadmin</dc:creator>
  <cp:lastModifiedBy>Goran Radanović</cp:lastModifiedBy>
  <cp:lastPrinted>2016-05-20T11:34:00Z</cp:lastPrinted>
  <dcterms:modified xmlns:xsi="http://www.w3.org/2001/XMLSchema-instance" xsi:type="dcterms:W3CDTF">2016-05-20T11:41:00Z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