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009f54d" w14:paraId="009f54d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6718E7">
        <w:t>Zagreb</w:t>
      </w:r>
      <w:r>
        <w:t>,</w:t>
      </w:r>
      <w:r w:rsidR="00FE668F">
        <w:t xml:space="preserve"> </w:t>
      </w:r>
      <w:r>
        <w:t xml:space="preserve"> </w:t>
      </w:r>
      <w:r w:rsidR="006718E7">
        <w:t>Trg svibanjskih žrtava 1995. 1</w:t>
      </w:r>
      <w:r>
        <w:t xml:space="preserve">, </w:t>
      </w:r>
      <w:r w:rsidR="006718E7">
        <w:t xml:space="preserve"> Zagreb</w:t>
      </w:r>
      <w:r>
        <w:t xml:space="preserve">,  OIB 85821130368 za provedbu skraćenog stečajnog postupka </w:t>
      </w:r>
      <w:r w:rsidR="00350F7B">
        <w:t xml:space="preserve">nad </w:t>
      </w:r>
      <w:r w:rsidR="00F00138">
        <w:t xml:space="preserve">dužnikom  </w:t>
      </w:r>
      <w:r w:rsidR="00550CA6">
        <w:t>4ALL d.o.o. za usluge, Zagreb, 4. Trnjanski nasip 21, MBS: 080902845, OIB: 63362020869</w:t>
      </w:r>
      <w:r w:rsidR="00DB1A9C">
        <w:t xml:space="preserve">, </w:t>
      </w:r>
      <w:r>
        <w:t xml:space="preserve"> temeljem članka 430. Stečajnog zakon</w:t>
      </w:r>
      <w:r w:rsidR="00F00138">
        <w:t>a (NN 71/15, dalje: SZ), dana 5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550CA6">
        <w:t>4ALL d.o.o. za usluge, Zagreb, 4. Trnjanski nasip 21, MBS: 080902845, OIB: 63362020869</w:t>
      </w:r>
      <w:r w:rsidR="00CA0EF6">
        <w:t>,</w:t>
      </w:r>
      <w:r w:rsidR="00883B8E">
        <w:t xml:space="preserve"> </w:t>
      </w:r>
      <w:r>
        <w:t xml:space="preserve"> na temelju neizvr</w:t>
      </w:r>
      <w:r w:rsidR="00D328AC">
        <w:t xml:space="preserve">šenih osnova za plaćanje iznosi  </w:t>
      </w:r>
      <w:r w:rsidR="00550CA6">
        <w:t xml:space="preserve">45.061,20 </w:t>
      </w:r>
      <w:r w:rsidR="00D328AC">
        <w:t xml:space="preserve">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FE2662">
        <w:t xml:space="preserve"> </w:t>
      </w:r>
      <w:r w:rsidR="00550CA6">
        <w:t>Kristina Brbot, OIB: 34195266425,  Zagreb, 4. Trnjanski nasip 21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50CA6">
        <w:t>484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F00138">
        <w:t>ijeku  5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</w:t>
      </w:r>
      <w:r w:rsidR="00550CA6">
        <w:t>al. 25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F00138">
      <w:t>St-</w:t>
    </w:r>
    <w:r w:rsidR="00550CA6">
      <w:t>484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51AC3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50F7B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50CA6"/>
    <w:rsid w:val="00575EDB"/>
    <w:rsid w:val="00581D18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18E7"/>
    <w:rsid w:val="00677573"/>
    <w:rsid w:val="00681766"/>
    <w:rsid w:val="0068651A"/>
    <w:rsid w:val="00696430"/>
    <w:rsid w:val="006A7CBC"/>
    <w:rsid w:val="006E7282"/>
    <w:rsid w:val="00712B00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C0F9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51F1C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328AC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00138"/>
    <w:rsid w:val="00F254BB"/>
    <w:rsid w:val="00F264FF"/>
    <w:rsid w:val="00F4423D"/>
    <w:rsid w:val="00F57A94"/>
    <w:rsid w:val="00F70D8B"/>
    <w:rsid w:val="00FD2E5D"/>
    <w:rsid w:val="00FE2662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2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B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B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B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B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2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B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B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B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B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St-484/2018</izvorni_sadrzaj>
    <derivirana_varijabla naziv="DomainObject.Predmet.OznakaBroj_1">St-484/2018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4ALL d.o.o.</izvorni_sadrzaj>
    <derivirana_varijabla naziv="DomainObject.Predmet.ProtustrankaFormated_1">  4ALL d.o.o.</derivirana_varijabla>
  </DomainObject.Predmet.ProtustrankaFormated>
  <DomainObject.Predmet.ProtustrankaFormatedOIB>
    <izvorni_sadrzaj>  4ALL d.o.o., OIB 63362020869</izvorni_sadrzaj>
    <derivirana_varijabla naziv="DomainObject.Predmet.ProtustrankaFormatedOIB_1">  4ALL d.o.o., OIB 63362020869</derivirana_varijabla>
  </DomainObject.Predmet.ProtustrankaFormatedOIB>
  <DomainObject.Predmet.ProtustrankaFormatedWithAdress>
    <izvorni_sadrzaj> 4ALL d.o.o., 4. Trnjanski nasip 21, 10000 Zagreb</izvorni_sadrzaj>
    <derivirana_varijabla naziv="DomainObject.Predmet.ProtustrankaFormatedWithAdress_1"> 4ALL d.o.o., 4. Trnjanski nasip 21, 10000 Zagreb</derivirana_varijabla>
  </DomainObject.Predmet.ProtustrankaFormatedWithAdress>
  <DomainObject.Predmet.ProtustrankaFormatedWithAdressOIB>
    <izvorni_sadrzaj> 4ALL d.o.o., OIB 63362020869, 4. Trnjanski nasip 21, 10000 Zagreb</izvorni_sadrzaj>
    <derivirana_varijabla naziv="DomainObject.Predmet.ProtustrankaFormatedWithAdressOIB_1"> 4ALL d.o.o., OIB 63362020869, 4. Trnjanski nasip 21, 10000 Zagreb</derivirana_varijabla>
  </DomainObject.Predmet.ProtustrankaFormatedWithAdressOIB>
  <DomainObject.Predmet.ProtustrankaWithAdress>
    <izvorni_sadrzaj>4ALL d.o.o. 4. Trnjanski nasip 21, 10000 Zagreb</izvorni_sadrzaj>
    <derivirana_varijabla naziv="DomainObject.Predmet.ProtustrankaWithAdress_1">4ALL d.o.o. 4. Trnjanski nasip 21, 10000 Zagreb</derivirana_varijabla>
  </DomainObject.Predmet.ProtustrankaWithAdress>
  <DomainObject.Predmet.ProtustrankaWithAdressOIB>
    <izvorni_sadrzaj>4ALL d.o.o., OIB 63362020869, 4. Trnjanski nasip 21, 10000 Zagreb</izvorni_sadrzaj>
    <derivirana_varijabla naziv="DomainObject.Predmet.ProtustrankaWithAdressOIB_1">4ALL d.o.o., OIB 63362020869, 4. Trnjanski nasip 21, 10000 Zagreb</derivirana_varijabla>
  </DomainObject.Predmet.ProtustrankaWithAdressOIB>
  <DomainObject.Predmet.ProtustrankaNazivFormated>
    <izvorni_sadrzaj>4ALL d.o.o.</izvorni_sadrzaj>
    <derivirana_varijabla naziv="DomainObject.Predmet.ProtustrankaNazivFormated_1">4ALL d.o.o.</derivirana_varijabla>
  </DomainObject.Predmet.ProtustrankaNazivFormated>
  <DomainObject.Predmet.ProtustrankaNazivFormatedOIB>
    <izvorni_sadrzaj>4ALL d.o.o., OIB 63362020869</izvorni_sadrzaj>
    <derivirana_varijabla naziv="DomainObject.Predmet.ProtustrankaNazivFormatedOIB_1">4ALL d.o.o., OIB 63362020869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4ALL d.o.o.</item>
    </izvorni_sadrzaj>
    <derivirana_varijabla naziv="DomainObject.Predmet.ProtuStrankaListFormated_1">
      <item>4ALL d.o.o.</item>
    </derivirana_varijabla>
  </DomainObject.Predmet.ProtuStrankaListFormated>
  <DomainObject.Predmet.ProtuStrankaListFormatedOIB>
    <izvorni_sadrzaj>
      <item>4ALL d.o.o., OIB 63362020869</item>
    </izvorni_sadrzaj>
    <derivirana_varijabla naziv="DomainObject.Predmet.ProtuStrankaListFormatedOIB_1">
      <item>4ALL d.o.o., OIB 63362020869</item>
    </derivirana_varijabla>
  </DomainObject.Predmet.ProtuStrankaListFormatedOIB>
  <DomainObject.Predmet.ProtuStrankaListFormatedWithAdress>
    <izvorni_sadrzaj>
      <item>4ALL d.o.o., 4. Trnjanski nasip 21, 10000 Zagreb</item>
    </izvorni_sadrzaj>
    <derivirana_varijabla naziv="DomainObject.Predmet.ProtuStrankaListFormatedWithAdress_1">
      <item>4ALL d.o.o., 4. Trnjanski nasip 21, 10000 Zagreb</item>
    </derivirana_varijabla>
  </DomainObject.Predmet.ProtuStrankaListFormatedWithAdress>
  <DomainObject.Predmet.ProtuStrankaListFormatedWithAdressOIB>
    <izvorni_sadrzaj>
      <item>4ALL d.o.o., OIB 63362020869, 4. Trnjanski nasip 21, 10000 Zagreb</item>
    </izvorni_sadrzaj>
    <derivirana_varijabla naziv="DomainObject.Predmet.ProtuStrankaListFormatedWithAdressOIB_1">
      <item>4ALL d.o.o., OIB 63362020869, 4. Trnjanski nasip 21, 10000 Zagreb</item>
    </derivirana_varijabla>
  </DomainObject.Predmet.ProtuStrankaListFormatedWithAdressOIB>
  <DomainObject.Predmet.ProtuStrankaListNazivFormated>
    <izvorni_sadrzaj>
      <item>4ALL d.o.o.</item>
    </izvorni_sadrzaj>
    <derivirana_varijabla naziv="DomainObject.Predmet.ProtuStrankaListNazivFormated_1">
      <item>4ALL d.o.o.</item>
    </derivirana_varijabla>
  </DomainObject.Predmet.ProtuStrankaListNazivFormated>
  <DomainObject.Predmet.ProtuStrankaListNazivFormatedOIB>
    <izvorni_sadrzaj>
      <item>4ALL d.o.o., OIB 63362020869</item>
    </izvorni_sadrzaj>
    <derivirana_varijabla naziv="DomainObject.Predmet.ProtuStrankaListNazivFormatedOIB_1">
      <item>4ALL d.o.o., OIB 63362020869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4ALL d.o.o.</izvorni_sadrzaj>
    <derivirana_varijabla naziv="DomainObject.Predmet.ProtustrankaIDrugi_1">4ALL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4ALL d.o.o., OIB 63362020869, 4. Trnjanski nasip 21, 10000 Zagreb</izvorni_sadrzaj>
    <derivirana_varijabla naziv="DomainObject.Predmet.ProtustrankaIDrugiAdressOIB_1">4ALL d.o.o., OIB 63362020869, 4. Trnjanski nasip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4ALL d.o.o.</item>
    </izvorni_sadrzaj>
    <derivirana_varijabla naziv="DomainObject.Predmet.SudioniciListNaziv_1">
      <item>FINA Regionalni centar Zagreb</item>
      <item>4ALL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4ALL d.o.o., OIB 63362020869, 4. Trnjanski nasip 21,10000 Zagreb</item>
    </izvorni_sadrzaj>
    <derivirana_varijabla naziv="DomainObject.Predmet.SudioniciListAdressOIB_1">
      <item>FINA Regionalni centar Zagreb, OIB 85821130368, Trg svibanjskih žrtava 1995. br. 1,10000 Zagreb</item>
      <item>4ALL d.o.o., OIB 63362020869, 4. Trnjanski nasip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63362020869</item>
    </izvorni_sadrzaj>
    <derivirana_varijabla naziv="DomainObject.Predmet.SudioniciListNazivOIB_1">
      <item>, OIB 85821130368</item>
      <item>, OIB 63362020869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A5FF1E-607F-4ADF-8DB6-D9A3A95CB5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2114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2018-07-05T07:08:00Z</dcterms:created>
  <dc:creator>Snježana Andrijanić</dc:creator>
  <cp:lastModifiedBy>Gordana Harc</cp:lastModifiedBy>
  <cp:lastPrinted>2018-07-05T07:06:00Z</cp:lastPrinted>
  <dcterms:modified xmlns:xsi="http://www.w3.org/2001/XMLSchema-instance" xsi:type="dcterms:W3CDTF">2018-07-05T07:08:00Z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- 484-18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