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5ff" w14:paraId="7d2d5f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5683C">
        <w:t>175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F5683C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17A54">
        <w:t>BOPSIĆ j.d.o.o. turistička agencija</w:t>
      </w:r>
      <w:r w:rsidR="00C17A54" w:rsidRPr="00E1312F">
        <w:t xml:space="preserve">, </w:t>
      </w:r>
      <w:r w:rsidR="00C17A54">
        <w:t>Zadar</w:t>
      </w:r>
      <w:r w:rsidR="00C17A54" w:rsidRPr="00E1312F">
        <w:t xml:space="preserve">, </w:t>
      </w:r>
      <w:r w:rsidR="00C17A54">
        <w:t>Put Bunara 3</w:t>
      </w:r>
      <w:r w:rsidR="00C17A54" w:rsidRPr="00E1312F">
        <w:t xml:space="preserve">, OIB: </w:t>
      </w:r>
      <w:r w:rsidR="00C17A54">
        <w:t>41782109107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E5BC3" w:rsidP="006525A1" w:rsidR="006525A1" w:rsidRPr="00816C78">
      <w:pPr>
        <w:jc w:val="both"/>
      </w:pPr>
      <w:r>
        <w:t>Početak u 11</w:t>
      </w:r>
      <w:r w:rsidR="00076762">
        <w:t>,</w:t>
      </w:r>
      <w:r>
        <w:t>46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3E5BC3">
        <w:t>nitko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A647D3">
        <w:t>za RH</w:t>
      </w:r>
      <w:r w:rsidR="00A119F3">
        <w:t xml:space="preserve"> </w:t>
      </w:r>
      <w:r w:rsidR="003E5BC3">
        <w:t>Svetlana Barešić</w:t>
      </w:r>
      <w:r w:rsidR="002E7F82">
        <w:t xml:space="preserve"> </w:t>
      </w:r>
      <w:r w:rsidR="00A119F3">
        <w:t>, zamjenica u ŽDO-u Zadar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3E5BC3" w:rsidP="00AF3E6F" w:rsidR="00AF3E6F" w:rsidRPr="007A3E16">
      <w:pPr>
        <w:jc w:val="both"/>
      </w:pPr>
      <w:r>
        <w:t xml:space="preserve">Nema uvjeta za održavanje današnjeg ročišta. </w:t>
      </w:r>
      <w:r w:rsidR="00AF3E6F"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3E5BC3">
        <w:t>11,47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F5683C">
      <w:t>75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F5683C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E7F82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E5BC3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105D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22F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DC3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7F05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17A54"/>
    <w:rsid w:val="00C361A6"/>
    <w:rsid w:val="00C41B5A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C7AF5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5683C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7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7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11:46</izvorni_sadrzaj>
    <derivirana_varijabla naziv="DomainObject.StvarniPocetakVrijeme_1">11:46</derivirana_varijabla>
  </DomainObject.StvarniPocetakVrijeme>
  <DomainObject.StvarniZavrsetakVrijeme>
    <izvorni_sadrzaj>11:47</izvorni_sadrzaj>
    <derivirana_varijabla naziv="DomainObject.StvarniZavrsetakVrijeme_1">11:47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St-176/2019-6</izvorni_sadrzaj>
    <derivirana_varijabla naziv="DomainObject.Zapisnik.Oznaka_1">St-176/2019-6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BOPSIĆ j.d.o.o., turistička agencija, proizvodnja i usluge</izvorni_sadrzaj>
    <derivirana_varijabla naziv="DomainObject.Predmet.ProtustrankaFormated_1">  BOPSIĆ j.d.o.o., turistička agencija, proizvodnja i usluge</derivirana_varijabla>
  </DomainObject.Predmet.ProtustrankaFormated>
  <DomainObject.Predmet.ProtustrankaFormatedOIB>
    <izvorni_sadrzaj>  BOPSIĆ j.d.o.o., turistička agencija, proizvodnja i usluge, OIB 41782109107</izvorni_sadrzaj>
    <derivirana_varijabla naziv="DomainObject.Predmet.ProtustrankaFormatedOIB_1">  BOPSIĆ j.d.o.o., turistička agencija, proizvodnja i usluge, OIB 41782109107</derivirana_varijabla>
  </DomainObject.Predmet.ProtustrankaFormatedOIB>
  <DomainObject.Predmet.ProtustrankaFormatedWithAdress>
    <izvorni_sadrzaj> BOPSIĆ j.d.o.o., turistička agencija, proizvodnja i usluge, Put Bunara 3, 23000 Zadar</izvorni_sadrzaj>
    <derivirana_varijabla naziv="DomainObject.Predmet.ProtustrankaFormatedWithAdress_1"> BOPSIĆ j.d.o.o., turistička agencija, proizvodnja i usluge, Put Bunara 3, 23000 Zadar</derivirana_varijabla>
  </DomainObject.Predmet.ProtustrankaFormatedWithAdress>
  <DomainObject.Predmet.ProtustrankaFormatedWithAdressOIB>
    <izvorni_sadrzaj> BOPSIĆ j.d.o.o., turistička agencija, proizvodnja i usluge, OIB 41782109107, Put Bunara 3, 23000 Zadar</izvorni_sadrzaj>
    <derivirana_varijabla naziv="DomainObject.Predmet.ProtustrankaFormatedWithAdressOIB_1"> BOPSIĆ j.d.o.o., turistička agencija, proizvodnja i usluge, OIB 41782109107, Put Bunara 3, 23000 Zadar</derivirana_varijabla>
  </DomainObject.Predmet.ProtustrankaFormatedWithAdressOIB>
  <DomainObject.Predmet.ProtustrankaWithAdress>
    <izvorni_sadrzaj>BOPSIĆ j.d.o.o., turistička agencija, proizvodnja i usluge Put Bunara 3, 23000 Zadar</izvorni_sadrzaj>
    <derivirana_varijabla naziv="DomainObject.Predmet.ProtustrankaWithAdress_1">BOPSIĆ j.d.o.o., turistička agencija, proizvodnja i usluge Put Bunara 3, 23000 Zadar</derivirana_varijabla>
  </DomainObject.Predmet.ProtustrankaWithAdress>
  <DomainObject.Predmet.ProtustrankaWithAdressOIB>
    <izvorni_sadrzaj>BOPSIĆ j.d.o.o., turistička agencija, proizvodnja i usluge, OIB 41782109107, Put Bunara 3, 23000 Zadar</izvorni_sadrzaj>
    <derivirana_varijabla naziv="DomainObject.Predmet.ProtustrankaWithAdressOIB_1">BOPSIĆ j.d.o.o., turistička agencija, proizvodnja i usluge, OIB 41782109107, Put Bunara 3, 23000 Zadar</derivirana_varijabla>
  </DomainObject.Predmet.ProtustrankaWithAdressOIB>
  <DomainObject.Predmet.ProtustrankaNazivFormated>
    <izvorni_sadrzaj>BOPSIĆ j.d.o.o., turistička agencija, proizvodnja i usluge</izvorni_sadrzaj>
    <derivirana_varijabla naziv="DomainObject.Predmet.ProtustrankaNazivFormated_1">BOPSIĆ j.d.o.o., turistička agencija, proizvodnja i usluge</derivirana_varijabla>
  </DomainObject.Predmet.ProtustrankaNazivFormated>
  <DomainObject.Predmet.ProtustrankaNazivFormatedOIB>
    <izvorni_sadrzaj>BOPSIĆ j.d.o.o., turistička agencija, proizvodnja i usluge, OIB 41782109107</izvorni_sadrzaj>
    <derivirana_varijabla naziv="DomainObject.Predmet.ProtustrankaNazivFormatedOIB_1">BOPSIĆ j.d.o.o., turistička agencija, proizvodnja i usluge, OIB 41782109107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BOPSIĆ j.d.o.o., turistička agencija, proizvodnja i usluge</item>
    </izvorni_sadrzaj>
    <derivirana_varijabla naziv="DomainObject.Predmet.ProtuStrankaListFormated_1">
      <item>BOPSIĆ j.d.o.o., turistička agencija, proizvodnja i usluge</item>
    </derivirana_varijabla>
  </DomainObject.Predmet.ProtuStrankaListFormated>
  <DomainObject.Predmet.ProtuStrankaListFormatedOIB>
    <izvorni_sadrzaj>
      <item>BOPSIĆ j.d.o.o., turistička agencija, proizvodnja i usluge, OIB 41782109107</item>
    </izvorni_sadrzaj>
    <derivirana_varijabla naziv="DomainObject.Predmet.ProtuStrankaListFormatedOIB_1">
      <item>BOPSIĆ j.d.o.o., turistička agencija, proizvodnja i usluge, OIB 41782109107</item>
    </derivirana_varijabla>
  </DomainObject.Predmet.ProtuStrankaListFormatedOIB>
  <DomainObject.Predmet.ProtuStrankaListFormatedWithAdress>
    <izvorni_sadrzaj>
      <item>BOPSIĆ j.d.o.o., turistička agencija, proizvodnja i usluge, Put Bunara 3, 23000 Zadar</item>
    </izvorni_sadrzaj>
    <derivirana_varijabla naziv="DomainObject.Predmet.ProtuStrankaListFormatedWithAdress_1">
      <item>BOPSIĆ j.d.o.o., turistička agencija, proizvodnja i usluge, Put Bunara 3, 23000 Zadar</item>
    </derivirana_varijabla>
  </DomainObject.Predmet.ProtuStrankaListFormatedWithAdress>
  <DomainObject.Predmet.ProtuStrankaListFormatedWithAdressOIB>
    <izvorni_sadrzaj>
      <item>BOPSIĆ j.d.o.o., turistička agencija, proizvodnja i usluge, OIB 41782109107, Put Bunara 3, 23000 Zadar</item>
    </izvorni_sadrzaj>
    <derivirana_varijabla naziv="DomainObject.Predmet.ProtuStrankaListFormatedWithAdressOIB_1">
      <item>BOPSIĆ j.d.o.o., turistička agencija, proizvodnja i usluge, OIB 41782109107, Put Bunara 3, 23000 Zadar</item>
    </derivirana_varijabla>
  </DomainObject.Predmet.ProtuStrankaListFormatedWithAdressOIB>
  <DomainObject.Predmet.ProtuStrankaListNazivFormated>
    <izvorni_sadrzaj>
      <item>BOPSIĆ j.d.o.o., turistička agencija, proizvodnja i usluge</item>
    </izvorni_sadrzaj>
    <derivirana_varijabla naziv="DomainObject.Predmet.ProtuStrankaListNazivFormated_1">
      <item>BOPSIĆ j.d.o.o., turistička agencija, proizvodnja i usluge</item>
    </derivirana_varijabla>
  </DomainObject.Predmet.ProtuStrankaListNazivFormated>
  <DomainObject.Predmet.ProtuStrankaListNazivFormatedOIB>
    <izvorni_sadrzaj>
      <item>BOPSIĆ j.d.o.o., turistička agencija, proizvodnja i usluge, OIB 41782109107</item>
    </izvorni_sadrzaj>
    <derivirana_varijabla naziv="DomainObject.Predmet.ProtuStrankaListNazivFormatedOIB_1">
      <item>BOPSIĆ j.d.o.o., turistička agencija, proizvodnja i usluge, OIB 41782109107</item>
    </derivirana_varijabla>
  </DomainObject.Predmet.ProtuStrankaListNazivFormatedOIB>
  <DomainObject.Predmet.OstaliListFormated>
    <izvorni_sadrzaj>
      <item>Mario Bopsić</item>
    </izvorni_sadrzaj>
    <derivirana_varijabla naziv="DomainObject.Predmet.OstaliListFormated_1">
      <item>Mario Bopsić</item>
    </derivirana_varijabla>
  </DomainObject.Predmet.OstaliListFormated>
  <DomainObject.Predmet.OstaliListFormatedOIB>
    <izvorni_sadrzaj>
      <item>Mario Bopsić, OIB 95812818826</item>
    </izvorni_sadrzaj>
    <derivirana_varijabla naziv="DomainObject.Predmet.OstaliListFormatedOIB_1">
      <item>Mario Bopsić, OIB 95812818826</item>
    </derivirana_varijabla>
  </DomainObject.Predmet.OstaliListFormatedOIB>
  <DomainObject.Predmet.OstaliListFormatedWithAdress>
    <izvorni_sadrzaj>
      <item>Mario Bopsić, Put Bunara 3, 23000 Zadar</item>
    </izvorni_sadrzaj>
    <derivirana_varijabla naziv="DomainObject.Predmet.OstaliListFormatedWithAdress_1">
      <item>Mario Bopsić, Put Bunara 3, 23000 Zadar</item>
    </derivirana_varijabla>
  </DomainObject.Predmet.OstaliListFormatedWithAdress>
  <DomainObject.Predmet.OstaliListFormatedWithAdressOIB>
    <izvorni_sadrzaj>
      <item>Mario Bopsić, OIB 95812818826, Put Bunara 3, 23000 Zadar</item>
    </izvorni_sadrzaj>
    <derivirana_varijabla naziv="DomainObject.Predmet.OstaliListFormatedWithAdressOIB_1">
      <item>Mario Bopsić, OIB 95812818826, Put Bunara 3, 23000 Zadar</item>
    </derivirana_varijabla>
  </DomainObject.Predmet.OstaliListFormatedWithAdressOIB>
  <DomainObject.Predmet.OstaliListNazivFormated>
    <izvorni_sadrzaj>
      <item>Mario Bopsić</item>
    </izvorni_sadrzaj>
    <derivirana_varijabla naziv="DomainObject.Predmet.OstaliListNazivFormated_1">
      <item>Mario Bopsić</item>
    </derivirana_varijabla>
  </DomainObject.Predmet.OstaliListNazivFormated>
  <DomainObject.Predmet.OstaliListNazivFormatedOIB>
    <izvorni_sadrzaj>
      <item>Mario Bopsić, OIB 95812818826</item>
    </izvorni_sadrzaj>
    <derivirana_varijabla naziv="DomainObject.Predmet.OstaliListNazivFormatedOIB_1">
      <item>Mario Bopsić, OIB 95812818826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St-176/2019-6</izvorni_sadrzaj>
    <derivirana_varijabla naziv="DomainObject.PoslovniBrojDokumenta_1">St-176/2019-6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BOPSIĆ j.d.o.o., turistička agencija, proizvodnja i usluge</izvorni_sadrzaj>
    <derivirana_varijabla naziv="DomainObject.Predmet.ProtustrankaIDrugi_1">BOPSIĆ j.d.o.o., turistička agencija, proizvodnja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BOPSIĆ j.d.o.o., turistička agencija, proizvodnja i usluge, OIB 41782109107, Put Bunara 3, 23000 Zadar</izvorni_sadrzaj>
    <derivirana_varijabla naziv="DomainObject.Predmet.ProtustrankaIDrugiAdressOIB_1">BOPSIĆ j.d.o.o., turistička agencija, proizvodnja i usluge, OIB 41782109107, Put Bunara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BOPSIĆ j.d.o.o., turistička agencija, proizvodnja i usluge</item>
      <item>FINA</item>
      <item>Mario Bopsić</item>
    </izvorni_sadrzaj>
    <derivirana_varijabla naziv="DomainObject.Predmet.SudioniciListNaziv_1">
      <item>BOPSIĆ j.d.o.o., turistička agencija, proizvodnja i usluge</item>
      <item>FINA</item>
      <item>Mario Bopsić</item>
    </derivirana_varijabla>
  </DomainObject.Predmet.SudioniciListNaziv>
  <DomainObject.Predmet.SudioniciListAdressOIB>
    <izvorni_sadrzaj>
      <item>BOPSIĆ j.d.o.o., turistička agencija, proizvodnja i usluge, OIB 41782109107, Put Bunara 3,23000 Zadar</item>
      <item>FINA, OIB 85821130368, Ivana Danila 4,23000 Zadar</item>
      <item>Mario Bopsić, OIB 95812818826, Put Bunara 3,23000 Zadar</item>
    </izvorni_sadrzaj>
    <derivirana_varijabla naziv="DomainObject.Predmet.SudioniciListAdressOIB_1">
      <item>BOPSIĆ j.d.o.o., turistička agencija, proizvodnja i usluge, OIB 41782109107, Put Bunara 3,23000 Zadar</item>
      <item>FINA, OIB 85821130368, Ivana Danila 4,23000 Zadar</item>
      <item>Mario Bopsić, OIB 95812818826, Put Bunara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41782109107</item>
      <item>, OIB 85821130368</item>
      <item>, OIB 95812818826</item>
    </izvorni_sadrzaj>
    <derivirana_varijabla naziv="DomainObject.Predmet.SudioniciListNazivOIB_1">
      <item>, OIB 41782109107</item>
      <item>, OIB 85821130368</item>
      <item>, OIB 95812818826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659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2019-06-12T09:13:00Z</dcterms:created>
  <dc:creator>Ardena Bajlo</dc:creator>
  <cp:lastModifiedBy>Ante Rubelj</cp:lastModifiedBy>
  <cp:lastPrinted>2019-06-12T09:47:00Z</cp:lastPrinted>
  <dcterms:modified xmlns:xsi="http://www.w3.org/2001/XMLSchema-instance" xsi:type="dcterms:W3CDTF">2019-06-18T12:34:00Z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St-176/2019-6 / Zapisnik - Ročište radi izjašnjenja o prijedlogu za otvaranje steč.post (1 St-176-2019-povodom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