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989a" w14:paraId="388989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765561" w:rsidR="00720C62" w:rsidRPr="00974EE9">
            <w:pPr>
              <w:pStyle w:val="VSVerzija"/>
              <w:jc w:val="right"/>
            </w:pPr>
            <w:r>
              <w:t>Poslovni broj: 14 St-18</w:t>
            </w:r>
            <w:r w:rsidR="00765561">
              <w:t>45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765561">
        <w:t>ROKALUNI j.d.o.o.</w:t>
      </w:r>
      <w:r w:rsidR="00FB41CC">
        <w:t xml:space="preserve"> za </w:t>
      </w:r>
      <w:r w:rsidR="00FE6AAB">
        <w:t>u</w:t>
      </w:r>
      <w:r w:rsidR="00765561">
        <w:t>gostiteljstvo</w:t>
      </w:r>
      <w:r w:rsidR="00A471F1">
        <w:t xml:space="preserve">, </w:t>
      </w:r>
      <w:r w:rsidR="00765561">
        <w:t>Zagreb, Ivana Kukuljevića 22</w:t>
      </w:r>
      <w:r w:rsidR="00D70554" w:rsidRPr="002236A1">
        <w:t>, MBS 08</w:t>
      </w:r>
      <w:r w:rsidR="00FE6AAB">
        <w:t>1</w:t>
      </w:r>
      <w:r w:rsidR="00765561">
        <w:t>0</w:t>
      </w:r>
      <w:r w:rsidR="00FE6AAB">
        <w:t>1</w:t>
      </w:r>
      <w:r w:rsidR="00765561">
        <w:t>2734</w:t>
      </w:r>
      <w:r w:rsidR="00D70554" w:rsidRPr="002236A1">
        <w:t xml:space="preserve">, OIB </w:t>
      </w:r>
      <w:r w:rsidR="00765561">
        <w:t>24156999535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A97251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A97251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A97251" w:rsidRPr="00A97251">
        <w:t>ROKALUNI j.d.o.o. za ugostiteljstvo, Zagreb, Ivana Kukuljevića 22, MBS 081012734, OIB 24156999535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97251">
        <w:t>Nada Gagro, Vinkovci, Glagoljaška 52</w:t>
      </w:r>
      <w:r w:rsidR="00B6752C" w:rsidRPr="00B6752C">
        <w:t xml:space="preserve">, OIB </w:t>
      </w:r>
      <w:r w:rsidR="00A97251">
        <w:t>04212100945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7A6EDC">
        <w:t>13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A97251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A97251" w:rsidRPr="00A97251">
        <w:t>ROKALUNI j.d.o.o. za ugostiteljstvo, Zagreb, Ivana Kukuljevića 22, MBS 081012734, OIB 24156999535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</w:t>
      </w:r>
      <w:r w:rsidR="007A6EDC">
        <w:t>9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727458">
        <w:t>10</w:t>
      </w:r>
      <w:r w:rsidR="006410C4">
        <w:t>,</w:t>
      </w:r>
      <w:r w:rsidR="00727458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727458">
        <w:t>17</w:t>
      </w:r>
      <w:r>
        <w:t>.0</w:t>
      </w:r>
      <w:r w:rsidR="00727458">
        <w:t>5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727458">
        <w:t>080</w:t>
      </w:r>
      <w:r w:rsidR="006E52BD">
        <w:t xml:space="preserve"> </w:t>
      </w:r>
      <w:r>
        <w:t xml:space="preserve">od </w:t>
      </w:r>
      <w:r w:rsidR="00727458">
        <w:t>15</w:t>
      </w:r>
      <w:r>
        <w:t>.0</w:t>
      </w:r>
      <w:r w:rsidR="00727458">
        <w:t>5</w:t>
      </w:r>
      <w:r>
        <w:t xml:space="preserve">.2018. godine, za otvaranje stečajnog postupka nad dužnikom </w:t>
      </w:r>
      <w:r w:rsidR="00A97251" w:rsidRPr="00A97251">
        <w:t>ROKALUNI j.d.o.o. za ugostiteljstvo, Zagreb, Ivana Kukuljevića 22, MBS 081012734, OIB 24156999535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727458">
        <w:t>14</w:t>
      </w:r>
      <w:r>
        <w:t>.0</w:t>
      </w:r>
      <w:r w:rsidR="00727458">
        <w:t>5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727458">
        <w:t>5.365,01</w:t>
      </w:r>
      <w:r>
        <w:t xml:space="preserve"> kn, u koji iznos je uračunata kamata i naknada FINE za provedbe ovrhe na novčanim sredstvima dužnika. Navodi da dužnik ima </w:t>
      </w:r>
      <w:r w:rsidR="004F2C0D">
        <w:t>1</w:t>
      </w:r>
      <w:r>
        <w:t xml:space="preserve"> zaposlen</w:t>
      </w:r>
      <w:r w:rsidR="004F2C0D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8547C9">
        <w:t>14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D0275B">
        <w:t>ne</w:t>
      </w:r>
      <w:r>
        <w:t xml:space="preserve">ma zaplijenjena novčana sredstva na dan </w:t>
      </w:r>
      <w:r w:rsidR="008547C9">
        <w:t>14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lastRenderedPageBreak/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FA1515">
        <w:t>4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8547C9">
        <w:t>Nada Gagro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8547C9">
        <w:t>Karin Cikron, Zagreb, Ivana Kukuljevića 22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071F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765561">
      <w:t>45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1071F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St-1845/2018</izvorni_sadrzaj>
    <derivirana_varijabla naziv="DomainObject.Predmet.OznakaBroj_1">St-1845/2018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ROKALUNI j.d.o.o. za ugostiteljstvo</izvorni_sadrzaj>
    <derivirana_varijabla naziv="DomainObject.Predmet.ProtustrankaFormated_1">  ROKALUNI j.d.o.o. za ugostiteljstvo</derivirana_varijabla>
  </DomainObject.Predmet.ProtustrankaFormated>
  <DomainObject.Predmet.ProtustrankaFormatedOIB>
    <izvorni_sadrzaj>  ROKALUNI j.d.o.o. za ugostiteljstvo, OIB 24156999535</izvorni_sadrzaj>
    <derivirana_varijabla naziv="DomainObject.Predmet.ProtustrankaFormatedOIB_1">  ROKALUNI j.d.o.o. za ugostiteljstvo, OIB 24156999535</derivirana_varijabla>
  </DomainObject.Predmet.ProtustrankaFormatedOIB>
  <DomainObject.Predmet.ProtustrankaFormatedWithAdress>
    <izvorni_sadrzaj> ROKALUNI j.d.o.o. za ugostiteljstvo, Ivana Kukuljevića 22, 10000 Zagreb</izvorni_sadrzaj>
    <derivirana_varijabla naziv="DomainObject.Predmet.ProtustrankaFormatedWithAdress_1"> ROKALUNI j.d.o.o. za ugostiteljstvo, Ivana Kukuljevića 22, 10000 Zagreb</derivirana_varijabla>
  </DomainObject.Predmet.ProtustrankaFormatedWithAdress>
  <DomainObject.Predmet.ProtustrankaFormatedWithAdressOIB>
    <izvorni_sadrzaj> ROKALUNI j.d.o.o. za ugostiteljstvo, OIB 24156999535, Ivana Kukuljevića 22, 10000 Zagreb</izvorni_sadrzaj>
    <derivirana_varijabla naziv="DomainObject.Predmet.ProtustrankaFormatedWithAdressOIB_1"> ROKALUNI j.d.o.o. za ugostiteljstvo, OIB 24156999535, Ivana Kukuljevića 22, 10000 Zagreb</derivirana_varijabla>
  </DomainObject.Predmet.ProtustrankaFormatedWithAdressOIB>
  <DomainObject.Predmet.ProtustrankaWithAdress>
    <izvorni_sadrzaj>ROKALUNI j.d.o.o. za ugostiteljstvo Ivana Kukuljevića 22, 10000 Zagreb</izvorni_sadrzaj>
    <derivirana_varijabla naziv="DomainObject.Predmet.ProtustrankaWithAdress_1">ROKALUNI j.d.o.o. za ugostiteljstvo Ivana Kukuljevića 22, 10000 Zagreb</derivirana_varijabla>
  </DomainObject.Predmet.ProtustrankaWithAdress>
  <DomainObject.Predmet.ProtustrankaWithAdressOIB>
    <izvorni_sadrzaj>ROKALUNI j.d.o.o. za ugostiteljstvo, OIB 24156999535, Ivana Kukuljevića 22, 10000 Zagreb</izvorni_sadrzaj>
    <derivirana_varijabla naziv="DomainObject.Predmet.ProtustrankaWithAdressOIB_1">ROKALUNI j.d.o.o. za ugostiteljstvo, OIB 24156999535, Ivana Kukuljevića 22, 10000 Zagreb</derivirana_varijabla>
  </DomainObject.Predmet.ProtustrankaWithAdressOIB>
  <DomainObject.Predmet.ProtustrankaNazivFormated>
    <izvorni_sadrzaj>ROKALUNI j.d.o.o. za ugostiteljstvo</izvorni_sadrzaj>
    <derivirana_varijabla naziv="DomainObject.Predmet.ProtustrankaNazivFormated_1">ROKALUNI j.d.o.o. za ugostiteljstvo</derivirana_varijabla>
  </DomainObject.Predmet.ProtustrankaNazivFormated>
  <DomainObject.Predmet.ProtustrankaNazivFormatedOIB>
    <izvorni_sadrzaj>ROKALUNI j.d.o.o. za ugostiteljstvo, OIB 24156999535</izvorni_sadrzaj>
    <derivirana_varijabla naziv="DomainObject.Predmet.ProtustrankaNazivFormatedOIB_1">ROKALUNI j.d.o.o. za ugostiteljstvo, OIB 24156999535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ROKALUNI j.d.o.o. za ugostiteljstvo</item>
    </izvorni_sadrzaj>
    <derivirana_varijabla naziv="DomainObject.Predmet.ProtuStrankaListFormated_1">
      <item>ROKALUNI j.d.o.o. za ugostiteljstvo</item>
    </derivirana_varijabla>
  </DomainObject.Predmet.ProtuStrankaListFormated>
  <DomainObject.Predmet.ProtuStrankaListFormatedOIB>
    <izvorni_sadrzaj>
      <item>ROKALUNI j.d.o.o. za ugostiteljstvo, OIB 24156999535</item>
    </izvorni_sadrzaj>
    <derivirana_varijabla naziv="DomainObject.Predmet.ProtuStrankaListFormatedOIB_1">
      <item>ROKALUNI j.d.o.o. za ugostiteljstvo, OIB 24156999535</item>
    </derivirana_varijabla>
  </DomainObject.Predmet.ProtuStrankaListFormatedOIB>
  <DomainObject.Predmet.ProtuStrankaListFormatedWithAdress>
    <izvorni_sadrzaj>
      <item>ROKALUNI j.d.o.o. za ugostiteljstvo, Ivana Kukuljevića 22, 10000 Zagreb</item>
    </izvorni_sadrzaj>
    <derivirana_varijabla naziv="DomainObject.Predmet.ProtuStrankaListFormatedWithAdress_1">
      <item>ROKALUNI j.d.o.o. za ugostiteljstvo, Ivana Kukuljevića 22, 10000 Zagreb</item>
    </derivirana_varijabla>
  </DomainObject.Predmet.ProtuStrankaListFormatedWithAdress>
  <DomainObject.Predmet.ProtuStrankaListFormatedWithAdressOIB>
    <izvorni_sadrzaj>
      <item>ROKALUNI j.d.o.o. za ugostiteljstvo, OIB 24156999535, Ivana Kukuljevića 22, 10000 Zagreb</item>
    </izvorni_sadrzaj>
    <derivirana_varijabla naziv="DomainObject.Predmet.ProtuStrankaListFormatedWithAdressOIB_1">
      <item>ROKALUNI j.d.o.o. za ugostiteljstvo, OIB 24156999535, Ivana Kukuljevića 22, 10000 Zagreb</item>
    </derivirana_varijabla>
  </DomainObject.Predmet.ProtuStrankaListFormatedWithAdressOIB>
  <DomainObject.Predmet.ProtuStrankaListNazivFormated>
    <izvorni_sadrzaj>
      <item>ROKALUNI j.d.o.o. za ugostiteljstvo</item>
    </izvorni_sadrzaj>
    <derivirana_varijabla naziv="DomainObject.Predmet.ProtuStrankaListNazivFormated_1">
      <item>ROKALUNI j.d.o.o. za ugostiteljstvo</item>
    </derivirana_varijabla>
  </DomainObject.Predmet.ProtuStrankaListNazivFormated>
  <DomainObject.Predmet.ProtuStrankaListNazivFormatedOIB>
    <izvorni_sadrzaj>
      <item>ROKALUNI j.d.o.o. za ugostiteljstvo, OIB 24156999535</item>
    </izvorni_sadrzaj>
    <derivirana_varijabla naziv="DomainObject.Predmet.ProtuStrankaListNazivFormatedOIB_1">
      <item>ROKALUNI j.d.o.o. za ugostiteljstvo, OIB 24156999535</item>
    </derivirana_varijabla>
  </DomainObject.Predmet.ProtuStrankaListNazivFormatedOIB>
  <DomainObject.Predmet.OstaliListFormated>
    <izvorni_sadrzaj>
      <item>Karin Cikron</item>
    </izvorni_sadrzaj>
    <derivirana_varijabla naziv="DomainObject.Predmet.OstaliListFormated_1">
      <item>Karin Cikron</item>
    </derivirana_varijabla>
  </DomainObject.Predmet.OstaliListFormated>
  <DomainObject.Predmet.OstaliListFormatedOIB>
    <izvorni_sadrzaj>
      <item>Karin Cikron, OIB 45193899812</item>
    </izvorni_sadrzaj>
    <derivirana_varijabla naziv="DomainObject.Predmet.OstaliListFormatedOIB_1">
      <item>Karin Cikron, OIB 45193899812</item>
    </derivirana_varijabla>
  </DomainObject.Predmet.OstaliListFormatedOIB>
  <DomainObject.Predmet.OstaliListFormatedWithAdress>
    <izvorni_sadrzaj>
      <item>Karin Cikron, Ivana Kukuljevića 22, 10000 Zagreb</item>
    </izvorni_sadrzaj>
    <derivirana_varijabla naziv="DomainObject.Predmet.OstaliListFormatedWithAdress_1">
      <item>Karin Cikron, Ivana Kukuljevića 22, 10000 Zagreb</item>
    </derivirana_varijabla>
  </DomainObject.Predmet.OstaliListFormatedWithAdress>
  <DomainObject.Predmet.OstaliListFormatedWithAdressOIB>
    <izvorni_sadrzaj>
      <item>Karin Cikron, OIB 45193899812, Ivana Kukuljevića 22, 10000 Zagreb</item>
    </izvorni_sadrzaj>
    <derivirana_varijabla naziv="DomainObject.Predmet.OstaliListFormatedWithAdressOIB_1">
      <item>Karin Cikron, OIB 45193899812, Ivana Kukuljevića 22, 10000 Zagreb</item>
    </derivirana_varijabla>
  </DomainObject.Predmet.OstaliListFormatedWithAdressOIB>
  <DomainObject.Predmet.OstaliListNazivFormated>
    <izvorni_sadrzaj>
      <item>Karin Cikron</item>
    </izvorni_sadrzaj>
    <derivirana_varijabla naziv="DomainObject.Predmet.OstaliListNazivFormated_1">
      <item>Karin Cikron</item>
    </derivirana_varijabla>
  </DomainObject.Predmet.OstaliListNazivFormated>
  <DomainObject.Predmet.OstaliListNazivFormatedOIB>
    <izvorni_sadrzaj>
      <item>Karin Cikron, OIB 45193899812</item>
    </izvorni_sadrzaj>
    <derivirana_varijabla naziv="DomainObject.Predmet.OstaliListNazivFormatedOIB_1">
      <item>Karin Cikron, OIB 45193899812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ROKALUNI j.d.o.o. za ugostiteljstvo</izvorni_sadrzaj>
    <derivirana_varijabla naziv="DomainObject.Predmet.ProtustrankaIDrugi_1">ROKALUNI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ROKALUNI j.d.o.o. za ugostiteljstvo, OIB 24156999535, Ivana Kukuljevića 22, 10000 Zagreb</izvorni_sadrzaj>
    <derivirana_varijabla naziv="DomainObject.Predmet.ProtustrankaIDrugiAdressOIB_1">ROKALUNI j.d.o.o. za ugostiteljstvo, OIB 24156999535, Ivana Kukuljevića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ROKALUNI j.d.o.o. za ugostiteljstvo</item>
      <item>FINA Regionalni centar Zagreb</item>
      <item>Karin Cikron</item>
    </izvorni_sadrzaj>
    <derivirana_varijabla naziv="DomainObject.Predmet.SudioniciListNaziv_1">
      <item>ROKALUNI j.d.o.o. za ugostiteljstvo</item>
      <item>FINA Regionalni centar Zagreb</item>
      <item>Karin Cikron</item>
    </derivirana_varijabla>
  </DomainObject.Predmet.SudioniciListNaziv>
  <DomainObject.Predmet.SudioniciListAdressOIB>
    <izvorni_sadrzaj>
      <item>ROKALUNI j.d.o.o. za ugostiteljstvo, OIB 24156999535, Ivana Kukuljevića 22,10000 Zagreb</item>
      <item>FINA Regionalni centar Zagreb, OIB 85821130368, Trg svibanjskih žrtava 1995. br. 1,10000 Zagreb</item>
      <item>Karin Cikron, OIB 45193899812, Ivana Kukuljevića 22,10000 Zagreb</item>
    </izvorni_sadrzaj>
    <derivirana_varijabla naziv="DomainObject.Predmet.SudioniciListAdressOIB_1">
      <item>ROKALUNI j.d.o.o. za ugostiteljstvo, OIB 24156999535, Ivana Kukuljevića 22,10000 Zagreb</item>
      <item>FINA Regionalni centar Zagreb, OIB 85821130368, Trg svibanjskih žrtava 1995. br. 1,10000 Zagreb</item>
      <item>Karin Cikron, OIB 45193899812, Ivana Kukuljevića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24156999535</item>
      <item>, OIB 85821130368</item>
      <item>, OIB 45193899812</item>
    </izvorni_sadrzaj>
    <derivirana_varijabla naziv="DomainObject.Predmet.SudioniciListNazivOIB_1">
      <item>, OIB 24156999535</item>
      <item>, OIB 85821130368</item>
      <item>, OIB 45193899812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D304E-DAE4-4C4B-BFF9-66B657562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672</properties:Words>
  <properties:Characters>3805</properties:Characters>
  <properties:Lines>120</properties:Lines>
  <properties:Paragraphs>39</properties:Paragraphs>
  <properties:TotalTime>359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2019-01-11T07:24:00Z</cp:lastPrinted>
  <dcterms:modified xmlns:xsi="http://www.w3.org/2001/XMLSchema-instance" xsi:type="dcterms:W3CDTF">2019-01-14T08:59:00Z</dcterms:modified>
  <cp:revision>73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